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d72c" w14:paraId="c84d72c" w:rsidRDefault="008D4726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D4726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>REPUBLIKA HRVATSKA</w:t>
      </w:r>
    </w:p>
    <w:p w:rsidRDefault="008D4726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D4726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8A2787">
        <w:rPr>
          <w:sz w:val="24"/>
          <w:szCs w:val="24"/>
        </w:rPr>
        <w:t>403/17</w:t>
      </w:r>
      <w:r w:rsidR="008D4726">
        <w:rPr>
          <w:sz w:val="24"/>
          <w:szCs w:val="24"/>
        </w:rPr>
        <w:t>-45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01C09" w:rsidP="0075381D" w:rsidR="00601C09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8A2787" w:rsidRPr="008A2787">
        <w:rPr>
          <w:bCs/>
          <w:sz w:val="24"/>
          <w:szCs w:val="24"/>
        </w:rPr>
        <w:t>DEPROMO KOMUNIKACIJE j.d.o.o. u stečaju, Zagreb, Trg Johna Fitzgeralda Kennedya 2, OIB: 80400524699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6B7215">
        <w:rPr>
          <w:sz w:val="24"/>
          <w:szCs w:val="24"/>
        </w:rPr>
        <w:t>5. srpnja</w:t>
      </w:r>
      <w:r w:rsidR="008A2787">
        <w:rPr>
          <w:sz w:val="24"/>
          <w:szCs w:val="24"/>
        </w:rPr>
        <w:t xml:space="preserve">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C25D04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6B7215">
        <w:rPr>
          <w:sz w:val="24"/>
          <w:szCs w:val="24"/>
        </w:rPr>
        <w:t>Jozi Brčiću u roku 8 dana dostaviti očitovanje na navode iz podneska stečajnog vjerovnika Electus DGS d.o.o., Zagreb, od 29. lipnja 2018.</w:t>
      </w:r>
    </w:p>
    <w:p w:rsidRDefault="006B7215" w:rsidP="00F13A79" w:rsidR="006B7215">
      <w:pPr>
        <w:jc w:val="both"/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6B7215" w:rsidRPr="006B7215">
        <w:rPr>
          <w:sz w:val="24"/>
          <w:szCs w:val="24"/>
        </w:rPr>
        <w:t>5. srpnja 2018</w:t>
      </w:r>
      <w:r w:rsidR="00F13A79" w:rsidRPr="00310646">
        <w:rPr>
          <w:sz w:val="24"/>
          <w:szCs w:val="24"/>
        </w:rPr>
        <w:t xml:space="preserve">. </w:t>
      </w:r>
    </w:p>
    <w:p w:rsidRDefault="00D8564F" w:rsidP="00A75CD5" w:rsidR="00D8564F" w:rsidRPr="00310646">
      <w:pPr>
        <w:jc w:val="center"/>
        <w:rPr>
          <w:sz w:val="24"/>
          <w:szCs w:val="24"/>
        </w:rPr>
      </w:pP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8D472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D30E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8D4726" w:rsidP="008D4726" w:rsidR="008D472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3A79" w:rsidP="00A75CD5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8D4726" w:rsidP="00F13A79" w:rsidR="008D4726">
      <w:pPr>
        <w:rPr>
          <w:sz w:val="24"/>
          <w:szCs w:val="24"/>
        </w:rPr>
      </w:pPr>
    </w:p>
    <w:p w:rsidRDefault="008D4726" w:rsidP="00F13A79" w:rsidR="008D4726">
      <w:pPr>
        <w:rPr>
          <w:sz w:val="24"/>
          <w:szCs w:val="24"/>
        </w:rPr>
      </w:pPr>
    </w:p>
    <w:p w:rsidRDefault="00CD30E9" w:rsidP="00400817" w:rsidR="00CD30E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D30E9" w:rsidP="00400817" w:rsidR="00CD30E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CD30E9" w:rsidR="00CD30E9" w:rsidRPr="00310646">
      <w:pPr>
        <w:rPr>
          <w:sz w:val="24"/>
          <w:szCs w:val="24"/>
        </w:rPr>
      </w:pPr>
    </w:p>
    <w:sectPr w:rsidR="00CD30E9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852F4"/>
    <w:rsid w:val="004846E3"/>
    <w:rsid w:val="004A101E"/>
    <w:rsid w:val="00574039"/>
    <w:rsid w:val="00577C20"/>
    <w:rsid w:val="005E5A2C"/>
    <w:rsid w:val="00601C09"/>
    <w:rsid w:val="006B7215"/>
    <w:rsid w:val="006F6973"/>
    <w:rsid w:val="0075381D"/>
    <w:rsid w:val="00780EA9"/>
    <w:rsid w:val="008A2787"/>
    <w:rsid w:val="008A286D"/>
    <w:rsid w:val="008D4726"/>
    <w:rsid w:val="00935ABA"/>
    <w:rsid w:val="009E1755"/>
    <w:rsid w:val="00A75B5C"/>
    <w:rsid w:val="00A75CD5"/>
    <w:rsid w:val="00AB1936"/>
    <w:rsid w:val="00AD2A7F"/>
    <w:rsid w:val="00B21AFF"/>
    <w:rsid w:val="00B539B6"/>
    <w:rsid w:val="00C00CB9"/>
    <w:rsid w:val="00C25D04"/>
    <w:rsid w:val="00CD30E9"/>
    <w:rsid w:val="00CD7733"/>
    <w:rsid w:val="00D10C86"/>
    <w:rsid w:val="00D639B5"/>
    <w:rsid w:val="00D75E26"/>
    <w:rsid w:val="00D8564F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5B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0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0E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0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0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5B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0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0E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0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0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113</properties:Words>
  <properties:Characters>574</properties:Characters>
  <properties:Lines>32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2018-07-05T11:50:00Z</dcterms:created>
  <dc:creator>nmarkovic</dc:creator>
  <cp:lastModifiedBy>Dijana Hadžić</cp:lastModifiedBy>
  <cp:lastPrinted>2018-07-05T12:04:00Z</cp:lastPrinted>
  <dcterms:modified xmlns:xsi="http://www.w3.org/2001/XMLSchema-instance" xsi:type="dcterms:W3CDTF">2018-07-05T12:04:00Z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(20. zaklj. - 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