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fc2a" w14:paraId="fb0fc2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20135">
        <w:rPr>
          <w:b/>
          <w:lang w:val="hr-HR"/>
        </w:rPr>
        <w:t>396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E26216" w:rsidP="00E26216" w:rsidR="00E26216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20135">
        <w:rPr>
          <w:lang w:val="hr-HR"/>
        </w:rPr>
        <w:t>ARCOBALENO PUNTA d.o.o. Povlja, Povlja bb, OIB: 16783621666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20135">
        <w:rPr>
          <w:lang w:val="hr-HR"/>
        </w:rPr>
        <w:t>ARCOBALENO PUNTA d.o.o. Povlja, OIB: 16783621666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C20135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20135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C20135">
        <w:rPr>
          <w:lang w:val="hr-HR"/>
        </w:rPr>
        <w:t>ARCOBALENO PUNTA d.o.o. Povlja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6A20F7" w:rsidR="006A20F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A20F7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6A20F7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</w:t>
      </w:r>
      <w:r w:rsidR="006A20F7">
        <w:rPr>
          <w:lang w:val="hr-HR"/>
        </w:rPr>
        <w:t>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A20F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6A20F7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F5986" w:rsidRPr="00EF5986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C20135">
      <w:t>396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A20F7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20135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26216"/>
    <w:rsid w:val="00EB167D"/>
    <w:rsid w:val="00EB78C8"/>
    <w:rsid w:val="00EC0B4A"/>
    <w:rsid w:val="00EF5986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9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59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59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59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9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59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59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59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07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2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ARCOBALENO PUNTA  d.o.o. za turizam, ugostiteljstvo i trgovinu</izvorni_sadrzaj>
    <derivirana_varijabla naziv="DomainObject.Predmet.ProtustrankaFormated_1">  ARCOBALENO PUNTA  d.o.o. za turizam, ugostiteljstvo i trgovinu</derivirana_varijabla>
  </DomainObject.Predmet.ProtustrankaFormated>
  <DomainObject.Predmet.ProtustrankaFormatedOIB>
    <izvorni_sadrzaj>  ARCOBALENO PUNTA  d.o.o. za turizam, ugostiteljstvo i trgovinu, OIB 16783621666</izvorni_sadrzaj>
    <derivirana_varijabla naziv="DomainObject.Predmet.ProtustrankaFormatedOIB_1">  ARCOBALENO PUNTA  d.o.o. za turizam, ugostiteljstvo i trgovinu, OIB 16783621666</derivirana_varijabla>
  </DomainObject.Predmet.ProtustrankaFormatedOIB>
  <DomainObject.Predmet.ProtustrankaFormatedWithAdress>
    <izvorni_sadrzaj> ARCOBALENO PUNTA  d.o.o. za turizam, ugostiteljstvo i trgovinu, Povlja/bb, 21425 Povlja</izvorni_sadrzaj>
    <derivirana_varijabla naziv="DomainObject.Predmet.ProtustrankaFormatedWithAdress_1"> ARCOBALENO PUNTA  d.o.o. za turizam, ugostiteljstvo i trgovinu, Povlja/bb, 21425 Povlja</derivirana_varijabla>
  </DomainObject.Predmet.ProtustrankaFormatedWithAdress>
  <DomainObject.Predmet.ProtustrankaFormatedWithAdressOIB>
    <izvorni_sadrzaj> ARCOBALENO PUNTA  d.o.o. za turizam, ugostiteljstvo i trgovinu, OIB 16783621666, Povlja/bb, 21425 Povlja</izvorni_sadrzaj>
    <derivirana_varijabla naziv="DomainObject.Predmet.ProtustrankaFormatedWithAdressOIB_1"> ARCOBALENO PUNTA  d.o.o. za turizam, ugostiteljstvo i trgovinu, OIB 16783621666, Povlja/bb, 21425 Povlja</derivirana_varijabla>
  </DomainObject.Predmet.ProtustrankaFormatedWithAdressOIB>
  <DomainObject.Predmet.ProtustrankaWithAdress>
    <izvorni_sadrzaj>ARCOBALENO PUNTA  d.o.o. za turizam, ugostiteljstvo i trgovinu Povlja/bb, 21425 Povlja</izvorni_sadrzaj>
    <derivirana_varijabla naziv="DomainObject.Predmet.ProtustrankaWithAdress_1">ARCOBALENO PUNTA  d.o.o. za turizam, ugostiteljstvo i trgovinu Povlja/bb, 21425 Povlja</derivirana_varijabla>
  </DomainObject.Predmet.ProtustrankaWithAdress>
  <DomainObject.Predmet.ProtustrankaWithAdressOIB>
    <izvorni_sadrzaj>ARCOBALENO PUNTA  d.o.o. za turizam, ugostiteljstvo i trgovinu, OIB 16783621666, Povlja/bb, 21425 Povlja</izvorni_sadrzaj>
    <derivirana_varijabla naziv="DomainObject.Predmet.ProtustrankaWithAdressOIB_1">ARCOBALENO PUNTA  d.o.o. za turizam, ugostiteljstvo i trgovinu, OIB 16783621666, Povlja/bb, 21425 Povlja</derivirana_varijabla>
  </DomainObject.Predmet.ProtustrankaWithAdressOIB>
  <DomainObject.Predmet.ProtustrankaNazivFormated>
    <izvorni_sadrzaj>ARCOBALENO PUNTA  d.o.o. za turizam, ugostiteljstvo i trgovinu</izvorni_sadrzaj>
    <derivirana_varijabla naziv="DomainObject.Predmet.ProtustrankaNazivFormated_1">ARCOBALENO PUNTA  d.o.o. za turizam, ugostiteljstvo i trgovinu</derivirana_varijabla>
  </DomainObject.Predmet.ProtustrankaNazivFormated>
  <DomainObject.Predmet.ProtustrankaNazivFormatedOIB>
    <izvorni_sadrzaj>ARCOBALENO PUNTA  d.o.o. za turizam, ugostiteljstvo i trgovinu, OIB 16783621666</izvorni_sadrzaj>
    <derivirana_varijabla naziv="DomainObject.Predmet.ProtustrankaNazivFormatedOIB_1">ARCOBALENO PUNTA  d.o.o. za turizam, ugostiteljstvo i trgovinu, OIB 16783621666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11913284.93</izvorni_sadrzaj>
    <derivirana_varijabla naziv="DomainObject.Predmet.TrenutnaVrijednost_1">11913284.93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ARCOBALENO PUNTA  d.o.o. za turizam, ugostiteljstvo i trgovinu</item>
    </izvorni_sadrzaj>
    <derivirana_varijabla naziv="DomainObject.Predmet.ProtuStrankaListFormated_1">
      <item>ARCOBALENO PUNTA  d.o.o. za turizam, ugostiteljstvo i trgovinu</item>
    </derivirana_varijabla>
  </DomainObject.Predmet.ProtuStrankaListFormated>
  <DomainObject.Predmet.ProtuStrankaListFormatedOIB>
    <izvorni_sadrzaj>
      <item>ARCOBALENO PUNTA  d.o.o. za turizam, ugostiteljstvo i trgovinu, OIB 16783621666</item>
    </izvorni_sadrzaj>
    <derivirana_varijabla naziv="DomainObject.Predmet.ProtuStrankaListFormatedOIB_1">
      <item>ARCOBALENO PUNTA  d.o.o. za turizam, ugostiteljstvo i trgovinu, OIB 16783621666</item>
    </derivirana_varijabla>
  </DomainObject.Predmet.ProtuStrankaListFormatedOIB>
  <DomainObject.Predmet.ProtuStrankaListFormatedWithAdress>
    <izvorni_sadrzaj>
      <item>ARCOBALENO PUNTA  d.o.o. za turizam, ugostiteljstvo i trgovinu, Povlja/bb, 21425 Povlja</item>
    </izvorni_sadrzaj>
    <derivirana_varijabla naziv="DomainObject.Predmet.ProtuStrankaListFormatedWithAdress_1">
      <item>ARCOBALENO PUNTA  d.o.o. za turizam, ugostiteljstvo i trgovinu, Povlja/bb, 21425 Povlja</item>
    </derivirana_varijabla>
  </DomainObject.Predmet.ProtuStrankaListFormatedWithAdress>
  <DomainObject.Predmet.ProtuStrankaListFormatedWithAdressOIB>
    <izvorni_sadrzaj>
      <item>ARCOBALENO PUNTA  d.o.o. za turizam, ugostiteljstvo i trgovinu, OIB 16783621666, Povlja/bb, 21425 Povlja</item>
    </izvorni_sadrzaj>
    <derivirana_varijabla naziv="DomainObject.Predmet.ProtuStrankaListFormatedWithAdressOIB_1">
      <item>ARCOBALENO PUNTA  d.o.o. za turizam, ugostiteljstvo i trgovinu, OIB 16783621666, Povlja/bb, 21425 Povlja</item>
    </derivirana_varijabla>
  </DomainObject.Predmet.ProtuStrankaListFormatedWithAdressOIB>
  <DomainObject.Predmet.ProtuStrankaListNazivFormated>
    <izvorni_sadrzaj>
      <item>ARCOBALENO PUNTA  d.o.o. za turizam, ugostiteljstvo i trgovinu</item>
    </izvorni_sadrzaj>
    <derivirana_varijabla naziv="DomainObject.Predmet.ProtuStrankaListNazivFormated_1">
      <item>ARCOBALENO PUNTA  d.o.o. za turizam, ugostiteljstvo i trgovinu</item>
    </derivirana_varijabla>
  </DomainObject.Predmet.ProtuStrankaListNazivFormated>
  <DomainObject.Predmet.ProtuStrankaListNazivFormatedOIB>
    <izvorni_sadrzaj>
      <item>ARCOBALENO PUNTA  d.o.o. za turizam, ugostiteljstvo i trgovinu, OIB 16783621666</item>
    </izvorni_sadrzaj>
    <derivirana_varijabla naziv="DomainObject.Predmet.ProtuStrankaListNazivFormatedOIB_1">
      <item>ARCOBALENO PUNTA  d.o.o. za turizam, ugostiteljstvo i trgovinu, OIB 16783621666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ARCOBALENO PUNTA  d.o.o. za turizam, ugostiteljstvo i trgovinu</izvorni_sadrzaj>
    <derivirana_varijabla naziv="DomainObject.Predmet.ProtustrankaIDrugi_1">ARCOBALENO PUNTA 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ARCOBALENO PUNTA  d.o.o. za turizam, ugostiteljstvo i trgovinu, OIB 16783621666, Povlja/bb, 21425 Povlja</izvorni_sadrzaj>
    <derivirana_varijabla naziv="DomainObject.Predmet.ProtustrankaIDrugiAdressOIB_1">ARCOBALENO PUNTA  d.o.o. za turizam, ugostiteljstvo i trgovinu, OIB 16783621666,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ARCOBALENO PUNTA  d.o.o. za turizam, ugostiteljstvo i trgovinu</item>
    </izvorni_sadrzaj>
    <derivirana_varijabla naziv="DomainObject.Predmet.SudioniciListNaziv_1">
      <item>FINANCIJSKA AGENCIJA, RC SPLIT</item>
      <item>ARCOBALENO PUNTA  d.o.o. za turizam, ugostiteljstvo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ARCOBALENO PUNTA  d.o.o. za turizam, ugostiteljstvo i trgovinu, OIB 16783621666, Povlja/bb,21425 Povlja</item>
    </izvorni_sadrzaj>
    <derivirana_varijabla naziv="DomainObject.Predmet.SudioniciListAdressOIB_1">
      <item>FINANCIJSKA AGENCIJA, RC SPLIT, OIB 85821130368, Mažuranićevo šetalište 24 b,21000 Split</item>
      <item>ARCOBALENO PUNTA  d.o.o. za turizam, ugostiteljstvo i trgovinu, OIB 16783621666, Povlja/bb,21425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16783621666</item>
    </izvorni_sadrzaj>
    <derivirana_varijabla naziv="DomainObject.Predmet.SudioniciListNazivOIB_1">
      <item>, OIB 85821130368</item>
      <item>, OIB 16783621666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EDE85-8433-4D57-8E3E-C848B721A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4228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