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782d" w14:paraId="b1a782d" w:rsidRDefault="00A35F79" w:rsidP="00A35F79" w:rsidR="00A35F7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F79" w:rsidP="00A35F79" w:rsidR="00A35F79" w:rsidRPr="007E7E2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7E7E25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A35F79" w:rsidP="00A35F79" w:rsidR="00A35F7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E7E2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35F79" w:rsidP="00A35F79" w:rsidR="00A35F7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5F79" w:rsidP="00A35F79" w:rsidR="00A35F79" w:rsidRPr="007E7E2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35F79" w:rsidP="00A35F79" w:rsidR="00A35F7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5F79" w:rsidP="00A35F79" w:rsidR="00A35F79" w:rsidRPr="005D578C">
      <w:pPr>
        <w:jc w:val="center"/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JUGOVAC d. o. o. Karojba, Škropeti 33, OIB 39492702109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130015686,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E7E2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JUGOVAC d. o. o. Karojba, Škropeti 33, OIB 39492702109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130015686,</w:t>
      </w:r>
      <w:r w:rsidRPr="005D578C">
        <w:rPr>
          <w:rFonts w:cs="Times New Roman" w:eastAsia="Times New Roman"/>
          <w:szCs w:val="24"/>
        </w:rPr>
        <w:t xml:space="preserve"> s danom </w:t>
      </w:r>
      <w:r w:rsidR="007E7E2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35F79" w:rsidP="00A35F79" w:rsidR="00A35F79">
      <w:pPr>
        <w:rPr>
          <w:rFonts w:cs="Times New Roman" w:eastAsia="Times New Roman"/>
          <w:szCs w:val="20"/>
        </w:rPr>
      </w:pPr>
    </w:p>
    <w:p w:rsidRDefault="00A35F79" w:rsidP="00A35F79" w:rsidR="00A35F7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JUGOVAC d. o. o. Karojba, Škropeti 33, OIB 39492702109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130015686.</w:t>
      </w:r>
    </w:p>
    <w:p w:rsidRDefault="00A35F79" w:rsidP="00A35F79" w:rsidR="00A35F79">
      <w:pPr>
        <w:ind w:firstLine="709"/>
        <w:rPr>
          <w:rFonts w:cs="Times New Roman" w:eastAsia="Times New Roman"/>
          <w:szCs w:val="24"/>
        </w:rPr>
      </w:pPr>
    </w:p>
    <w:p w:rsidRDefault="00A35F79" w:rsidP="00A35F79" w:rsidR="00A35F7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JUGOVAC d. o. o. Karojba, Škropeti 33, OIB 39492702109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130015686.</w:t>
      </w:r>
    </w:p>
    <w:p w:rsidRDefault="00A35F79" w:rsidP="00A35F79" w:rsidR="00A35F79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5F79" w:rsidP="00A35F79" w:rsidR="00A35F79">
      <w:pPr>
        <w:ind w:firstLine="708"/>
        <w:rPr>
          <w:rFonts w:cs="Times New Roman" w:eastAsia="Times New Roman"/>
          <w:szCs w:val="24"/>
        </w:rPr>
      </w:pPr>
    </w:p>
    <w:p w:rsidRDefault="00A35F79" w:rsidP="00A35F79" w:rsidR="00A35F7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JUGOVAC d. o. o. Karojba.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35F79" w:rsidP="00A35F79" w:rsidR="00A35F7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E7E2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5F79" w:rsidP="00A35F79" w:rsidR="00A35F79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35F79" w:rsidP="00A35F79" w:rsidR="00A35F7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43F50">
        <w:rPr>
          <w:rFonts w:cs="Times New Roman" w:eastAsia="Times New Roman"/>
          <w:szCs w:val="24"/>
        </w:rPr>
        <w:t>, v. r.</w:t>
      </w:r>
    </w:p>
    <w:p w:rsidRDefault="00A35F79" w:rsidP="00A35F79" w:rsidR="00A35F79">
      <w:pPr>
        <w:jc w:val="left"/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left"/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5F79" w:rsidP="00A35F79" w:rsidR="00A35F7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35F79" w:rsidP="00A35F79" w:rsidR="00A35F79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rPr>
          <w:rFonts w:cs="Times New Roman" w:eastAsia="Times New Roman"/>
          <w:szCs w:val="24"/>
        </w:rPr>
      </w:pPr>
    </w:p>
    <w:p w:rsidRDefault="00A35F79" w:rsidP="00A35F79" w:rsidR="00A35F7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JUGOVAC d. o. o. Karojba, Škropeti 33,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4B5B0C">
        <w:rPr>
          <w:rFonts w:cs="Times New Roman" w:eastAsia="Times New Roman"/>
          <w:szCs w:val="24"/>
        </w:rPr>
        <w:t xml:space="preserve"> za zastupanje dužnika – Milan J</w:t>
      </w:r>
      <w:r>
        <w:rPr>
          <w:rFonts w:cs="Times New Roman" w:eastAsia="Times New Roman"/>
          <w:szCs w:val="24"/>
        </w:rPr>
        <w:t xml:space="preserve">ugovac, Karojba, Škropeti 33, </w:t>
      </w:r>
    </w:p>
    <w:p w:rsidRDefault="00A35F79" w:rsidP="00A35F79" w:rsidR="00A35F7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</w:t>
      </w:r>
      <w:r w:rsidR="00D2338C">
        <w:rPr>
          <w:rFonts w:cs="Times New Roman" w:eastAsia="Times New Roman"/>
          <w:szCs w:val="20"/>
        </w:rPr>
        <w:t>n</w:t>
      </w:r>
      <w:r>
        <w:rPr>
          <w:rFonts w:cs="Times New Roman" w:eastAsia="Times New Roman"/>
          <w:szCs w:val="20"/>
        </w:rPr>
        <w:t xml:space="preserve">, M. B. Rašana 2/4, 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35F79" w:rsidP="00A35F79" w:rsidR="00A35F7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35F79" w:rsidP="00A35F79" w:rsidR="00A35F7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35F79" w:rsidP="00A35F79" w:rsidR="00A35F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A35F79" w:rsidP="00A35F79" w:rsidR="00A35F79"/>
    <w:p w:rsidRDefault="00D43F50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F79" w:rsidP="00A35F79" w:rsidR="00A35F79">
      <w:r>
        <w:separator/>
      </w:r>
    </w:p>
  </w:endnote>
  <w:endnote w:id="0" w:type="continuationSeparator">
    <w:p w:rsidRDefault="00A35F79" w:rsidP="00A35F79" w:rsidR="00A35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F79" w:rsidP="00A35F79" w:rsidR="00A35F79">
      <w:r>
        <w:separator/>
      </w:r>
    </w:p>
  </w:footnote>
  <w:footnote w:id="0" w:type="continuationSeparator">
    <w:p w:rsidRDefault="00A35F79" w:rsidP="00A35F79" w:rsidR="00A35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F7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3F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F7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637"/>
    <w:rsid w:val="00444DFB"/>
    <w:rsid w:val="004B5B0C"/>
    <w:rsid w:val="005766DC"/>
    <w:rsid w:val="0075528E"/>
    <w:rsid w:val="0079403F"/>
    <w:rsid w:val="007E7E25"/>
    <w:rsid w:val="00A35F79"/>
    <w:rsid w:val="00D07637"/>
    <w:rsid w:val="00D2338C"/>
    <w:rsid w:val="00D4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5F7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5F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5F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5F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5F7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5F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5F7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F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3F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3F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3F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5F7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5F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5F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5F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5F7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5F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5F7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F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3F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3F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3F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JUGOVAC d.o.o. KAROJBA</izvorni_sadrzaj>
    <derivirana_varijabla naziv="DomainObject.Predmet.ProtustrankaFormated_1">  JUGOVAC d.o.o. KAROJBA</derivirana_varijabla>
  </DomainObject.Predmet.ProtustrankaFormated>
  <DomainObject.Predmet.ProtustrankaFormatedOIB>
    <izvorni_sadrzaj>  JUGOVAC d.o.o. KAROJBA, OIB 39492702109</izvorni_sadrzaj>
    <derivirana_varijabla naziv="DomainObject.Predmet.ProtustrankaFormatedOIB_1">  JUGOVAC d.o.o. KAROJBA, OIB 39492702109</derivirana_varijabla>
  </DomainObject.Predmet.ProtustrankaFormatedOIB>
  <DomainObject.Predmet.ProtustrankaFormatedWithAdress>
    <izvorni_sadrzaj> JUGOVAC d.o.o. KAROJBA, Škropeti 33, 52424 Karojba</izvorni_sadrzaj>
    <derivirana_varijabla naziv="DomainObject.Predmet.ProtustrankaFormatedWithAdress_1"> JUGOVAC d.o.o. KAROJBA, Škropeti 33, 52424 Karojba</derivirana_varijabla>
  </DomainObject.Predmet.ProtustrankaFormatedWithAdress>
  <DomainObject.Predmet.ProtustrankaFormatedWithAdressOIB>
    <izvorni_sadrzaj> JUGOVAC d.o.o. KAROJBA, OIB 39492702109, Škropeti 33, 52424 Karojba</izvorni_sadrzaj>
    <derivirana_varijabla naziv="DomainObject.Predmet.ProtustrankaFormatedWithAdressOIB_1"> JUGOVAC d.o.o. KAROJBA, OIB 39492702109, Škropeti 33, 52424 Karojba</derivirana_varijabla>
  </DomainObject.Predmet.ProtustrankaFormatedWithAdressOIB>
  <DomainObject.Predmet.ProtustrankaWithAdress>
    <izvorni_sadrzaj>JUGOVAC d.o.o. KAROJBA Škropeti 33, 52424 Karojba</izvorni_sadrzaj>
    <derivirana_varijabla naziv="DomainObject.Predmet.ProtustrankaWithAdress_1">JUGOVAC d.o.o. KAROJBA Škropeti 33, 52424 Karojba</derivirana_varijabla>
  </DomainObject.Predmet.ProtustrankaWithAdress>
  <DomainObject.Predmet.ProtustrankaWithAdressOIB>
    <izvorni_sadrzaj>JUGOVAC d.o.o. KAROJBA, OIB 39492702109, Škropeti 33, 52424 Karojba</izvorni_sadrzaj>
    <derivirana_varijabla naziv="DomainObject.Predmet.ProtustrankaWithAdressOIB_1">JUGOVAC d.o.o. KAROJBA, OIB 39492702109, Škropeti 33, 52424 Karojba</derivirana_varijabla>
  </DomainObject.Predmet.ProtustrankaWithAdressOIB>
  <DomainObject.Predmet.ProtustrankaNazivFormated>
    <izvorni_sadrzaj>JUGOVAC d.o.o. KAROJBA</izvorni_sadrzaj>
    <derivirana_varijabla naziv="DomainObject.Predmet.ProtustrankaNazivFormated_1">JUGOVAC d.o.o. KAROJBA</derivirana_varijabla>
  </DomainObject.Predmet.ProtustrankaNazivFormated>
  <DomainObject.Predmet.ProtustrankaNazivFormatedOIB>
    <izvorni_sadrzaj>JUGOVAC d.o.o. KAROJBA, OIB 39492702109</izvorni_sadrzaj>
    <derivirana_varijabla naziv="DomainObject.Predmet.ProtustrankaNazivFormatedOIB_1">JUGOVAC d.o.o. KAROJBA, OIB 39492702109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15316.69</izvorni_sadrzaj>
    <derivirana_varijabla naziv="DomainObject.Predmet.TrenutnaVrijednost_1">15316.69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JUGOVAC d.o.o. KAROJBA</item>
    </izvorni_sadrzaj>
    <derivirana_varijabla naziv="DomainObject.Predmet.ProtuStrankaListFormated_1">
      <item>JUGOVAC d.o.o. KAROJBA</item>
    </derivirana_varijabla>
  </DomainObject.Predmet.ProtuStrankaListFormated>
  <DomainObject.Predmet.ProtuStrankaListFormatedOIB>
    <izvorni_sadrzaj>
      <item>JUGOVAC d.o.o. KAROJBA, OIB 39492702109</item>
    </izvorni_sadrzaj>
    <derivirana_varijabla naziv="DomainObject.Predmet.ProtuStrankaListFormatedOIB_1">
      <item>JUGOVAC d.o.o. KAROJBA, OIB 39492702109</item>
    </derivirana_varijabla>
  </DomainObject.Predmet.ProtuStrankaListFormatedOIB>
  <DomainObject.Predmet.ProtuStrankaListFormatedWithAdress>
    <izvorni_sadrzaj>
      <item>JUGOVAC d.o.o. KAROJBA, Škropeti 33, 52424 Karojba</item>
    </izvorni_sadrzaj>
    <derivirana_varijabla naziv="DomainObject.Predmet.ProtuStrankaListFormatedWithAdress_1">
      <item>JUGOVAC d.o.o. KAROJBA, Škropeti 33, 52424 Karojba</item>
    </derivirana_varijabla>
  </DomainObject.Predmet.ProtuStrankaListFormatedWithAdress>
  <DomainObject.Predmet.ProtuStrankaListFormatedWithAdressOIB>
    <izvorni_sadrzaj>
      <item>JUGOVAC d.o.o. KAROJBA, OIB 39492702109, Škropeti 33, 52424 Karojba</item>
    </izvorni_sadrzaj>
    <derivirana_varijabla naziv="DomainObject.Predmet.ProtuStrankaListFormatedWithAdressOIB_1">
      <item>JUGOVAC d.o.o. KAROJBA, OIB 39492702109, Škropeti 33, 52424 Karojba</item>
    </derivirana_varijabla>
  </DomainObject.Predmet.ProtuStrankaListFormatedWithAdressOIB>
  <DomainObject.Predmet.ProtuStrankaListNazivFormated>
    <izvorni_sadrzaj>
      <item>JUGOVAC d.o.o. KAROJBA</item>
    </izvorni_sadrzaj>
    <derivirana_varijabla naziv="DomainObject.Predmet.ProtuStrankaListNazivFormated_1">
      <item>JUGOVAC d.o.o. KAROJBA</item>
    </derivirana_varijabla>
  </DomainObject.Predmet.ProtuStrankaListNazivFormated>
  <DomainObject.Predmet.ProtuStrankaListNazivFormatedOIB>
    <izvorni_sadrzaj>
      <item>JUGOVAC d.o.o. KAROJBA, OIB 39492702109</item>
    </izvorni_sadrzaj>
    <derivirana_varijabla naziv="DomainObject.Predmet.ProtuStrankaListNazivFormatedOIB_1">
      <item>JUGOVAC d.o.o. KAROJBA, OIB 39492702109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JUGOVAC d.o.o. KAROJBA</izvorni_sadrzaj>
    <derivirana_varijabla naziv="DomainObject.Predmet.ProtustrankaIDrugi_1">JUGOVAC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JUGOVAC d.o.o. KAROJBA, OIB 39492702109, Škropeti 33, 52424 Karojba</izvorni_sadrzaj>
    <derivirana_varijabla naziv="DomainObject.Predmet.ProtustrankaIDrugiAdressOIB_1">JUGOVAC d.o.o. KAROJBA, OIB 39492702109, Škropeti 33,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JUGOVAC d.o.o. KAROJBA</item>
    </izvorni_sadrzaj>
    <derivirana_varijabla naziv="DomainObject.Predmet.SudioniciListNaziv_1">
      <item>FINANCIJSKA AGENCIJA, RC RIJEKA, PODRUŽNICA PULA, PULA</item>
      <item>JUGOVAC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JUGOVAC d.o.o. KAROJBA, OIB 39492702109, Škropeti 33,52424 Karojba</item>
    </izvorni_sadrzaj>
    <derivirana_varijabla naziv="DomainObject.Predmet.SudioniciListAdressOIB_1">
      <item>FINANCIJSKA AGENCIJA, RC RIJEKA, PODRUŽNICA PULA, PULA, OIB 85821130368, Giardini 5,52100 Pula</item>
      <item>JUGOVAC d.o.o. KAROJBA, OIB 39492702109, Škropeti 33,52424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39492702109</item>
    </izvorni_sadrzaj>
    <derivirana_varijabla naziv="DomainObject.Predmet.SudioniciListNazivOIB_1">
      <item>, OIB 85821130368</item>
      <item>, OIB 39492702109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3005</properties:Characters>
  <properties:Lines>94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2016-03-17T13:04:00Z</dcterms:created>
  <dc:creator>Mihaela Kaligari</dc:creator>
  <dc:description/>
  <cp:keywords/>
  <cp:lastModifiedBy>Jasmina Matika</cp:lastModifiedBy>
  <cp:lastPrinted>2016-03-30T09:54:00Z</cp:lastPrinted>
  <dcterms:modified xmlns:xsi="http://www.w3.org/2001/XMLSchema-instance" xsi:type="dcterms:W3CDTF">2016-03-30T10:30:00Z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