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3a17" w14:paraId="2f83a17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proofErr w:type="spellStart"/>
      <w:r w:rsidR="00AA6B11" w:rsidRPr="00AA6B11">
        <w:t>BIRC.Co</w:t>
      </w:r>
      <w:proofErr w:type="spellEnd"/>
      <w:r w:rsidR="00AA6B11" w:rsidRPr="00AA6B11">
        <w:t xml:space="preserve"> d.o.o.</w:t>
      </w:r>
      <w:r w:rsidR="009745DD">
        <w:t xml:space="preserve">, </w:t>
      </w:r>
      <w:r w:rsidR="00AA6B11" w:rsidRPr="00AA6B11">
        <w:t>Vukovar</w:t>
      </w:r>
      <w:r w:rsidR="009745DD">
        <w:t xml:space="preserve">, </w:t>
      </w:r>
      <w:r w:rsidR="00AA6B11" w:rsidRPr="00AA6B11">
        <w:t xml:space="preserve">Dr. Antuna Bauera </w:t>
      </w:r>
      <w:proofErr w:type="spellStart"/>
      <w:r w:rsidR="00AA6B11" w:rsidRPr="00AA6B11">
        <w:t>Paje</w:t>
      </w:r>
      <w:proofErr w:type="spellEnd"/>
      <w:r w:rsidR="00AA6B11" w:rsidRPr="00AA6B11">
        <w:t xml:space="preserve"> 3/</w:t>
      </w:r>
      <w:proofErr w:type="spellStart"/>
      <w:r w:rsidR="00AA6B11" w:rsidRPr="00AA6B11">
        <w:t>3</w:t>
      </w:r>
      <w:proofErr w:type="spellEnd"/>
      <w:r w:rsidR="009745DD">
        <w:t xml:space="preserve">, MBS: </w:t>
      </w:r>
      <w:r w:rsidR="00AA6B11" w:rsidRPr="00AA6B11">
        <w:t>030167767</w:t>
      </w:r>
      <w:r w:rsidR="009745DD">
        <w:t xml:space="preserve">, OIB: </w:t>
      </w:r>
      <w:r w:rsidR="00AA6B11" w:rsidRPr="00AA6B11">
        <w:t>02135608123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262F4B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proofErr w:type="spellStart"/>
      <w:r w:rsidR="00424493" w:rsidRPr="00AA6B11">
        <w:t>BIRC.Co</w:t>
      </w:r>
      <w:proofErr w:type="spellEnd"/>
      <w:r w:rsidR="00424493" w:rsidRPr="00AA6B11">
        <w:t xml:space="preserve"> d.o.o.</w:t>
      </w:r>
      <w:r w:rsidR="00424493">
        <w:t xml:space="preserve">, </w:t>
      </w:r>
      <w:r w:rsidR="00424493" w:rsidRPr="00AA6B11">
        <w:t>Vukovar</w:t>
      </w:r>
      <w:r w:rsidR="00424493">
        <w:t xml:space="preserve">, </w:t>
      </w:r>
      <w:r w:rsidR="00424493" w:rsidRPr="00AA6B11">
        <w:t xml:space="preserve">Dr. Antuna Bauera </w:t>
      </w:r>
      <w:proofErr w:type="spellStart"/>
      <w:r w:rsidR="00424493" w:rsidRPr="00AA6B11">
        <w:t>Paje</w:t>
      </w:r>
      <w:proofErr w:type="spellEnd"/>
      <w:r w:rsidR="00424493" w:rsidRPr="00AA6B11">
        <w:t xml:space="preserve"> 3/</w:t>
      </w:r>
      <w:proofErr w:type="spellStart"/>
      <w:r w:rsidR="00424493" w:rsidRPr="00AA6B11">
        <w:t>3</w:t>
      </w:r>
      <w:proofErr w:type="spellEnd"/>
      <w:r w:rsidR="00424493">
        <w:t xml:space="preserve">, MBS: </w:t>
      </w:r>
      <w:r w:rsidR="00424493" w:rsidRPr="00AA6B11">
        <w:t>030167767</w:t>
      </w:r>
      <w:r w:rsidR="00424493">
        <w:t xml:space="preserve">, OIB: </w:t>
      </w:r>
      <w:r w:rsidR="00424493" w:rsidRPr="00AA6B11">
        <w:t>02135608123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017540" w:rsidP="00017540" w:rsidR="00017540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Boja Stanković OIB </w:t>
      </w:r>
      <w:r w:rsidR="0021792B">
        <w:t xml:space="preserve">96757479881 </w:t>
      </w:r>
      <w:r>
        <w:t>sa sjedištem, poslovnom adresom i adresom prebivališta u Osijeku, Ilirska 48,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proofErr w:type="spellStart"/>
      <w:r w:rsidR="008919D5" w:rsidRPr="00AA6B11">
        <w:t>BIRC.Co</w:t>
      </w:r>
      <w:proofErr w:type="spellEnd"/>
      <w:r w:rsidR="008919D5" w:rsidRPr="00AA6B11">
        <w:t xml:space="preserve"> d.o.o.</w:t>
      </w:r>
      <w:r w:rsidR="008919D5">
        <w:t xml:space="preserve">, </w:t>
      </w:r>
      <w:r w:rsidR="008919D5" w:rsidRPr="00AA6B11">
        <w:t>Vukovar</w:t>
      </w:r>
      <w:r w:rsidR="008919D5">
        <w:t xml:space="preserve">, </w:t>
      </w:r>
      <w:r w:rsidR="008919D5" w:rsidRPr="00AA6B11">
        <w:t xml:space="preserve">Dr. Antuna Bauera </w:t>
      </w:r>
      <w:proofErr w:type="spellStart"/>
      <w:r w:rsidR="008919D5" w:rsidRPr="00AA6B11">
        <w:t>Paje</w:t>
      </w:r>
      <w:proofErr w:type="spellEnd"/>
      <w:r w:rsidR="008919D5" w:rsidRPr="00AA6B11">
        <w:t xml:space="preserve"> 3/</w:t>
      </w:r>
      <w:proofErr w:type="spellStart"/>
      <w:r w:rsidR="008919D5" w:rsidRPr="00AA6B11">
        <w:t>3</w:t>
      </w:r>
      <w:proofErr w:type="spellEnd"/>
      <w:r w:rsidR="008919D5">
        <w:t xml:space="preserve">, MBS: </w:t>
      </w:r>
      <w:r w:rsidR="008919D5" w:rsidRPr="00AA6B11">
        <w:t>030167767</w:t>
      </w:r>
      <w:r w:rsidR="008919D5">
        <w:t xml:space="preserve">, OIB: </w:t>
      </w:r>
      <w:r w:rsidR="008919D5" w:rsidRPr="00AA6B11">
        <w:t>02135608123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F84CE1" w:rsidR="0085221D" w:rsidRPr="00F84CE1">
      <w:pPr>
        <w:pStyle w:val="Odlomakpopisa"/>
        <w:numPr>
          <w:ilvl w:val="0"/>
          <w:numId w:val="15"/>
        </w:numPr>
        <w:jc w:val="center"/>
        <w:rPr>
          <w:b/>
        </w:rPr>
      </w:pPr>
      <w:r w:rsidRPr="00F84CE1">
        <w:rPr>
          <w:b/>
          <w:color w:val="000000"/>
        </w:rPr>
        <w:t>ožujka</w:t>
      </w:r>
      <w:r w:rsidR="00ED6F97" w:rsidRPr="00F84CE1">
        <w:rPr>
          <w:b/>
          <w:color w:val="000000"/>
        </w:rPr>
        <w:t xml:space="preserve"> 201</w:t>
      </w:r>
      <w:r w:rsidR="00DB48D4" w:rsidRPr="00F84CE1">
        <w:rPr>
          <w:b/>
          <w:color w:val="000000"/>
        </w:rPr>
        <w:t>8</w:t>
      </w:r>
      <w:r w:rsidR="00ED6F97" w:rsidRPr="00F84CE1">
        <w:rPr>
          <w:b/>
          <w:color w:val="000000"/>
        </w:rPr>
        <w:t xml:space="preserve">. u </w:t>
      </w:r>
      <w:r w:rsidR="00C14592">
        <w:rPr>
          <w:b/>
          <w:color w:val="000000"/>
        </w:rPr>
        <w:t>10,0</w:t>
      </w:r>
      <w:r w:rsidR="00F84CE1">
        <w:rPr>
          <w:b/>
          <w:color w:val="000000"/>
        </w:rPr>
        <w:t>0</w:t>
      </w:r>
      <w:r w:rsidR="0085221D" w:rsidRPr="00F84CE1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51277F" w:rsidR="0085221D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D84BE1" w:rsidP="0051277F" w:rsidR="00D84BE1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E97459">
        <w:t xml:space="preserve">Dana </w:t>
      </w:r>
      <w:r w:rsidR="00E97459">
        <w:t>21</w:t>
      </w:r>
      <w:r w:rsidR="00F21854" w:rsidRPr="00E97459">
        <w:t xml:space="preserve">. </w:t>
      </w:r>
      <w:r w:rsidR="00325738">
        <w:t>lipnja</w:t>
      </w:r>
      <w:r w:rsidR="00FC7320" w:rsidRPr="00E97459">
        <w:t xml:space="preserve"> 2017</w:t>
      </w:r>
      <w:r w:rsidRPr="00E97459">
        <w:t xml:space="preserve">. godine zaprimljen je na ovome sudu prijedlog </w:t>
      </w:r>
      <w:r w:rsidR="00A4310C" w:rsidRPr="00E97459">
        <w:t>FINANCIJSKE</w:t>
      </w:r>
      <w:r w:rsidR="00A4310C" w:rsidRPr="0021249D">
        <w:t xml:space="preserve">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B73088">
        <w:t>3254</w:t>
      </w:r>
      <w:r>
        <w:t xml:space="preserve"> od </w:t>
      </w:r>
      <w:r w:rsidR="00F2440E">
        <w:t>20</w:t>
      </w:r>
      <w:r w:rsidR="00992234">
        <w:t xml:space="preserve">. </w:t>
      </w:r>
      <w:r w:rsidR="00F2440E">
        <w:t>lipnja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proofErr w:type="spellStart"/>
      <w:r w:rsidR="001F7D05">
        <w:t>BIRC.Co</w:t>
      </w:r>
      <w:proofErr w:type="spellEnd"/>
      <w:r w:rsidR="001F7D05">
        <w:t xml:space="preserve"> d.o.o., Vukovar, Dr. Antuna Bauera </w:t>
      </w:r>
      <w:proofErr w:type="spellStart"/>
      <w:r w:rsidR="001F7D05">
        <w:t>Paje</w:t>
      </w:r>
      <w:proofErr w:type="spellEnd"/>
      <w:r w:rsidR="001F7D05">
        <w:t xml:space="preserve"> 3/</w:t>
      </w:r>
      <w:proofErr w:type="spellStart"/>
      <w:r w:rsidR="001F7D05">
        <w:t>3</w:t>
      </w:r>
      <w:proofErr w:type="spellEnd"/>
      <w:r w:rsidR="001F7D05">
        <w:t>, MBS: 030167767, OIB: 02135608123</w:t>
      </w:r>
      <w:r>
        <w:t>.</w:t>
      </w:r>
      <w:r w:rsidR="0048364F">
        <w:t xml:space="preserve"> </w:t>
      </w:r>
      <w:r w:rsidR="00DD24EA">
        <w:t xml:space="preserve"> </w:t>
      </w:r>
      <w:r w:rsidR="00345B77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345B77">
        <w:t>19</w:t>
      </w:r>
      <w:r w:rsidR="00992234">
        <w:t xml:space="preserve">. </w:t>
      </w:r>
      <w:r w:rsidR="00345B77">
        <w:t>lipnja</w:t>
      </w:r>
      <w:r w:rsidR="00992234">
        <w:t xml:space="preserve"> </w:t>
      </w:r>
      <w:r w:rsidR="00163074">
        <w:t xml:space="preserve">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5158FC">
        <w:t>109.068,77</w:t>
      </w:r>
      <w:r w:rsidRPr="00136561">
        <w:t xml:space="preserve"> kn, u koji iznos je</w:t>
      </w:r>
      <w:r>
        <w:t xml:space="preserve"> uračunata kamata i naknada FINE za provedbu ovrhe na novčanim sredstvima dužnika. Navodi da dužnik ima </w:t>
      </w:r>
      <w:r w:rsidR="005158FC">
        <w:t>6</w:t>
      </w:r>
      <w:r>
        <w:t xml:space="preserve"> zaposlen</w:t>
      </w:r>
      <w:r w:rsidR="005158FC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0833CC">
        <w:t xml:space="preserve">19. lipnja </w:t>
      </w:r>
      <w:r w:rsidR="00D21E12">
        <w:t xml:space="preserve">2017. </w:t>
      </w:r>
      <w:r>
        <w:t xml:space="preserve"> godine te u svom podnesku od </w:t>
      </w:r>
      <w:r w:rsidR="000833CC">
        <w:t xml:space="preserve">20. lipnja </w:t>
      </w:r>
      <w:r w:rsidR="00D21E12">
        <w:t xml:space="preserve">2017. </w:t>
      </w:r>
      <w:r>
        <w:t xml:space="preserve">godine navodi da dužnik na dan </w:t>
      </w:r>
      <w:r w:rsidR="000833CC">
        <w:t xml:space="preserve">19. lipnja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 w:rsidRPr="003C2D6A">
        <w:t xml:space="preserve">oročena novčana sredstva: </w:t>
      </w:r>
      <w:r w:rsidR="000833CC">
        <w:t>HR2923400091110760190 Privredna banka</w:t>
      </w:r>
      <w:r w:rsidR="00E1624B" w:rsidRPr="003C2D6A">
        <w:rPr>
          <w:color w:val="000000"/>
        </w:rPr>
        <w:t xml:space="preserve">, </w:t>
      </w:r>
      <w:r w:rsidR="00E1624B" w:rsidRPr="003C2D6A">
        <w:t>te da na temelju čl.</w:t>
      </w:r>
      <w:r w:rsidR="00E1624B">
        <w:t xml:space="preserve"> 112. </w:t>
      </w:r>
      <w:r w:rsidR="00635EE3">
        <w:t xml:space="preserve"> </w:t>
      </w:r>
      <w:r w:rsidR="00E1624B">
        <w:t xml:space="preserve">st. 5. Stečajnog zakona dužnik na dan </w:t>
      </w:r>
      <w:r w:rsidR="006B6B81">
        <w:t xml:space="preserve">19. lipnja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6B6B81">
        <w:t>i</w:t>
      </w:r>
      <w:r w:rsidR="00A85D17">
        <w:t>ma</w:t>
      </w:r>
      <w:r w:rsidR="006B6B81">
        <w:t xml:space="preserve"> zaplijenjena novčana sredstva u iznosu od 5.000,00 kn.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EF7824">
        <w:t>2</w:t>
      </w:r>
      <w:r w:rsidR="00295506">
        <w:t>9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44CFF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1792B" w:rsidP="0021792B" w:rsidR="0021792B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 Boji Stanković, Osijek, Ilirska 48</w:t>
      </w:r>
    </w:p>
    <w:p w:rsidRDefault="0021792B" w:rsidP="0021792B" w:rsidR="0021792B">
      <w:pPr>
        <w:jc w:val="both"/>
      </w:pPr>
      <w:r>
        <w:t>-dužniku</w:t>
      </w:r>
      <w:r w:rsidR="00CF5585">
        <w:t xml:space="preserve"> </w:t>
      </w:r>
      <w:proofErr w:type="spellStart"/>
      <w:r w:rsidR="00CF5585">
        <w:t>BIRC.Co</w:t>
      </w:r>
      <w:proofErr w:type="spellEnd"/>
      <w:r w:rsidR="00CF5585">
        <w:t xml:space="preserve"> d.o.o., Vukovar, Dr. Antuna Bauera </w:t>
      </w:r>
      <w:proofErr w:type="spellStart"/>
      <w:r w:rsidR="00CF5585">
        <w:t>Paje</w:t>
      </w:r>
      <w:proofErr w:type="spellEnd"/>
      <w:r w:rsidR="00CF5585">
        <w:t xml:space="preserve"> 3/</w:t>
      </w:r>
      <w:proofErr w:type="spellStart"/>
      <w:r w:rsidR="00CF5585">
        <w:t>3</w:t>
      </w:r>
      <w:proofErr w:type="spellEnd"/>
    </w:p>
    <w:p w:rsidRDefault="0021792B" w:rsidP="0021792B" w:rsidR="0021792B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CF5585">
        <w:t xml:space="preserve"> </w:t>
      </w:r>
      <w:r w:rsidR="00CF5585" w:rsidRPr="00CF5585">
        <w:t xml:space="preserve">Igor Smolčić, Vukovar, dr. Antuna </w:t>
      </w:r>
      <w:r w:rsidR="005826F7" w:rsidRPr="00CF5585">
        <w:t xml:space="preserve">Bauera </w:t>
      </w:r>
      <w:r w:rsidR="00CF5585" w:rsidRPr="00CF5585">
        <w:t xml:space="preserve">- </w:t>
      </w:r>
      <w:proofErr w:type="spellStart"/>
      <w:r w:rsidR="00CF5585" w:rsidRPr="00CF5585">
        <w:t>Paje</w:t>
      </w:r>
      <w:proofErr w:type="spellEnd"/>
      <w:r w:rsidR="00CF5585" w:rsidRPr="00CF5585">
        <w:t xml:space="preserve"> 3</w:t>
      </w:r>
    </w:p>
    <w:p w:rsidRDefault="0021792B" w:rsidP="0021792B" w:rsidR="0021792B">
      <w:pPr>
        <w:jc w:val="both"/>
      </w:pPr>
      <w:r>
        <w:t xml:space="preserve">-FINA </w:t>
      </w:r>
    </w:p>
    <w:p w:rsidRDefault="0021792B" w:rsidP="0021792B" w:rsidR="0021792B">
      <w:pPr>
        <w:jc w:val="both"/>
      </w:pPr>
      <w:r>
        <w:t>-Ministarstvu pravosuđa RH, Zagreb, Ulica Grada Vukovara 49, elektroničkom poštom</w:t>
      </w:r>
    </w:p>
    <w:p w:rsidRDefault="0021792B" w:rsidP="0021792B" w:rsidR="0021792B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21792B" w:rsidP="0021792B" w:rsidR="006D3C3F" w:rsidRPr="00B37760">
      <w:pPr>
        <w:jc w:val="both"/>
      </w:pPr>
      <w:r>
        <w:t>- R 15.3.2018 u 10,00h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810" w:rsidR="00A14810">
      <w:r>
        <w:separator/>
      </w:r>
    </w:p>
  </w:endnote>
  <w:endnote w:id="0" w:type="continuationSeparator">
    <w:p w:rsidRDefault="00A14810" w:rsidR="00A14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810" w:rsidR="00A14810">
      <w:r>
        <w:separator/>
      </w:r>
    </w:p>
  </w:footnote>
  <w:footnote w:id="0" w:type="continuationSeparator">
    <w:p w:rsidRDefault="00A14810" w:rsidR="00A14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D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6235F" w:rsidR="00E6235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6235F">
      <w:t>7 St-624/17-6</w:t>
    </w:r>
  </w:p>
  <w:p w:rsidRDefault="00382154" w:rsidP="00382154" w:rsidR="00382154">
    <w:pPr>
      <w:jc w:val="right"/>
    </w:pPr>
  </w:p>
  <w:p w:rsidRDefault="00027AED" w:rsidP="00027AED" w:rsidR="00027AED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E6235F">
      <w:t>624</w:t>
    </w:r>
    <w:r w:rsidR="00705FB3">
      <w:t>/17-</w:t>
    </w:r>
    <w:r w:rsidR="00E6235F">
      <w:t>6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540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42C5"/>
    <w:rsid w:val="00034EE2"/>
    <w:rsid w:val="000350A4"/>
    <w:rsid w:val="000409D9"/>
    <w:rsid w:val="00044CFF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3CC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1F7D05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92B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014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5738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77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154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2D6A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4493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417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87909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58FC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26F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6B81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5FB8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14B1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19D5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D9D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810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7CC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6B1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088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4592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585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245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686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4BE1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5AEA"/>
    <w:rsid w:val="00DB6077"/>
    <w:rsid w:val="00DB62A5"/>
    <w:rsid w:val="00DB77DD"/>
    <w:rsid w:val="00DC2A34"/>
    <w:rsid w:val="00DC68C6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35F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97459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40E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235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7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467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67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7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7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235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7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467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67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7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7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69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83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St-624/2017-6</izvorni_sadrzaj>
    <derivirana_varijabla naziv="DomainObject.Oznaka_1">St-624/2017-6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BIRC.Co d.o.o. za ugostiteljstvo i usluge</izvorni_sadrzaj>
    <derivirana_varijabla naziv="DomainObject.Predmet.ProtustrankaFormated_1">  BIRC.Co d.o.o. za ugostiteljstvo i usluge</derivirana_varijabla>
  </DomainObject.Predmet.ProtustrankaFormated>
  <DomainObject.Predmet.ProtustrankaFormatedOIB>
    <izvorni_sadrzaj>  BIRC.Co d.o.o. za ugostiteljstvo i usluge, OIB 02135608123</izvorni_sadrzaj>
    <derivirana_varijabla naziv="DomainObject.Predmet.ProtustrankaFormatedOIB_1">  BIRC.Co d.o.o. za ugostiteljstvo i usluge, OIB 02135608123</derivirana_varijabla>
  </DomainObject.Predmet.ProtustrankaFormatedOIB>
  <DomainObject.Predmet.ProtustrankaFormatedWithAdress>
    <izvorni_sadrzaj> BIRC.Co d.o.o. za ugostiteljstvo i usluge, Dr. Antuna Bauera Paje 3/3, 32000 Vukovar</izvorni_sadrzaj>
    <derivirana_varijabla naziv="DomainObject.Predmet.ProtustrankaFormatedWithAdress_1"> BIRC.Co d.o.o. za ugostiteljstvo i usluge, Dr. Antuna Bauera Paje 3/3, 32000 Vukovar</derivirana_varijabla>
  </DomainObject.Predmet.ProtustrankaFormatedWithAdress>
  <DomainObject.Predmet.ProtustrankaFormatedWithAdressOIB>
    <izvorni_sadrzaj> BIRC.Co d.o.o. za ugostiteljstvo i usluge, OIB 02135608123, Dr. Antuna Bauera Paje 3/3, 32000 Vukovar</izvorni_sadrzaj>
    <derivirana_varijabla naziv="DomainObject.Predmet.ProtustrankaFormatedWithAdressOIB_1"> BIRC.Co d.o.o. za ugostiteljstvo i usluge, OIB 02135608123, Dr. Antuna Bauera Paje 3/3, 32000 Vukovar</derivirana_varijabla>
  </DomainObject.Predmet.ProtustrankaFormatedWithAdressOIB>
  <DomainObject.Predmet.ProtustrankaWithAdress>
    <izvorni_sadrzaj>BIRC.Co d.o.o. za ugostiteljstvo i usluge Dr. Antuna Bauera Paje 3/3, 32000 Vukovar</izvorni_sadrzaj>
    <derivirana_varijabla naziv="DomainObject.Predmet.ProtustrankaWithAdress_1">BIRC.Co d.o.o. za ugostiteljstvo i usluge Dr. Antuna Bauera Paje 3/3, 32000 Vukovar</derivirana_varijabla>
  </DomainObject.Predmet.ProtustrankaWithAdress>
  <DomainObject.Predmet.ProtustrankaWithAdressOIB>
    <izvorni_sadrzaj>BIRC.Co d.o.o. za ugostiteljstvo i usluge, OIB 02135608123, Dr. Antuna Bauera Paje 3/3, 32000 Vukovar</izvorni_sadrzaj>
    <derivirana_varijabla naziv="DomainObject.Predmet.ProtustrankaWithAdressOIB_1">BIRC.Co d.o.o. za ugostiteljstvo i usluge, OIB 02135608123, Dr. Antuna Bauera Paje 3/3, 32000 Vukovar</derivirana_varijabla>
  </DomainObject.Predmet.ProtustrankaWithAdressOIB>
  <DomainObject.Predmet.ProtustrankaNazivFormated>
    <izvorni_sadrzaj>BIRC.Co d.o.o. za ugostiteljstvo i usluge</izvorni_sadrzaj>
    <derivirana_varijabla naziv="DomainObject.Predmet.ProtustrankaNazivFormated_1">BIRC.Co d.o.o. za ugostiteljstvo i usluge</derivirana_varijabla>
  </DomainObject.Predmet.ProtustrankaNazivFormated>
  <DomainObject.Predmet.ProtustrankaNazivFormatedOIB>
    <izvorni_sadrzaj>BIRC.Co d.o.o. za ugostiteljstvo i usluge, OIB 02135608123</izvorni_sadrzaj>
    <derivirana_varijabla naziv="DomainObject.Predmet.ProtustrankaNazivFormatedOIB_1">BIRC.Co d.o.o. za ugostiteljstvo i usluge, OIB 02135608123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BIRC.Co d.o.o. za ugostiteljstvo i usluge</item>
    </izvorni_sadrzaj>
    <derivirana_varijabla naziv="DomainObject.Predmet.ProtuStrankaListFormated_1">
      <item>BIRC.Co d.o.o. za ugostiteljstvo i usluge</item>
    </derivirana_varijabla>
  </DomainObject.Predmet.ProtuStrankaListFormated>
  <DomainObject.Predmet.ProtuStrankaListFormatedOIB>
    <izvorni_sadrzaj>
      <item>BIRC.Co d.o.o. za ugostiteljstvo i usluge, OIB 02135608123</item>
    </izvorni_sadrzaj>
    <derivirana_varijabla naziv="DomainObject.Predmet.ProtuStrankaListFormatedOIB_1">
      <item>BIRC.Co d.o.o. za ugostiteljstvo i usluge, OIB 02135608123</item>
    </derivirana_varijabla>
  </DomainObject.Predmet.ProtuStrankaListFormatedOIB>
  <DomainObject.Predmet.ProtuStrankaListFormatedWithAdress>
    <izvorni_sadrzaj>
      <item>BIRC.Co d.o.o. za ugostiteljstvo i usluge, Dr. Antuna Bauera Paje 3/3, 32000 Vukovar</item>
    </izvorni_sadrzaj>
    <derivirana_varijabla naziv="DomainObject.Predmet.ProtuStrankaListFormatedWithAdress_1">
      <item>BIRC.Co d.o.o. za ugostiteljstvo i usluge, Dr. Antuna Bauera Paje 3/3, 32000 Vukovar</item>
    </derivirana_varijabla>
  </DomainObject.Predmet.ProtuStrankaListFormatedWithAdress>
  <DomainObject.Predmet.ProtuStrankaListFormatedWithAdressOIB>
    <izvorni_sadrzaj>
      <item>BIRC.Co d.o.o. za ugostiteljstvo i usluge, OIB 02135608123, Dr. Antuna Bauera Paje 3/3, 32000 Vukovar</item>
    </izvorni_sadrzaj>
    <derivirana_varijabla naziv="DomainObject.Predmet.ProtuStrankaListFormatedWithAdressOIB_1">
      <item>BIRC.Co d.o.o. za ugostiteljstvo i usluge, OIB 02135608123, Dr. Antuna Bauera Paje 3/3, 32000 Vukovar</item>
    </derivirana_varijabla>
  </DomainObject.Predmet.ProtuStrankaListFormatedWithAdressOIB>
  <DomainObject.Predmet.ProtuStrankaListNazivFormated>
    <izvorni_sadrzaj>
      <item>BIRC.Co d.o.o. za ugostiteljstvo i usluge</item>
    </izvorni_sadrzaj>
    <derivirana_varijabla naziv="DomainObject.Predmet.ProtuStrankaListNazivFormated_1">
      <item>BIRC.Co d.o.o. za ugostiteljstvo i usluge</item>
    </derivirana_varijabla>
  </DomainObject.Predmet.ProtuStrankaListNazivFormated>
  <DomainObject.Predmet.ProtuStrankaListNazivFormatedOIB>
    <izvorni_sadrzaj>
      <item>BIRC.Co d.o.o. za ugostiteljstvo i usluge, OIB 02135608123</item>
    </izvorni_sadrzaj>
    <derivirana_varijabla naziv="DomainObject.Predmet.ProtuStrankaListNazivFormatedOIB_1">
      <item>BIRC.Co d.o.o. za ugostiteljstvo i usluge, OIB 02135608123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St-624/2017-6</izvorni_sadrzaj>
    <derivirana_varijabla naziv="DomainObject.PoslovniBrojDokumenta_1">St-624/2017-6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BIRC.Co d.o.o. za ugostiteljstvo i usluge</izvorni_sadrzaj>
    <derivirana_varijabla naziv="DomainObject.Predmet.ProtustrankaIDrugi_1">BIRC.Co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BIRC.Co d.o.o. za ugostiteljstvo i usluge, OIB 02135608123, Dr. Antuna Bauera Paje 3/3, 32000 Vukovar</izvorni_sadrzaj>
    <derivirana_varijabla naziv="DomainObject.Predmet.ProtustrankaIDrugiAdressOIB_1">BIRC.Co d.o.o. za ugostiteljstvo i usluge, OIB 02135608123, Dr. Antuna Bauera Paje 3/3,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BIRC.Co d.o.o. za ugostiteljstvo i usluge</item>
    </izvorni_sadrzaj>
    <derivirana_varijabla naziv="DomainObject.Predmet.SudioniciListNaziv_1">
      <item>FINA RC OSIJEK</item>
      <item>BIRC.Co d.o.o. za ugostiteljstvo i usluge</item>
    </derivirana_varijabla>
  </DomainObject.Predmet.SudioniciListNaziv>
  <DomainObject.Predmet.SudioniciListAdressOIB>
    <izvorni_sadrzaj>
      <item>FINA RC OSIJEK, OIB 85821130368</item>
      <item>BIRC.Co d.o.o. za ugostiteljstvo i usluge, OIB 02135608123, Dr. Antuna Bauera Paje 3/3,32000 Vukovar</item>
    </izvorni_sadrzaj>
    <derivirana_varijabla naziv="DomainObject.Predmet.SudioniciListAdressOIB_1">
      <item>FINA RC OSIJEK, OIB 85821130368</item>
      <item>BIRC.Co d.o.o. za ugostiteljstvo i usluge, OIB 02135608123, Dr. Antuna Bauera Paje 3/3,32000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02135608123</item>
    </izvorni_sadrzaj>
    <derivirana_varijabla naziv="DomainObject.Predmet.SudioniciListNazivOIB_1">
      <item>, OIB 85821130368</item>
      <item>, OIB 02135608123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248B7-9DAE-41BC-A4F9-7BCC9EB3C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4122</properties:Characters>
  <properties:Lines>105</properties:Lines>
  <properties:Paragraphs>36</properties:Paragraphs>
  <properties:TotalTime>845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2018-01-29T10:27:00Z</cp:lastPrinted>
  <dcterms:modified xmlns:xsi="http://www.w3.org/2001/XMLSchema-instance" xsi:type="dcterms:W3CDTF">2018-01-29T10:27:00Z</dcterms:modified>
  <cp:revision>829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St-624/2017-6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