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8563" w14:paraId="3e98563" w:rsidRDefault="00F06EEE" w:rsidR="006E7C3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7C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6EEE"/>
    <w:rsid w:val="00241B90"/>
    <w:rsid w:val="006E7C33"/>
    <w:rsid w:val="00F0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6E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6E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6E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6E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2018-01-29T13:36:00Z</dcterms:created>
  <dc:creator>Vesna Dragišić</dc:creator>
  <cp:lastModifiedBy>Vesna Dragišić</cp:lastModifiedBy>
  <dcterms:modified xmlns:xsi="http://www.w3.org/2001/XMLSchema-instance" xsi:type="dcterms:W3CDTF">2018-01-29T13:41:00Z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