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4a05b73" w14:paraId="4a05b73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BB58D1">
        <w:rPr>
          <w:rFonts w:hAnsi="Times New Roman" w:ascii="Times New Roman"/>
          <w:b/>
          <w:sz w:val="24"/>
          <w:szCs w:val="24"/>
        </w:rPr>
        <w:t>1174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BB58D1">
        <w:rPr>
          <w:rFonts w:hAnsi="Times New Roman" w:ascii="Times New Roman"/>
          <w:sz w:val="24"/>
          <w:szCs w:val="24"/>
        </w:rPr>
        <w:t>1174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BB58D1" w:rsidRPr="00BB58D1">
        <w:rPr>
          <w:rFonts w:hAnsi="Times New Roman" w:ascii="Times New Roman"/>
          <w:sz w:val="24"/>
          <w:szCs w:val="24"/>
        </w:rPr>
        <w:t>ANGROPROMET d.o.o.</w:t>
      </w:r>
      <w:r w:rsidR="00BB58D1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571F34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BB58D1" w:rsidRPr="00BB58D1">
        <w:rPr>
          <w:rFonts w:hAnsi="Times New Roman" w:ascii="Times New Roman"/>
          <w:sz w:val="24"/>
          <w:szCs w:val="24"/>
        </w:rPr>
        <w:t>52153469894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1169B6"/>
    <w:rsid w:val="001230A1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51523E"/>
    <w:rsid w:val="00517D33"/>
    <w:rsid w:val="0054292F"/>
    <w:rsid w:val="00571F34"/>
    <w:rsid w:val="005A51ED"/>
    <w:rsid w:val="005A7220"/>
    <w:rsid w:val="005B0DF8"/>
    <w:rsid w:val="005B0E4E"/>
    <w:rsid w:val="005E1E6C"/>
    <w:rsid w:val="005F41C7"/>
    <w:rsid w:val="005F55AC"/>
    <w:rsid w:val="0062068E"/>
    <w:rsid w:val="006219AE"/>
    <w:rsid w:val="00625E27"/>
    <w:rsid w:val="00641A8A"/>
    <w:rsid w:val="00642CD0"/>
    <w:rsid w:val="00642D9B"/>
    <w:rsid w:val="006517E6"/>
    <w:rsid w:val="00684DF6"/>
    <w:rsid w:val="006B32CB"/>
    <w:rsid w:val="006C1E4E"/>
    <w:rsid w:val="006F32D5"/>
    <w:rsid w:val="006F3D60"/>
    <w:rsid w:val="006F421C"/>
    <w:rsid w:val="00706249"/>
    <w:rsid w:val="00731C69"/>
    <w:rsid w:val="00756BCF"/>
    <w:rsid w:val="0077295E"/>
    <w:rsid w:val="007A6ADB"/>
    <w:rsid w:val="00801482"/>
    <w:rsid w:val="008061AF"/>
    <w:rsid w:val="00814D96"/>
    <w:rsid w:val="008311CC"/>
    <w:rsid w:val="008468CA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B10D10"/>
    <w:rsid w:val="00B14486"/>
    <w:rsid w:val="00B538F8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84F10"/>
    <w:rsid w:val="00CA55EA"/>
    <w:rsid w:val="00CD2CC0"/>
    <w:rsid w:val="00CE41E6"/>
    <w:rsid w:val="00D1373D"/>
    <w:rsid w:val="00D9029A"/>
    <w:rsid w:val="00DD18B5"/>
    <w:rsid w:val="00E1737F"/>
    <w:rsid w:val="00E637C0"/>
    <w:rsid w:val="00E961F7"/>
    <w:rsid w:val="00ED22A2"/>
    <w:rsid w:val="00ED55F8"/>
    <w:rsid w:val="00EE3E10"/>
    <w:rsid w:val="00F1455F"/>
    <w:rsid w:val="00F235F3"/>
    <w:rsid w:val="00F26B99"/>
    <w:rsid w:val="00F32A1D"/>
    <w:rsid w:val="00F43A46"/>
    <w:rsid w:val="00F5385F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6B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B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26B9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26B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26B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6B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B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26B9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26B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26B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St-1174/2016</izvorni_sadrzaj>
    <derivirana_varijabla naziv="DomainObject.Predmet.OznakaBroj_1">St-1174/2016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ANGROPROMET d.o.o.</izvorni_sadrzaj>
    <derivirana_varijabla naziv="DomainObject.Predmet.ProtustrankaFormated_1">  ANGROPROMET d.o.o.</derivirana_varijabla>
  </DomainObject.Predmet.ProtustrankaFormated>
  <DomainObject.Predmet.ProtustrankaFormatedOIB>
    <izvorni_sadrzaj>  ANGROPROMET d.o.o., OIB 52153469894</izvorni_sadrzaj>
    <derivirana_varijabla naziv="DomainObject.Predmet.ProtustrankaFormatedOIB_1">  ANGROPROMET d.o.o., OIB 52153469894</derivirana_varijabla>
  </DomainObject.Predmet.ProtustrankaFormatedOIB>
  <DomainObject.Predmet.ProtustrankaFormatedWithAdress>
    <izvorni_sadrzaj> ANGROPROMET d.o.o., Hrastov gaj 3, 10000 Zagreb</izvorni_sadrzaj>
    <derivirana_varijabla naziv="DomainObject.Predmet.ProtustrankaFormatedWithAdress_1"> ANGROPROMET d.o.o., Hrastov gaj 3, 10000 Zagreb</derivirana_varijabla>
  </DomainObject.Predmet.ProtustrankaFormatedWithAdress>
  <DomainObject.Predmet.ProtustrankaFormatedWithAdressOIB>
    <izvorni_sadrzaj> ANGROPROMET d.o.o., OIB 52153469894, Hrastov gaj 3, 10000 Zagreb</izvorni_sadrzaj>
    <derivirana_varijabla naziv="DomainObject.Predmet.ProtustrankaFormatedWithAdressOIB_1"> ANGROPROMET d.o.o., OIB 52153469894, Hrastov gaj 3, 10000 Zagreb</derivirana_varijabla>
  </DomainObject.Predmet.ProtustrankaFormatedWithAdressOIB>
  <DomainObject.Predmet.ProtustrankaWithAdress>
    <izvorni_sadrzaj>ANGROPROMET d.o.o. Hrastov gaj 3, 10000 Zagreb</izvorni_sadrzaj>
    <derivirana_varijabla naziv="DomainObject.Predmet.ProtustrankaWithAdress_1">ANGROPROMET d.o.o. Hrastov gaj 3, 10000 Zagreb</derivirana_varijabla>
  </DomainObject.Predmet.ProtustrankaWithAdress>
  <DomainObject.Predmet.ProtustrankaWithAdressOIB>
    <izvorni_sadrzaj>ANGROPROMET d.o.o., OIB 52153469894, Hrastov gaj 3, 10000 Zagreb</izvorni_sadrzaj>
    <derivirana_varijabla naziv="DomainObject.Predmet.ProtustrankaWithAdressOIB_1">ANGROPROMET d.o.o., OIB 52153469894, Hrastov gaj 3, 10000 Zagreb</derivirana_varijabla>
  </DomainObject.Predmet.ProtustrankaWithAdressOIB>
  <DomainObject.Predmet.ProtustrankaNazivFormated>
    <izvorni_sadrzaj>ANGROPROMET d.o.o.</izvorni_sadrzaj>
    <derivirana_varijabla naziv="DomainObject.Predmet.ProtustrankaNazivFormated_1">ANGROPROMET d.o.o.</derivirana_varijabla>
  </DomainObject.Predmet.ProtustrankaNazivFormated>
  <DomainObject.Predmet.ProtustrankaNazivFormatedOIB>
    <izvorni_sadrzaj>ANGROPROMET d.o.o., OIB 52153469894</izvorni_sadrzaj>
    <derivirana_varijabla naziv="DomainObject.Predmet.ProtustrankaNazivFormatedOIB_1">ANGROPROMET d.o.o., OIB 52153469894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ANGROPROMET d.o.o.</item>
    </izvorni_sadrzaj>
    <derivirana_varijabla naziv="DomainObject.Predmet.ProtuStrankaListFormated_1">
      <item>ANGROPROMET d.o.o.</item>
    </derivirana_varijabla>
  </DomainObject.Predmet.ProtuStrankaListFormated>
  <DomainObject.Predmet.ProtuStrankaListFormatedOIB>
    <izvorni_sadrzaj>
      <item>ANGROPROMET d.o.o., OIB 52153469894</item>
    </izvorni_sadrzaj>
    <derivirana_varijabla naziv="DomainObject.Predmet.ProtuStrankaListFormatedOIB_1">
      <item>ANGROPROMET d.o.o., OIB 52153469894</item>
    </derivirana_varijabla>
  </DomainObject.Predmet.ProtuStrankaListFormatedOIB>
  <DomainObject.Predmet.ProtuStrankaListFormatedWithAdress>
    <izvorni_sadrzaj>
      <item>ANGROPROMET d.o.o., Hrastov gaj 3, 10000 Zagreb</item>
    </izvorni_sadrzaj>
    <derivirana_varijabla naziv="DomainObject.Predmet.ProtuStrankaListFormatedWithAdress_1">
      <item>ANGROPROMET d.o.o., Hrastov gaj 3, 10000 Zagreb</item>
    </derivirana_varijabla>
  </DomainObject.Predmet.ProtuStrankaListFormatedWithAdress>
  <DomainObject.Predmet.ProtuStrankaListFormatedWithAdressOIB>
    <izvorni_sadrzaj>
      <item>ANGROPROMET d.o.o., OIB 52153469894, Hrastov gaj 3, 10000 Zagreb</item>
    </izvorni_sadrzaj>
    <derivirana_varijabla naziv="DomainObject.Predmet.ProtuStrankaListFormatedWithAdressOIB_1">
      <item>ANGROPROMET d.o.o., OIB 52153469894, Hrastov gaj 3, 10000 Zagreb</item>
    </derivirana_varijabla>
  </DomainObject.Predmet.ProtuStrankaListFormatedWithAdressOIB>
  <DomainObject.Predmet.ProtuStrankaListNazivFormated>
    <izvorni_sadrzaj>
      <item>ANGROPROMET d.o.o.</item>
    </izvorni_sadrzaj>
    <derivirana_varijabla naziv="DomainObject.Predmet.ProtuStrankaListNazivFormated_1">
      <item>ANGROPROMET d.o.o.</item>
    </derivirana_varijabla>
  </DomainObject.Predmet.ProtuStrankaListNazivFormated>
  <DomainObject.Predmet.ProtuStrankaListNazivFormatedOIB>
    <izvorni_sadrzaj>
      <item>ANGROPROMET d.o.o., OIB 52153469894</item>
    </izvorni_sadrzaj>
    <derivirana_varijabla naziv="DomainObject.Predmet.ProtuStrankaListNazivFormatedOIB_1">
      <item>ANGROPROMET d.o.o., OIB 52153469894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ANGROPROMET d.o.o.</izvorni_sadrzaj>
    <derivirana_varijabla naziv="DomainObject.Predmet.ProtustrankaIDrugi_1">ANGROPROMET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ANGROPROMET d.o.o., OIB 52153469894, Hrastov gaj 3, 10000 Zagreb</izvorni_sadrzaj>
    <derivirana_varijabla naziv="DomainObject.Predmet.ProtustrankaIDrugiAdressOIB_1">ANGROPROMET d.o.o., OIB 52153469894, Hrastov gaj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ANGROPROMET d.o.o.</item>
    </izvorni_sadrzaj>
    <derivirana_varijabla naziv="DomainObject.Predmet.SudioniciListNaziv_1">
      <item>FINA Regionalni centar Zagreb</item>
      <item>ANGROPROMET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ANGROPROMET d.o.o., OIB 52153469894, Hrastov gaj 3,10000 Zagreb</item>
    </izvorni_sadrzaj>
    <derivirana_varijabla naziv="DomainObject.Predmet.SudioniciListAdressOIB_1">
      <item>FINA Regionalni centar Zagreb, OIB 85821130368, Trg svibanjskih žrtava 1995. br. 1,10000 Zagreb</item>
      <item>ANGROPROMET d.o.o., OIB 52153469894, Hrastov gaj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52153469894</item>
    </izvorni_sadrzaj>
    <derivirana_varijabla naziv="DomainObject.Predmet.SudioniciListNazivOIB_1">
      <item>, OIB 85821130368</item>
      <item>, OIB 52153469894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781</properties:Characters>
  <properties:Lines>44</properties:Lines>
  <properties:Paragraphs>21</properties:Paragraphs>
  <properties:TotalTime>293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2016-04-15T10:23:00Z</cp:lastPrinted>
  <dcterms:modified xmlns:xsi="http://www.w3.org/2001/XMLSchema-instance" xsi:type="dcterms:W3CDTF">2016-04-15T10:24:00Z</dcterms:modified>
  <cp:revision>137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