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4760" w14:paraId="cd74760" w:rsidRDefault="004C3CCB" w:rsidP="005218AE" w:rsidR="00910409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10409" w:rsidP="00910409" w:rsidR="00910409">
      <w:pPr>
        <w:jc w:val="right"/>
        <w:rPr>
          <w:b/>
        </w:rPr>
      </w:pPr>
      <w:r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</w:rPr>
          <w:t>7 St</w:t>
        </w:r>
      </w:smartTag>
      <w:r>
        <w:rPr>
          <w:b/>
        </w:rPr>
        <w:t>. 443/13</w:t>
      </w: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136E70" w:rsidP="00440B0F" w:rsidR="00E277AE" w:rsidRPr="00E277A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277AE" w:rsidP="00E277AE" w:rsidR="00C641D3" w:rsidRPr="00E277AE">
      <w:pPr>
        <w:jc w:val="center"/>
        <w:rPr>
          <w:b/>
        </w:rPr>
      </w:pPr>
      <w:r w:rsidRPr="00E277AE">
        <w:rPr>
          <w:b/>
        </w:rPr>
        <w:t>R E P U B L I K A  H R V A T S K A</w:t>
      </w:r>
    </w:p>
    <w:p w:rsidRDefault="0046071C" w:rsidP="005C6B3B" w:rsidR="005C6B3B" w:rsidRPr="00E277AE">
      <w:pPr>
        <w:jc w:val="center"/>
        <w:rPr>
          <w:b/>
        </w:rPr>
      </w:pPr>
      <w:r w:rsidRPr="00E277AE">
        <w:rPr>
          <w:b/>
        </w:rPr>
        <w:t>R J E Š E N J E</w:t>
      </w:r>
      <w:r w:rsidR="0039305B" w:rsidRPr="00E277AE">
        <w:rPr>
          <w:b/>
        </w:rPr>
        <w:t xml:space="preserve"> </w:t>
      </w:r>
    </w:p>
    <w:p w:rsidRDefault="00FB452B" w:rsidP="00E277AE" w:rsidR="00FB452B">
      <w:pPr>
        <w:rPr>
          <w:b/>
        </w:rPr>
      </w:pPr>
    </w:p>
    <w:p w:rsidRDefault="005C6B3B" w:rsidP="005C6B3B" w:rsidR="006C5857">
      <w:pPr>
        <w:jc w:val="both"/>
      </w:pPr>
      <w:r>
        <w:tab/>
        <w:t>T</w:t>
      </w:r>
      <w:r w:rsidR="00951377">
        <w:t xml:space="preserve">rgovački sud u </w:t>
      </w:r>
      <w:r w:rsidR="00F434A0">
        <w:t xml:space="preserve">Splitu, Stalna služba u </w:t>
      </w:r>
      <w:r w:rsidR="00951377">
        <w:t xml:space="preserve">Dubrovniku, </w:t>
      </w:r>
      <w:r w:rsidR="00FE54BF">
        <w:t xml:space="preserve">po stečajnom sucu </w:t>
      </w:r>
      <w:r w:rsidR="0066719F">
        <w:t>Diani Butigan Granić</w:t>
      </w:r>
      <w:r w:rsidR="00136E70">
        <w:t xml:space="preserve">, </w:t>
      </w:r>
      <w:r w:rsidR="00951377">
        <w:t xml:space="preserve">u stečajnom </w:t>
      </w:r>
      <w:r w:rsidR="00580DC6">
        <w:t>postupku nad</w:t>
      </w:r>
      <w:r w:rsidR="009808EE">
        <w:t xml:space="preserve"> stečajn</w:t>
      </w:r>
      <w:r w:rsidR="00F434A0">
        <w:t>im dužnikom</w:t>
      </w:r>
      <w:r w:rsidR="009B3067">
        <w:t xml:space="preserve"> </w:t>
      </w:r>
      <w:r w:rsidR="00910409">
        <w:t xml:space="preserve">VULIX d.o.o. u stečaju, </w:t>
      </w:r>
      <w:r w:rsidR="009808EE">
        <w:t xml:space="preserve"> </w:t>
      </w:r>
      <w:r w:rsidR="002D3948">
        <w:t>Dubrovnik</w:t>
      </w:r>
      <w:r w:rsidR="009808EE">
        <w:t xml:space="preserve">, </w:t>
      </w:r>
      <w:r w:rsidR="00910409">
        <w:t xml:space="preserve">Brsečinska 2 A, OIB: 21097758020, </w:t>
      </w:r>
      <w:r w:rsidR="009808EE">
        <w:t>zastupan</w:t>
      </w:r>
      <w:r w:rsidR="002D3948">
        <w:t>og</w:t>
      </w:r>
      <w:r w:rsidR="009808EE">
        <w:t xml:space="preserve"> po </w:t>
      </w:r>
      <w:r w:rsidR="00F434A0">
        <w:t xml:space="preserve">stečajnom </w:t>
      </w:r>
      <w:r w:rsidR="009808EE">
        <w:t>u</w:t>
      </w:r>
      <w:r w:rsidR="00F434A0">
        <w:t xml:space="preserve">pravitelju </w:t>
      </w:r>
      <w:r w:rsidR="009808EE">
        <w:t>Maroju Stjepoviću iz Dubrovnika</w:t>
      </w:r>
      <w:r w:rsidR="00990017">
        <w:t xml:space="preserve">, </w:t>
      </w:r>
      <w:r w:rsidR="00951377">
        <w:t xml:space="preserve">dana </w:t>
      </w:r>
      <w:r w:rsidR="00910409">
        <w:t>1</w:t>
      </w:r>
      <w:r w:rsidR="00CA4AEC">
        <w:t>7. svibnja  2017</w:t>
      </w:r>
      <w:r w:rsidR="00910409">
        <w:t>.g.</w:t>
      </w:r>
    </w:p>
    <w:p w:rsidRDefault="00C641D3" w:rsidP="005C6B3B" w:rsidR="00C641D3">
      <w:pPr>
        <w:jc w:val="both"/>
      </w:pPr>
    </w:p>
    <w:p w:rsidRDefault="0046071C" w:rsidP="00951377" w:rsidR="00951377" w:rsidRPr="006760F4">
      <w:pPr>
        <w:jc w:val="center"/>
        <w:rPr>
          <w:b/>
        </w:rPr>
      </w:pPr>
      <w:r>
        <w:rPr>
          <w:b/>
        </w:rPr>
        <w:t>r i j e š i o</w:t>
      </w:r>
      <w:r w:rsidR="003707F0">
        <w:rPr>
          <w:b/>
        </w:rPr>
        <w:t xml:space="preserve">  </w:t>
      </w:r>
      <w:r>
        <w:rPr>
          <w:b/>
        </w:rPr>
        <w:t xml:space="preserve">  j e </w:t>
      </w:r>
      <w:r w:rsidR="0039305B">
        <w:rPr>
          <w:b/>
        </w:rPr>
        <w:t xml:space="preserve"> </w:t>
      </w:r>
    </w:p>
    <w:p w:rsidRDefault="00595DD7" w:rsidP="002A472F" w:rsidR="00595DD7"/>
    <w:p w:rsidRDefault="003B18AD" w:rsidP="00910409" w:rsidR="00287A84">
      <w:pPr>
        <w:jc w:val="both"/>
      </w:pPr>
      <w:r w:rsidRPr="003B18AD">
        <w:rPr>
          <w:b/>
        </w:rPr>
        <w:t>I.</w:t>
      </w:r>
      <w:r>
        <w:t xml:space="preserve"> </w:t>
      </w:r>
      <w:r w:rsidR="00910409">
        <w:tab/>
      </w:r>
      <w:r>
        <w:t>Da</w:t>
      </w:r>
      <w:r w:rsidR="00DB0147">
        <w:t xml:space="preserve">je se suglasnost stečajnom upravitelju stečajnog dužnika </w:t>
      </w:r>
      <w:r w:rsidR="00FE54BF">
        <w:t>na</w:t>
      </w:r>
      <w:r w:rsidR="00370CB5">
        <w:t xml:space="preserve"> 2</w:t>
      </w:r>
      <w:r w:rsidR="007A77AF">
        <w:t>. djelomičnu</w:t>
      </w:r>
      <w:r w:rsidR="00FE54BF">
        <w:t xml:space="preserve"> diob</w:t>
      </w:r>
      <w:r w:rsidR="003C21FF">
        <w:t>u</w:t>
      </w:r>
      <w:r w:rsidR="00FE54BF">
        <w:t xml:space="preserve"> stečajne mase </w:t>
      </w:r>
      <w:r w:rsidR="00F373B9">
        <w:t xml:space="preserve">radi </w:t>
      </w:r>
      <w:r w:rsidR="00331B22">
        <w:t xml:space="preserve">isplate </w:t>
      </w:r>
      <w:r w:rsidR="00370CB5">
        <w:t>522</w:t>
      </w:r>
      <w:r w:rsidR="007A77AF">
        <w:t>.</w:t>
      </w:r>
      <w:r w:rsidR="00370CB5">
        <w:t>780</w:t>
      </w:r>
      <w:r w:rsidR="009B3067">
        <w:t>,</w:t>
      </w:r>
      <w:r w:rsidR="00370CB5">
        <w:t>63</w:t>
      </w:r>
      <w:r w:rsidR="003C21FF">
        <w:t xml:space="preserve"> kuna</w:t>
      </w:r>
      <w:r w:rsidR="00396986">
        <w:t xml:space="preserve"> priznatih tražbina </w:t>
      </w:r>
      <w:r w:rsidR="00AB339D">
        <w:t xml:space="preserve">vjerovnicima </w:t>
      </w:r>
      <w:r w:rsidR="00370CB5">
        <w:t>2</w:t>
      </w:r>
      <w:r w:rsidR="007A77AF">
        <w:t>.</w:t>
      </w:r>
      <w:r w:rsidR="009808EE">
        <w:t xml:space="preserve"> višeg isp</w:t>
      </w:r>
      <w:r w:rsidR="00AB339D">
        <w:t>latnog reda</w:t>
      </w:r>
      <w:r w:rsidR="007141F3">
        <w:t xml:space="preserve"> i to </w:t>
      </w:r>
      <w:r w:rsidR="00C842F6">
        <w:t>prema diobn</w:t>
      </w:r>
      <w:r w:rsidR="007A77AF">
        <w:t>om popisu dostavljenom</w:t>
      </w:r>
      <w:r w:rsidR="00370CB5">
        <w:t xml:space="preserve"> u spis 1</w:t>
      </w:r>
      <w:r w:rsidR="007A77AF">
        <w:t>2</w:t>
      </w:r>
      <w:r w:rsidR="00C842F6">
        <w:t xml:space="preserve">. </w:t>
      </w:r>
      <w:r w:rsidR="00370CB5">
        <w:t>svibnja 2017</w:t>
      </w:r>
      <w:r w:rsidR="007A77AF">
        <w:t xml:space="preserve">. godine (l.s. </w:t>
      </w:r>
      <w:r w:rsidR="00370CB5">
        <w:t>2010</w:t>
      </w:r>
      <w:r w:rsidR="00B30EE3">
        <w:t>-</w:t>
      </w:r>
      <w:r w:rsidR="00370CB5">
        <w:t>2011</w:t>
      </w:r>
      <w:r w:rsidR="00C842F6">
        <w:t>)</w:t>
      </w:r>
      <w:r w:rsidR="0036702D">
        <w:t xml:space="preserve">. </w:t>
      </w:r>
    </w:p>
    <w:p w:rsidRDefault="00287A84" w:rsidP="00910409" w:rsidR="00287A84">
      <w:pPr>
        <w:jc w:val="both"/>
      </w:pPr>
    </w:p>
    <w:p w:rsidRDefault="003B18AD" w:rsidP="00910409" w:rsidR="00951377">
      <w:pPr>
        <w:jc w:val="both"/>
      </w:pPr>
      <w:r w:rsidRPr="003B18AD">
        <w:rPr>
          <w:b/>
        </w:rPr>
        <w:t>II.</w:t>
      </w:r>
      <w:r>
        <w:t xml:space="preserve"> </w:t>
      </w:r>
      <w:r w:rsidR="00910409">
        <w:tab/>
      </w:r>
      <w:r w:rsidR="00F373B9">
        <w:t>Diobni popis se izlaže na uvid sudionic</w:t>
      </w:r>
      <w:r w:rsidR="00287A84">
        <w:t>i</w:t>
      </w:r>
      <w:r w:rsidR="00F373B9">
        <w:t xml:space="preserve">ma u </w:t>
      </w:r>
      <w:r w:rsidR="00396986">
        <w:t>stečajnoj</w:t>
      </w:r>
      <w:r w:rsidR="00495018">
        <w:t xml:space="preserve"> </w:t>
      </w:r>
      <w:r w:rsidR="00F373B9">
        <w:t>kancelariji ovog suda, Dr. Ante Stračevića</w:t>
      </w:r>
      <w:r w:rsidR="00396986">
        <w:t xml:space="preserve"> 23</w:t>
      </w:r>
      <w:r w:rsidR="00495018">
        <w:t>.</w:t>
      </w:r>
      <w:r w:rsidR="00FE54BF">
        <w:t xml:space="preserve"> </w:t>
      </w:r>
    </w:p>
    <w:p w:rsidRDefault="00E277AE" w:rsidP="00910409" w:rsidR="00E277AE">
      <w:pPr>
        <w:jc w:val="both"/>
      </w:pPr>
    </w:p>
    <w:p w:rsidRDefault="00F373B9" w:rsidP="00F373B9" w:rsidR="00F373B9">
      <w:pPr>
        <w:jc w:val="center"/>
        <w:rPr>
          <w:b/>
        </w:rPr>
      </w:pPr>
      <w:r>
        <w:rPr>
          <w:b/>
        </w:rPr>
        <w:t>Obrazloženje</w:t>
      </w:r>
    </w:p>
    <w:p w:rsidRDefault="00FB452B" w:rsidP="00E277AE" w:rsidR="00FB452B">
      <w:pPr>
        <w:rPr>
          <w:b/>
        </w:rPr>
      </w:pPr>
    </w:p>
    <w:p w:rsidRDefault="00F373B9" w:rsidP="00995DB3" w:rsidR="006F77F4">
      <w:pPr>
        <w:ind w:firstLine="708"/>
        <w:jc w:val="both"/>
      </w:pPr>
      <w:r>
        <w:t xml:space="preserve">Stečajni upravitelj je u svojem podnesku zaprimljenom kod ovog suda dana </w:t>
      </w:r>
      <w:r w:rsidR="00370CB5">
        <w:t>1</w:t>
      </w:r>
      <w:r w:rsidR="007A77AF">
        <w:t>2</w:t>
      </w:r>
      <w:r w:rsidR="00995DB3">
        <w:t xml:space="preserve">. </w:t>
      </w:r>
      <w:r w:rsidR="00370CB5">
        <w:t>svibnja</w:t>
      </w:r>
      <w:r w:rsidR="007A77AF">
        <w:t xml:space="preserve"> 201</w:t>
      </w:r>
      <w:r w:rsidR="00370CB5">
        <w:t>7</w:t>
      </w:r>
      <w:r w:rsidR="00995DB3">
        <w:t>. godine p</w:t>
      </w:r>
      <w:r w:rsidR="00922670">
        <w:t xml:space="preserve">odnio </w:t>
      </w:r>
      <w:r>
        <w:t>prijedlog</w:t>
      </w:r>
      <w:r w:rsidR="00922670">
        <w:t xml:space="preserve"> </w:t>
      </w:r>
      <w:r w:rsidR="00287A84">
        <w:t xml:space="preserve">djelomične </w:t>
      </w:r>
      <w:r w:rsidR="00922670">
        <w:t>diobe</w:t>
      </w:r>
      <w:r>
        <w:t xml:space="preserve"> unovčene stečajne mase, prema popisu </w:t>
      </w:r>
      <w:r w:rsidR="00287A84">
        <w:t xml:space="preserve">djelomične </w:t>
      </w:r>
      <w:r w:rsidR="0036702D">
        <w:t>diobe koji s</w:t>
      </w:r>
      <w:r w:rsidR="007A77AF">
        <w:t xml:space="preserve">e nalazi u spisu (l.s. </w:t>
      </w:r>
      <w:r w:rsidR="00370CB5">
        <w:t>2010</w:t>
      </w:r>
      <w:r w:rsidR="00B30EE3">
        <w:t>-</w:t>
      </w:r>
      <w:r w:rsidR="00370CB5">
        <w:t>2011</w:t>
      </w:r>
      <w:r w:rsidR="0036702D">
        <w:t>)</w:t>
      </w:r>
      <w:r>
        <w:t xml:space="preserve">. Tom </w:t>
      </w:r>
      <w:r w:rsidR="00287A84">
        <w:t xml:space="preserve">djelomičnom </w:t>
      </w:r>
      <w:r w:rsidR="00922670">
        <w:t>d</w:t>
      </w:r>
      <w:r>
        <w:t xml:space="preserve">iobom </w:t>
      </w:r>
      <w:r w:rsidR="0039305B">
        <w:t>je predloženo namirenje</w:t>
      </w:r>
      <w:r w:rsidR="005A1029">
        <w:t xml:space="preserve"> tražbina</w:t>
      </w:r>
      <w:r w:rsidR="00445848">
        <w:t xml:space="preserve"> vjerovnika</w:t>
      </w:r>
      <w:r w:rsidR="005A1029">
        <w:t xml:space="preserve"> </w:t>
      </w:r>
      <w:r w:rsidR="00370CB5">
        <w:t>drugog</w:t>
      </w:r>
      <w:r w:rsidR="004732C4">
        <w:t xml:space="preserve"> višeg</w:t>
      </w:r>
      <w:r w:rsidR="00396986">
        <w:t xml:space="preserve"> </w:t>
      </w:r>
      <w:r w:rsidR="00B221EC">
        <w:t>is</w:t>
      </w:r>
      <w:r w:rsidR="004732C4">
        <w:t>pla</w:t>
      </w:r>
      <w:r w:rsidR="00B221EC">
        <w:t>tnog reda</w:t>
      </w:r>
      <w:r w:rsidR="007A77AF">
        <w:t xml:space="preserve"> u ukupnom iznosu od </w:t>
      </w:r>
      <w:r w:rsidR="00370CB5">
        <w:t>522</w:t>
      </w:r>
      <w:r w:rsidR="007A77AF">
        <w:t>.</w:t>
      </w:r>
      <w:r w:rsidR="00370CB5">
        <w:t>780</w:t>
      </w:r>
      <w:r w:rsidR="00B30EE3">
        <w:t>,</w:t>
      </w:r>
      <w:r w:rsidR="00370CB5">
        <w:t>63 kuna i to u iznosu 2</w:t>
      </w:r>
      <w:r w:rsidR="00B30EE3">
        <w:t>% od iznosa njihovih tražbina.</w:t>
      </w:r>
      <w:r w:rsidR="006F77F4">
        <w:t xml:space="preserve"> Sud je utvrdio</w:t>
      </w:r>
      <w:r w:rsidR="00112CDD">
        <w:t xml:space="preserve"> da je taj prijedlog sukladan odredbi </w:t>
      </w:r>
      <w:r w:rsidR="0039305B">
        <w:t xml:space="preserve">čl. </w:t>
      </w:r>
      <w:r w:rsidR="00B74574">
        <w:t>183</w:t>
      </w:r>
      <w:r w:rsidR="0039305B">
        <w:t>.</w:t>
      </w:r>
      <w:r w:rsidR="006F77F4">
        <w:t xml:space="preserve"> i 184.</w:t>
      </w:r>
      <w:r w:rsidR="0039305B">
        <w:t xml:space="preserve"> Stečajnog zakona </w:t>
      </w:r>
      <w:r w:rsidR="00417D49">
        <w:t>(NN br. 44/96, 29/99, 129/00 i 123/03 - nastavno: SZ)</w:t>
      </w:r>
      <w:r w:rsidR="006F77F4"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>
          <w:t>199. st</w:t>
        </w:r>
      </w:smartTag>
      <w:r w:rsidR="006F77F4"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>
      <w:pPr>
        <w:jc w:val="both"/>
      </w:pPr>
    </w:p>
    <w:p w:rsidRDefault="006F77F4" w:rsidP="006F77F4" w:rsidR="00595C37">
      <w:pPr>
        <w:ind w:firstLine="708"/>
        <w:jc w:val="both"/>
      </w:pPr>
      <w:r>
        <w:t>Stoga je sud temeljem gore citiranih propisa odlučio kao u izreci ovog rješenja.</w:t>
      </w:r>
      <w:r w:rsidR="00595C37">
        <w:t xml:space="preserve"> </w:t>
      </w:r>
    </w:p>
    <w:p w:rsidRDefault="0039305B" w:rsidP="00F373B9" w:rsidR="0039305B">
      <w:pPr>
        <w:jc w:val="both"/>
      </w:pPr>
    </w:p>
    <w:p w:rsidRDefault="00951377" w:rsidP="00E277AE" w:rsidR="005C6B3B">
      <w:pPr>
        <w:jc w:val="both"/>
        <w:rPr>
          <w:b/>
        </w:rPr>
      </w:pPr>
      <w:r>
        <w:t xml:space="preserve">    </w:t>
      </w:r>
      <w:r w:rsidR="00E277AE">
        <w:tab/>
      </w:r>
      <w:r w:rsidR="00E277AE">
        <w:tab/>
      </w:r>
      <w:r w:rsidR="00E277AE">
        <w:tab/>
      </w:r>
      <w:r w:rsidR="00E277AE">
        <w:tab/>
      </w:r>
      <w:r w:rsidR="00E277AE" w:rsidRPr="00E277AE">
        <w:rPr>
          <w:b/>
        </w:rPr>
        <w:t>U Dub</w:t>
      </w:r>
      <w:r w:rsidR="0036702D" w:rsidRPr="00E277AE">
        <w:rPr>
          <w:b/>
        </w:rPr>
        <w:t>rovniku</w:t>
      </w:r>
      <w:r w:rsidR="0036702D">
        <w:rPr>
          <w:b/>
        </w:rPr>
        <w:t xml:space="preserve">, </w:t>
      </w:r>
      <w:r w:rsidR="00910409">
        <w:rPr>
          <w:b/>
        </w:rPr>
        <w:t>1</w:t>
      </w:r>
      <w:r w:rsidR="00CA4AEC">
        <w:rPr>
          <w:b/>
        </w:rPr>
        <w:t>7. svibnja 2017</w:t>
      </w:r>
      <w:r w:rsidR="004732C4">
        <w:rPr>
          <w:b/>
        </w:rPr>
        <w:t>. godine</w:t>
      </w:r>
    </w:p>
    <w:p w:rsidRDefault="00BF1C6F" w:rsidP="00E277AE" w:rsidR="00BF1C6F" w:rsidRPr="00E277AE">
      <w:pPr>
        <w:jc w:val="both"/>
      </w:pPr>
    </w:p>
    <w:p w:rsidRDefault="005C6B3B" w:rsidP="005C6B3B" w:rsidR="005C6B3B">
      <w:pPr>
        <w:jc w:val="both"/>
        <w:rPr>
          <w:b/>
        </w:rPr>
      </w:pPr>
    </w:p>
    <w:p w:rsidRDefault="006C6F56" w:rsidP="005C6B3B" w:rsidR="005C6B3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r w:rsidR="00112CDD">
        <w:rPr>
          <w:b/>
        </w:rPr>
        <w:t>Stečajni sudac</w:t>
      </w:r>
      <w:r w:rsidR="005C6B3B">
        <w:rPr>
          <w:b/>
        </w:rPr>
        <w:t>:</w:t>
      </w:r>
    </w:p>
    <w:p w:rsidRDefault="005C6B3B" w:rsidP="005C6B3B" w:rsidR="005C6B3B">
      <w:pPr>
        <w:jc w:val="both"/>
        <w:rPr>
          <w:b/>
        </w:rPr>
      </w:pPr>
    </w:p>
    <w:p w:rsidRDefault="006C6F56" w:rsidP="005C6B3B" w:rsidR="0005484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smartTag w:element="PersonName" w:uri="urn:schemas-microsoft-com:office:smarttags">
        <w:r w:rsidR="002B2616">
          <w:rPr>
            <w:b/>
          </w:rPr>
          <w:t>Diana Butigan Granić</w:t>
        </w:r>
      </w:smartTag>
    </w:p>
    <w:p w:rsidRDefault="003707F0" w:rsidP="005C6B3B" w:rsidR="003707F0">
      <w:pPr>
        <w:jc w:val="both"/>
        <w:rPr>
          <w:b/>
        </w:rPr>
      </w:pPr>
    </w:p>
    <w:p w:rsidRDefault="00595DD7" w:rsidP="005C6B3B" w:rsidR="0039305B">
      <w:pPr>
        <w:jc w:val="both"/>
        <w:rPr>
          <w:b/>
        </w:rPr>
      </w:pPr>
      <w:r>
        <w:rPr>
          <w:b/>
        </w:rPr>
        <w:t>P</w:t>
      </w:r>
      <w:r w:rsidR="0039305B">
        <w:rPr>
          <w:b/>
        </w:rPr>
        <w:t>OUKA O PRAVNOM LIJEKU:</w:t>
      </w:r>
    </w:p>
    <w:p w:rsidRDefault="0039305B" w:rsidP="005C6B3B" w:rsidR="00D61BC0">
      <w:pPr>
        <w:jc w:val="both"/>
      </w:pPr>
      <w:r w:rsidRPr="0039305B">
        <w:t xml:space="preserve">Protiv </w:t>
      </w:r>
      <w:r>
        <w:t>ov</w:t>
      </w:r>
      <w:r w:rsidR="00DA3E14">
        <w:t>og</w:t>
      </w:r>
      <w:r>
        <w:t xml:space="preserve"> </w:t>
      </w:r>
      <w:r w:rsidR="00DA3E14">
        <w:t>rješenja</w:t>
      </w:r>
      <w:r w:rsidRPr="0039305B">
        <w:t xml:space="preserve"> </w:t>
      </w:r>
      <w:r>
        <w:t xml:space="preserve">stečajni upravitelj i vjerovnici mogu </w:t>
      </w:r>
      <w:r w:rsidR="00D61BC0">
        <w:t>izjaviti</w:t>
      </w:r>
      <w:r w:rsidRPr="0039305B">
        <w:t xml:space="preserve"> </w:t>
      </w:r>
      <w:r w:rsidR="00DA3E14">
        <w:t>žalbu</w:t>
      </w:r>
      <w:r>
        <w:t xml:space="preserve"> </w:t>
      </w:r>
      <w:r w:rsidR="00DA3E14">
        <w:t>Visokom trgovačkom sudu u Zagrebu</w:t>
      </w:r>
      <w:r>
        <w:t xml:space="preserve"> u roku od </w:t>
      </w:r>
      <w:r w:rsidR="00DA3E14">
        <w:t>8</w:t>
      </w:r>
      <w:r>
        <w:t xml:space="preserve"> dana od dana objave. </w:t>
      </w:r>
      <w:r w:rsidR="00D61BC0">
        <w:t>Žalba se podnosi u tri primjerka putem ovog suda.</w:t>
      </w:r>
    </w:p>
    <w:p w:rsidRDefault="0039305B" w:rsidP="005C6B3B" w:rsidR="0039305B">
      <w:pPr>
        <w:jc w:val="both"/>
        <w:rPr>
          <w:b/>
        </w:rPr>
      </w:pPr>
    </w:p>
    <w:p w:rsidRDefault="0039305B" w:rsidP="005C6B3B" w:rsidR="0039305B" w:rsidRPr="0039305B">
      <w:pPr>
        <w:jc w:val="both"/>
        <w:rPr>
          <w:b/>
        </w:rPr>
      </w:pPr>
      <w:r w:rsidRPr="0039305B">
        <w:rPr>
          <w:b/>
        </w:rPr>
        <w:t>DN-a:</w:t>
      </w:r>
    </w:p>
    <w:p w:rsidRDefault="00B30EE3" w:rsidP="00C1011B" w:rsidR="0039305B">
      <w:pPr>
        <w:numPr>
          <w:ilvl w:val="0"/>
          <w:numId w:val="2"/>
        </w:numPr>
        <w:jc w:val="both"/>
      </w:pPr>
      <w:r>
        <w:t>stečajnom upravitelju- e –oglasna ploča</w:t>
      </w:r>
    </w:p>
    <w:p w:rsidRDefault="00BF1C6F" w:rsidP="00C1011B" w:rsidR="0039305B" w:rsidRPr="0039305B">
      <w:pPr>
        <w:numPr>
          <w:ilvl w:val="0"/>
          <w:numId w:val="2"/>
        </w:numPr>
        <w:jc w:val="both"/>
      </w:pPr>
      <w:r>
        <w:t>e-</w:t>
      </w:r>
      <w:r w:rsidR="0039305B">
        <w:t>oglasna ploča suda</w:t>
      </w:r>
      <w:r w:rsidR="0039305B" w:rsidRPr="0039305B">
        <w:t xml:space="preserve"> </w:t>
      </w:r>
    </w:p>
    <w:sectPr w:rsidSect="00910409" w:rsidR="0039305B" w:rsidRPr="0039305B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8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910409">
      <w:t>. 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0CB5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D3E68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A4AEC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0890"/>
    <w:rsid w:val="00E74029"/>
    <w:rsid w:val="00E828AD"/>
    <w:rsid w:val="00EC22BA"/>
    <w:rsid w:val="00EC5BBD"/>
    <w:rsid w:val="00F003B0"/>
    <w:rsid w:val="00F02D08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8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8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8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8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8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8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8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8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371</properties:Words>
  <properties:Characters>1916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2017-05-16T12:31:00Z</dcterms:created>
  <dc:creator>RH-TDU</dc:creator>
  <cp:lastModifiedBy>Mara Marčinko</cp:lastModifiedBy>
  <cp:lastPrinted>2016-01-19T10:01:00Z</cp:lastPrinted>
  <dcterms:modified xmlns:xsi="http://www.w3.org/2001/XMLSchema-instance" xsi:type="dcterms:W3CDTF">2017-05-17T08:58:00Z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