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8c45" w14:paraId="30c8c45" w:rsidRDefault="00B6706D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1A6D79">
        <w:rPr>
          <w:sz w:val="24"/>
        </w:rPr>
        <w:t>729/2016-13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CC34CE">
        <w:rPr>
          <w:sz w:val="24"/>
        </w:rPr>
        <w:t xml:space="preserve"> </w:t>
      </w:r>
      <w:r w:rsidR="001A6D79">
        <w:rPr>
          <w:sz w:val="24"/>
          <w:szCs w:val="24"/>
        </w:rPr>
        <w:t>LEX j.</w:t>
      </w:r>
      <w:r w:rsidR="00276161">
        <w:rPr>
          <w:sz w:val="24"/>
          <w:szCs w:val="24"/>
        </w:rPr>
        <w:t xml:space="preserve">d.o.o </w:t>
      </w:r>
      <w:r w:rsidR="001A6D79">
        <w:rPr>
          <w:sz w:val="24"/>
          <w:szCs w:val="24"/>
        </w:rPr>
        <w:t>Pleternica</w:t>
      </w:r>
      <w:r w:rsidR="006757B6">
        <w:rPr>
          <w:sz w:val="24"/>
        </w:rPr>
        <w:t>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 </w:t>
      </w:r>
      <w:r w:rsidR="001A6D79">
        <w:rPr>
          <w:b/>
          <w:sz w:val="24"/>
        </w:rPr>
        <w:t>7.prosinca</w:t>
      </w:r>
      <w:r w:rsidR="00CF4729">
        <w:rPr>
          <w:b/>
          <w:sz w:val="24"/>
        </w:rPr>
        <w:t xml:space="preserve"> </w:t>
      </w:r>
      <w:r w:rsidR="001A6D79">
        <w:rPr>
          <w:b/>
          <w:sz w:val="24"/>
        </w:rPr>
        <w:t>2016.u 9,30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2F1BF0" w:rsidP="00E70061" w:rsidR="002F1BF0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1A6D79">
        <w:rPr>
          <w:sz w:val="24"/>
        </w:rPr>
        <w:t>zastupnica</w:t>
      </w:r>
      <w:r w:rsidR="0081020A">
        <w:rPr>
          <w:sz w:val="24"/>
        </w:rPr>
        <w:t xml:space="preserve"> po zakonu</w:t>
      </w:r>
      <w:r w:rsidR="00DB4083">
        <w:rPr>
          <w:sz w:val="24"/>
        </w:rPr>
        <w:t xml:space="preserve"> </w:t>
      </w:r>
      <w:r w:rsidR="001A6D79">
        <w:rPr>
          <w:sz w:val="24"/>
        </w:rPr>
        <w:t>Meri Leko Vala, Pleternica, Prilaz 6</w:t>
      </w:r>
    </w:p>
    <w:p w:rsidRDefault="00DB4083" w:rsidP="00A95E5D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A95E5D">
        <w:rPr>
          <w:sz w:val="24"/>
        </w:rPr>
        <w:t xml:space="preserve"> FINA</w:t>
      </w:r>
      <w:r>
        <w:rPr>
          <w:sz w:val="24"/>
        </w:rPr>
        <w:t xml:space="preserve"> 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95E5D" w:rsidR="00A95E5D">
      <w:pPr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1A6D79">
        <w:rPr>
          <w:sz w:val="24"/>
        </w:rPr>
        <w:t>21</w:t>
      </w:r>
      <w:r w:rsidR="00276161">
        <w:rPr>
          <w:sz w:val="24"/>
        </w:rPr>
        <w:t>.listopada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276161">
        <w:rPr>
          <w:sz w:val="24"/>
        </w:rPr>
        <w:t xml:space="preserve">Vesna Vukelić </w:t>
      </w:r>
    </w:p>
    <w:p w:rsidRDefault="00C909A4" w:rsidR="00C909A4">
      <w:pPr>
        <w:rPr>
          <w:sz w:val="24"/>
        </w:rPr>
      </w:pPr>
    </w:p>
    <w:p w:rsidRDefault="00C909A4" w:rsidR="00C909A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C909A4" w:rsidR="00C909A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620B8D" w:rsidR="00620B8D">
      <w:pPr>
        <w:rPr>
          <w:sz w:val="24"/>
        </w:rPr>
      </w:pPr>
    </w:p>
    <w:p w:rsidRDefault="00620B8D" w:rsidP="00620B8D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37404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A6D79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0AA"/>
    <w:rsid w:val="002671EA"/>
    <w:rsid w:val="00276161"/>
    <w:rsid w:val="0028285E"/>
    <w:rsid w:val="00294BD3"/>
    <w:rsid w:val="002A129D"/>
    <w:rsid w:val="002A1E98"/>
    <w:rsid w:val="002C417E"/>
    <w:rsid w:val="002C5C00"/>
    <w:rsid w:val="002E0205"/>
    <w:rsid w:val="002E1909"/>
    <w:rsid w:val="002F1BF0"/>
    <w:rsid w:val="002F2CE0"/>
    <w:rsid w:val="002F5E6D"/>
    <w:rsid w:val="003202C5"/>
    <w:rsid w:val="00334F54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0B8D"/>
    <w:rsid w:val="006257E8"/>
    <w:rsid w:val="00643476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4975"/>
    <w:rsid w:val="007E034B"/>
    <w:rsid w:val="007F2839"/>
    <w:rsid w:val="007F56F1"/>
    <w:rsid w:val="0080454C"/>
    <w:rsid w:val="00807FB8"/>
    <w:rsid w:val="0081020A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E5D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6706D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09A4"/>
    <w:rsid w:val="00C91D78"/>
    <w:rsid w:val="00C91DED"/>
    <w:rsid w:val="00C9224D"/>
    <w:rsid w:val="00C933B2"/>
    <w:rsid w:val="00CB32D2"/>
    <w:rsid w:val="00CB6FAC"/>
    <w:rsid w:val="00CC0A7F"/>
    <w:rsid w:val="00CC3411"/>
    <w:rsid w:val="00CC34CE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530E6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4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9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9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9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9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4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9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9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9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9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</izvorni_sadrzaj>
    <derivirana_varijabla naziv="DomainObject.Primjedba_1">poziv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St-729/2016</izvorni_sadrzaj>
    <derivirana_varijabla naziv="DomainObject.Predmet.OznakaBroj_1">St-729/2016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LEX j.d.o.o. za trgovinu i usluge</izvorni_sadrzaj>
    <derivirana_varijabla naziv="DomainObject.Predmet.ProtustrankaFormated_1">  LEX j.d.o.o. za trgovinu i usluge</derivirana_varijabla>
  </DomainObject.Predmet.ProtustrankaFormated>
  <DomainObject.Predmet.ProtustrankaFormatedOIB>
    <izvorni_sadrzaj>  LEX j.d.o.o. za trgovinu i usluge, OIB 96160107549</izvorni_sadrzaj>
    <derivirana_varijabla naziv="DomainObject.Predmet.ProtustrankaFormatedOIB_1">  LEX j.d.o.o. za trgovinu i usluge, OIB 96160107549</derivirana_varijabla>
  </DomainObject.Predmet.ProtustrankaFormatedOIB>
  <DomainObject.Predmet.ProtustrankaFormatedWithAdress>
    <izvorni_sadrzaj> LEX j.d.o.o. za trgovinu i usluge, Ivana Šveara 9, 34310 Pleternica</izvorni_sadrzaj>
    <derivirana_varijabla naziv="DomainObject.Predmet.ProtustrankaFormatedWithAdress_1"> LEX j.d.o.o. za trgovinu i usluge, Ivana Šveara 9, 34310 Pleternica</derivirana_varijabla>
  </DomainObject.Predmet.ProtustrankaFormatedWithAdress>
  <DomainObject.Predmet.ProtustrankaFormatedWithAdressOIB>
    <izvorni_sadrzaj> LEX j.d.o.o. za trgovinu i usluge, OIB 96160107549, Ivana Šveara 9, 34310 Pleternica</izvorni_sadrzaj>
    <derivirana_varijabla naziv="DomainObject.Predmet.ProtustrankaFormatedWithAdressOIB_1"> LEX j.d.o.o. za trgovinu i usluge, OIB 96160107549, Ivana Šveara 9, 34310 Pleternica</derivirana_varijabla>
  </DomainObject.Predmet.ProtustrankaFormatedWithAdressOIB>
  <DomainObject.Predmet.ProtustrankaWithAdress>
    <izvorni_sadrzaj>LEX j.d.o.o. za trgovinu i usluge Ivana Šveara 9, 34310 Pleternica</izvorni_sadrzaj>
    <derivirana_varijabla naziv="DomainObject.Predmet.ProtustrankaWithAdress_1">LEX j.d.o.o. za trgovinu i usluge Ivana Šveara 9, 34310 Pleternica</derivirana_varijabla>
  </DomainObject.Predmet.ProtustrankaWithAdress>
  <DomainObject.Predmet.ProtustrankaWithAdressOIB>
    <izvorni_sadrzaj>LEX j.d.o.o. za trgovinu i usluge, OIB 96160107549, Ivana Šveara 9, 34310 Pleternica</izvorni_sadrzaj>
    <derivirana_varijabla naziv="DomainObject.Predmet.ProtustrankaWithAdressOIB_1">LEX j.d.o.o. za trgovinu i usluge, OIB 96160107549, Ivana Šveara 9, 34310 Pleternica</derivirana_varijabla>
  </DomainObject.Predmet.ProtustrankaWithAdressOIB>
  <DomainObject.Predmet.ProtustrankaNazivFormated>
    <izvorni_sadrzaj>LEX j.d.o.o. za trgovinu i usluge</izvorni_sadrzaj>
    <derivirana_varijabla naziv="DomainObject.Predmet.ProtustrankaNazivFormated_1">LEX j.d.o.o. za trgovinu i usluge</derivirana_varijabla>
  </DomainObject.Predmet.ProtustrankaNazivFormated>
  <DomainObject.Predmet.ProtustrankaNazivFormatedOIB>
    <izvorni_sadrzaj>LEX j.d.o.o. za trgovinu i usluge, OIB 96160107549</izvorni_sadrzaj>
    <derivirana_varijabla naziv="DomainObject.Predmet.ProtustrankaNazivFormatedOIB_1">LEX j.d.o.o. za trgovinu i usluge, OIB 96160107549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9226.88</izvorni_sadrzaj>
    <derivirana_varijabla naziv="DomainObject.Predmet.TrenutnaVrijednost_1">9226.88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LEX j.d.o.o. za trgovinu i usluge</item>
    </izvorni_sadrzaj>
    <derivirana_varijabla naziv="DomainObject.Predmet.ProtuStrankaListFormated_1">
      <item>LEX j.d.o.o. za trgovinu i usluge</item>
    </derivirana_varijabla>
  </DomainObject.Predmet.ProtuStrankaListFormated>
  <DomainObject.Predmet.ProtuStrankaListFormatedOIB>
    <izvorni_sadrzaj>
      <item>LEX j.d.o.o. za trgovinu i usluge, OIB 96160107549</item>
    </izvorni_sadrzaj>
    <derivirana_varijabla naziv="DomainObject.Predmet.ProtuStrankaListFormatedOIB_1">
      <item>LEX j.d.o.o. za trgovinu i usluge, OIB 96160107549</item>
    </derivirana_varijabla>
  </DomainObject.Predmet.ProtuStrankaListFormatedOIB>
  <DomainObject.Predmet.ProtuStrankaListFormatedWithAdress>
    <izvorni_sadrzaj>
      <item>LEX j.d.o.o. za trgovinu i usluge, Ivana Šveara 9, 34310 Pleternica</item>
    </izvorni_sadrzaj>
    <derivirana_varijabla naziv="DomainObject.Predmet.ProtuStrankaListFormatedWithAdress_1">
      <item>LEX j.d.o.o. za trgovinu i usluge, Ivana Šveara 9, 34310 Pleternica</item>
    </derivirana_varijabla>
  </DomainObject.Predmet.ProtuStrankaListFormatedWithAdress>
  <DomainObject.Predmet.ProtuStrankaListFormatedWithAdressOIB>
    <izvorni_sadrzaj>
      <item>LEX j.d.o.o. za trgovinu i usluge, OIB 96160107549, Ivana Šveara 9, 34310 Pleternica</item>
    </izvorni_sadrzaj>
    <derivirana_varijabla naziv="DomainObject.Predmet.ProtuStrankaListFormatedWithAdressOIB_1">
      <item>LEX j.d.o.o. za trgovinu i usluge, OIB 96160107549, Ivana Šveara 9, 34310 Pleternica</item>
    </derivirana_varijabla>
  </DomainObject.Predmet.ProtuStrankaListFormatedWithAdressOIB>
  <DomainObject.Predmet.ProtuStrankaListNazivFormated>
    <izvorni_sadrzaj>
      <item>LEX j.d.o.o. za trgovinu i usluge</item>
    </izvorni_sadrzaj>
    <derivirana_varijabla naziv="DomainObject.Predmet.ProtuStrankaListNazivFormated_1">
      <item>LEX j.d.o.o. za trgovinu i usluge</item>
    </derivirana_varijabla>
  </DomainObject.Predmet.ProtuStrankaListNazivFormated>
  <DomainObject.Predmet.ProtuStrankaListNazivFormatedOIB>
    <izvorni_sadrzaj>
      <item>LEX j.d.o.o. za trgovinu i usluge, OIB 96160107549</item>
    </izvorni_sadrzaj>
    <derivirana_varijabla naziv="DomainObject.Predmet.ProtuStrankaListNazivFormatedOIB_1">
      <item>LEX j.d.o.o. za trgovinu i usluge, OIB 96160107549</item>
    </derivirana_varijabla>
  </DomainObject.Predmet.ProtuStrankaListNazivFormatedOIB>
  <DomainObject.Predmet.OstaliListFormated>
    <izvorni_sadrzaj>
      <item>Meri Leko Vala</item>
    </izvorni_sadrzaj>
    <derivirana_varijabla naziv="DomainObject.Predmet.OstaliListFormated_1">
      <item>Meri Leko Vala</item>
    </derivirana_varijabla>
  </DomainObject.Predmet.OstaliListFormated>
  <DomainObject.Predmet.OstaliListFormatedOIB>
    <izvorni_sadrzaj>
      <item>Meri Leko Vala, OIB 99630179885</item>
    </izvorni_sadrzaj>
    <derivirana_varijabla naziv="DomainObject.Predmet.OstaliListFormatedOIB_1">
      <item>Meri Leko Vala, OIB 99630179885</item>
    </derivirana_varijabla>
  </DomainObject.Predmet.OstaliListFormatedOIB>
  <DomainObject.Predmet.OstaliListFormatedWithAdress>
    <izvorni_sadrzaj>
      <item>Meri Leko Vala, Prilaz 6, 34310 Pleternica</item>
    </izvorni_sadrzaj>
    <derivirana_varijabla naziv="DomainObject.Predmet.OstaliListFormatedWithAdress_1">
      <item>Meri Leko Vala, Prilaz 6, 34310 Pleternica</item>
    </derivirana_varijabla>
  </DomainObject.Predmet.OstaliListFormatedWithAdress>
  <DomainObject.Predmet.OstaliListFormatedWithAdressOIB>
    <izvorni_sadrzaj>
      <item>Meri Leko Vala, OIB 99630179885, Prilaz 6, 34310 Pleternica</item>
    </izvorni_sadrzaj>
    <derivirana_varijabla naziv="DomainObject.Predmet.OstaliListFormatedWithAdressOIB_1">
      <item>Meri Leko Vala, OIB 99630179885, Prilaz 6, 34310 Pleternica</item>
    </derivirana_varijabla>
  </DomainObject.Predmet.OstaliListFormatedWithAdressOIB>
  <DomainObject.Predmet.OstaliListNazivFormated>
    <izvorni_sadrzaj>
      <item>Meri Leko Vala</item>
    </izvorni_sadrzaj>
    <derivirana_varijabla naziv="DomainObject.Predmet.OstaliListNazivFormated_1">
      <item>Meri Leko Vala</item>
    </derivirana_varijabla>
  </DomainObject.Predmet.OstaliListNazivFormated>
  <DomainObject.Predmet.OstaliListNazivFormatedOIB>
    <izvorni_sadrzaj>
      <item>Meri Leko Vala, OIB 99630179885</item>
    </izvorni_sadrzaj>
    <derivirana_varijabla naziv="DomainObject.Predmet.OstaliListNazivFormatedOIB_1">
      <item>Meri Leko Vala, OIB 99630179885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LEX j.d.o.o. za trgovinu i usluge</izvorni_sadrzaj>
    <derivirana_varijabla naziv="DomainObject.Predmet.ProtustrankaIDrugi_1">LEX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LEX j.d.o.o. za trgovinu i usluge, OIB 96160107549, Ivana Šveara 9, 34310 Pleternica</izvorni_sadrzaj>
    <derivirana_varijabla naziv="DomainObject.Predmet.ProtustrankaIDrugiAdressOIB_1">LEX j.d.o.o. za trgovinu i usluge, OIB 96160107549, Ivana Šveara 9,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LEX j.d.o.o. za trgovinu i usluge</item>
      <item>Meri Leko Vala</item>
    </izvorni_sadrzaj>
    <derivirana_varijabla naziv="DomainObject.Predmet.SudioniciListNaziv_1">
      <item>Financijska agencija</item>
      <item>LEX j.d.o.o. za trgovinu i usluge</item>
      <item>Meri Leko Vala</item>
    </derivirana_varijabla>
  </DomainObject.Predmet.SudioniciListNaziv>
  <DomainObject.Predmet.SudioniciListAdressOIB>
    <izvorni_sadrzaj>
      <item>Financijska agencija, OIB 85821130368, Ulica grada Vukovara 70,10000 Zagreb</item>
      <item>LEX j.d.o.o. za trgovinu i usluge, OIB 96160107549, Ivana Šveara 9,34310 Pleternica</item>
      <item>Meri Leko Vala, OIB 99630179885, Prilaz 6,34310 Pleternica</item>
    </izvorni_sadrzaj>
    <derivirana_varijabla naziv="DomainObject.Predmet.SudioniciListAdressOIB_1">
      <item>Financijska agencija, OIB 85821130368, Ulica grada Vukovara 70,10000 Zagreb</item>
      <item>LEX j.d.o.o. za trgovinu i usluge, OIB 96160107549, Ivana Šveara 9,34310 Pleternica</item>
      <item>Meri Leko Vala, OIB 99630179885, Prilaz 6,34310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96160107549</item>
      <item>, OIB 99630179885</item>
    </izvorni_sadrzaj>
    <derivirana_varijabla naziv="DomainObject.Predmet.SudioniciListNazivOIB_1">
      <item>, OIB 85821130368</item>
      <item>, OIB 96160107549</item>
      <item>, OIB 99630179885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99</properties:Words>
  <properties:Characters>570</properties:Characters>
  <properties:Lines>38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2016-10-21T09:24:00Z</dcterms:created>
  <dc:creator>Trgovacki sud</dc:creator>
  <cp:keywords/>
  <cp:lastModifiedBy>wsadmin</cp:lastModifiedBy>
  <cp:lastPrinted>2016-10-17T11:49:00Z</cp:lastPrinted>
  <dcterms:modified xmlns:xsi="http://www.w3.org/2001/XMLSchema-instance" xsi:type="dcterms:W3CDTF">2016-10-21T09:25:00Z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