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a88a9" w14:paraId="59a88a9" w:rsidRDefault="001232F9" w:rsidP="00910611" w:rsidR="001232F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32F9" w:rsidP="00910611" w:rsidR="001232F9">
      <w:r>
        <w:rPr>
          <w:rFonts w:eastAsia="MS Mincho"/>
          <w:szCs w:val="24"/>
        </w:rPr>
        <w:t>REPUBLIKA HRVATSKA</w:t>
      </w:r>
    </w:p>
    <w:p w:rsidRDefault="001232F9" w:rsidP="00910611" w:rsidR="001232F9">
      <w:r>
        <w:rPr>
          <w:rFonts w:eastAsia="MS Mincho"/>
          <w:szCs w:val="24"/>
        </w:rPr>
        <w:t>TRGOVAČKI SUD U RIJECI</w:t>
      </w:r>
    </w:p>
    <w:p w:rsidRDefault="001232F9" w:rsidR="001232F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0427A1">
        <w:rPr>
          <w:rFonts w:cs="Times New Roman" w:hAnsi="Times New Roman" w:ascii="Times New Roman"/>
          <w:szCs w:val="24"/>
          <w:lang w:val="hr-HR"/>
        </w:rPr>
        <w:t>7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926842">
        <w:rPr>
          <w:sz w:val="24"/>
          <w:szCs w:val="24"/>
        </w:rPr>
        <w:t xml:space="preserve">VALIS GRADNJA društvo s ograničenom odgovornošću za građenje i trgovinu </w:t>
      </w:r>
      <w:proofErr w:type="spellStart"/>
      <w:r w:rsidR="00926842">
        <w:rPr>
          <w:sz w:val="24"/>
          <w:szCs w:val="24"/>
        </w:rPr>
        <w:t>Viškovo</w:t>
      </w:r>
      <w:proofErr w:type="spellEnd"/>
      <w:r w:rsidR="00926842">
        <w:rPr>
          <w:sz w:val="24"/>
          <w:szCs w:val="24"/>
        </w:rPr>
        <w:t xml:space="preserve"> (Općina </w:t>
      </w:r>
      <w:proofErr w:type="spellStart"/>
      <w:r w:rsidR="00926842">
        <w:rPr>
          <w:sz w:val="24"/>
          <w:szCs w:val="24"/>
        </w:rPr>
        <w:t>Viškovo</w:t>
      </w:r>
      <w:proofErr w:type="spellEnd"/>
      <w:r w:rsidR="00926842">
        <w:rPr>
          <w:sz w:val="24"/>
          <w:szCs w:val="24"/>
        </w:rPr>
        <w:t xml:space="preserve">), Kosi 58/B, </w:t>
      </w:r>
      <w:r w:rsidR="00926842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926842">
        <w:rPr>
          <w:sz w:val="24"/>
          <w:szCs w:val="24"/>
        </w:rPr>
        <w:t xml:space="preserve">040255260, </w:t>
      </w:r>
      <w:r w:rsidR="00926842">
        <w:rPr>
          <w:rFonts w:eastAsiaTheme="minorHAnsi"/>
          <w:bCs w:val="false"/>
          <w:sz w:val="24"/>
          <w:szCs w:val="24"/>
          <w:lang w:eastAsia="en-US"/>
        </w:rPr>
        <w:t xml:space="preserve">OIB : </w:t>
      </w:r>
      <w:r w:rsidR="00926842">
        <w:rPr>
          <w:sz w:val="24"/>
          <w:szCs w:val="24"/>
        </w:rPr>
        <w:t>01304754251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926842">
        <w:rPr>
          <w:sz w:val="24"/>
          <w:szCs w:val="24"/>
        </w:rPr>
        <w:t>780.099,02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926842">
        <w:rPr>
          <w:sz w:val="24"/>
          <w:szCs w:val="24"/>
        </w:rPr>
        <w:t>Poziva se osoba ovlaštena za zastupanje dužnika po zakonu (</w:t>
      </w:r>
      <w:r w:rsidR="00926842" w:rsidRPr="00926842">
        <w:rPr>
          <w:sz w:val="24"/>
          <w:szCs w:val="24"/>
        </w:rPr>
        <w:t xml:space="preserve">Branka </w:t>
      </w:r>
      <w:proofErr w:type="spellStart"/>
      <w:r w:rsidR="00926842" w:rsidRPr="00926842">
        <w:rPr>
          <w:sz w:val="24"/>
          <w:szCs w:val="24"/>
        </w:rPr>
        <w:t>Kasapić</w:t>
      </w:r>
      <w:proofErr w:type="spellEnd"/>
      <w:r w:rsidR="00926842" w:rsidRPr="00926842">
        <w:rPr>
          <w:sz w:val="24"/>
          <w:szCs w:val="24"/>
        </w:rPr>
        <w:t xml:space="preserve">, Rijeka, Franje </w:t>
      </w:r>
      <w:proofErr w:type="spellStart"/>
      <w:r w:rsidR="00926842" w:rsidRPr="00926842">
        <w:rPr>
          <w:sz w:val="24"/>
          <w:szCs w:val="24"/>
        </w:rPr>
        <w:t>Čandeka</w:t>
      </w:r>
      <w:proofErr w:type="spellEnd"/>
      <w:r w:rsidR="00926842" w:rsidRPr="00926842">
        <w:rPr>
          <w:sz w:val="24"/>
          <w:szCs w:val="24"/>
        </w:rPr>
        <w:t xml:space="preserve"> 23/B</w:t>
      </w:r>
      <w:r w:rsidRPr="00926842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926842">
        <w:rPr>
          <w:sz w:val="24"/>
          <w:szCs w:val="24"/>
        </w:rPr>
        <w:t>posl</w:t>
      </w:r>
      <w:proofErr w:type="spellEnd"/>
      <w:r w:rsidRPr="00926842">
        <w:rPr>
          <w:sz w:val="24"/>
          <w:szCs w:val="24"/>
        </w:rPr>
        <w:t xml:space="preserve">. br. </w:t>
      </w:r>
      <w:r w:rsidR="002B10FE" w:rsidRPr="007C6943">
        <w:rPr>
          <w:sz w:val="24"/>
          <w:szCs w:val="24"/>
        </w:rPr>
        <w:t>14</w:t>
      </w:r>
      <w:r w:rsidRPr="007C6943">
        <w:rPr>
          <w:sz w:val="24"/>
          <w:szCs w:val="24"/>
        </w:rPr>
        <w:t xml:space="preserve"> St-</w:t>
      </w:r>
      <w:r w:rsidR="002B53C4" w:rsidRPr="007C6943">
        <w:rPr>
          <w:sz w:val="24"/>
          <w:szCs w:val="24"/>
        </w:rPr>
        <w:t>101</w:t>
      </w:r>
      <w:r w:rsidR="00926842">
        <w:rPr>
          <w:sz w:val="24"/>
          <w:szCs w:val="24"/>
        </w:rPr>
        <w:t>3</w:t>
      </w:r>
      <w:r w:rsidR="00C72A22" w:rsidRPr="000731B0">
        <w:rPr>
          <w:sz w:val="24"/>
          <w:szCs w:val="24"/>
        </w:rPr>
        <w:t>/2015</w:t>
      </w:r>
      <w:r w:rsidRPr="000731B0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6005" w:rsidP="00FF2B80" w:rsidR="00476005">
      <w:pPr>
        <w:spacing w:lineRule="auto" w:line="240" w:after="0"/>
      </w:pPr>
      <w:r>
        <w:separator/>
      </w:r>
    </w:p>
  </w:endnote>
  <w:endnote w:id="0" w:type="continuationSeparator">
    <w:p w:rsidRDefault="00476005" w:rsidP="00FF2B80" w:rsidR="004760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6005" w:rsidP="00FF2B80" w:rsidR="00476005">
      <w:pPr>
        <w:spacing w:lineRule="auto" w:line="240" w:after="0"/>
      </w:pPr>
      <w:r>
        <w:separator/>
      </w:r>
    </w:p>
  </w:footnote>
  <w:footnote w:id="0" w:type="continuationSeparator">
    <w:p w:rsidRDefault="00476005" w:rsidP="00FF2B80" w:rsidR="0047600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C6943">
      <w:rPr>
        <w:sz w:val="24"/>
        <w:szCs w:val="24"/>
      </w:rPr>
      <w:t>101</w:t>
    </w:r>
    <w:r w:rsidR="00926842">
      <w:rPr>
        <w:sz w:val="24"/>
        <w:szCs w:val="24"/>
      </w:rPr>
      <w:t>3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0427A1">
      <w:rPr>
        <w:sz w:val="24"/>
        <w:szCs w:val="24"/>
      </w:rPr>
      <w:t>6</w:t>
    </w:r>
  </w:p>
  <w:p w:rsidRDefault="001232F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E7348"/>
    <w:rsid w:val="001232F9"/>
    <w:rsid w:val="00171F48"/>
    <w:rsid w:val="001A022E"/>
    <w:rsid w:val="001D022D"/>
    <w:rsid w:val="001E0485"/>
    <w:rsid w:val="002B10FE"/>
    <w:rsid w:val="002B53C4"/>
    <w:rsid w:val="00355A5E"/>
    <w:rsid w:val="00385D3D"/>
    <w:rsid w:val="00476005"/>
    <w:rsid w:val="004B790E"/>
    <w:rsid w:val="004F6C16"/>
    <w:rsid w:val="005A3B44"/>
    <w:rsid w:val="0060333F"/>
    <w:rsid w:val="00663750"/>
    <w:rsid w:val="006C6E81"/>
    <w:rsid w:val="0075527B"/>
    <w:rsid w:val="007A5B96"/>
    <w:rsid w:val="007C6943"/>
    <w:rsid w:val="008964C2"/>
    <w:rsid w:val="008A2A60"/>
    <w:rsid w:val="009000ED"/>
    <w:rsid w:val="0091243A"/>
    <w:rsid w:val="00926842"/>
    <w:rsid w:val="009427F8"/>
    <w:rsid w:val="00942A0F"/>
    <w:rsid w:val="00981B70"/>
    <w:rsid w:val="009C7873"/>
    <w:rsid w:val="009D3F74"/>
    <w:rsid w:val="00A25DB3"/>
    <w:rsid w:val="00B1443B"/>
    <w:rsid w:val="00BA3EB5"/>
    <w:rsid w:val="00BB49AB"/>
    <w:rsid w:val="00BC5181"/>
    <w:rsid w:val="00C50E66"/>
    <w:rsid w:val="00C66979"/>
    <w:rsid w:val="00C72A22"/>
    <w:rsid w:val="00C74875"/>
    <w:rsid w:val="00D13822"/>
    <w:rsid w:val="00E0154F"/>
    <w:rsid w:val="00E3751E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32F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32F9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32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32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32F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32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32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32F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32F9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32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32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32F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32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32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St-1013/2015</izvorni_sadrzaj>
    <derivirana_varijabla naziv="DomainObject.Predmet.OznakaBroj_1">St-1013/2015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VALIS GRADNJA d.o.o. Viškovo</izvorni_sadrzaj>
    <derivirana_varijabla naziv="DomainObject.Predmet.ProtustrankaFormated_1">  VALIS GRADNJA d.o.o. Viškovo</derivirana_varijabla>
  </DomainObject.Predmet.ProtustrankaFormated>
  <DomainObject.Predmet.ProtustrankaFormatedOIB>
    <izvorni_sadrzaj>  VALIS GRADNJA d.o.o. Viškovo, OIB 01304754251</izvorni_sadrzaj>
    <derivirana_varijabla naziv="DomainObject.Predmet.ProtustrankaFormatedOIB_1">  VALIS GRADNJA d.o.o. Viškovo, OIB 01304754251</derivirana_varijabla>
  </DomainObject.Predmet.ProtustrankaFormatedOIB>
  <DomainObject.Predmet.ProtustrankaFormatedWithAdress>
    <izvorni_sadrzaj> VALIS GRADNJA d.o.o. Viškovo, Kosi 58b, 51216 Viškovo</izvorni_sadrzaj>
    <derivirana_varijabla naziv="DomainObject.Predmet.ProtustrankaFormatedWithAdress_1"> VALIS GRADNJA d.o.o. Viškovo, Kosi 58b, 51216 Viškovo</derivirana_varijabla>
  </DomainObject.Predmet.ProtustrankaFormatedWithAdress>
  <DomainObject.Predmet.ProtustrankaFormatedWithAdressOIB>
    <izvorni_sadrzaj> VALIS GRADNJA d.o.o. Viškovo, OIB 01304754251, Kosi 58b, 51216 Viškovo</izvorni_sadrzaj>
    <derivirana_varijabla naziv="DomainObject.Predmet.ProtustrankaFormatedWithAdressOIB_1"> VALIS GRADNJA d.o.o. Viškovo, OIB 01304754251, Kosi 58b, 51216 Viškovo</derivirana_varijabla>
  </DomainObject.Predmet.ProtustrankaFormatedWithAdressOIB>
  <DomainObject.Predmet.ProtustrankaWithAdress>
    <izvorni_sadrzaj>VALIS GRADNJA d.o.o. Viškovo Kosi 58b, 51216 Viškovo</izvorni_sadrzaj>
    <derivirana_varijabla naziv="DomainObject.Predmet.ProtustrankaWithAdress_1">VALIS GRADNJA d.o.o. Viškovo Kosi 58b, 51216 Viškovo</derivirana_varijabla>
  </DomainObject.Predmet.ProtustrankaWithAdress>
  <DomainObject.Predmet.ProtustrankaWithAdressOIB>
    <izvorni_sadrzaj>VALIS GRADNJA d.o.o. Viškovo, OIB 01304754251, Kosi 58b, 51216 Viškovo</izvorni_sadrzaj>
    <derivirana_varijabla naziv="DomainObject.Predmet.ProtustrankaWithAdressOIB_1">VALIS GRADNJA d.o.o. Viškovo, OIB 01304754251, Kosi 58b, 51216 Viškovo</derivirana_varijabla>
  </DomainObject.Predmet.ProtustrankaWithAdressOIB>
  <DomainObject.Predmet.ProtustrankaNazivFormated>
    <izvorni_sadrzaj>VALIS GRADNJA d.o.o. Viškovo</izvorni_sadrzaj>
    <derivirana_varijabla naziv="DomainObject.Predmet.ProtustrankaNazivFormated_1">VALIS GRADNJA d.o.o. Viškovo</derivirana_varijabla>
  </DomainObject.Predmet.ProtustrankaNazivFormated>
  <DomainObject.Predmet.ProtustrankaNazivFormatedOIB>
    <izvorni_sadrzaj>VALIS GRADNJA d.o.o. Viškovo, OIB 01304754251</izvorni_sadrzaj>
    <derivirana_varijabla naziv="DomainObject.Predmet.ProtustrankaNazivFormatedOIB_1">VALIS GRADNJA d.o.o. Viškovo, OIB 01304754251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VALIS GRADNJA d.o.o. Viškovo</item>
    </izvorni_sadrzaj>
    <derivirana_varijabla naziv="DomainObject.Predmet.ProtuStrankaListFormated_1">
      <item>VALIS GRADNJA d.o.o. Viškovo</item>
    </derivirana_varijabla>
  </DomainObject.Predmet.ProtuStrankaListFormated>
  <DomainObject.Predmet.ProtuStrankaListFormatedOIB>
    <izvorni_sadrzaj>
      <item>VALIS GRADNJA d.o.o. Viškovo, OIB 01304754251</item>
    </izvorni_sadrzaj>
    <derivirana_varijabla naziv="DomainObject.Predmet.ProtuStrankaListFormatedOIB_1">
      <item>VALIS GRADNJA d.o.o. Viškovo, OIB 01304754251</item>
    </derivirana_varijabla>
  </DomainObject.Predmet.ProtuStrankaListFormatedOIB>
  <DomainObject.Predmet.ProtuStrankaListFormatedWithAdress>
    <izvorni_sadrzaj>
      <item>VALIS GRADNJA d.o.o. Viškovo, Kosi 58b, 51216 Viškovo</item>
    </izvorni_sadrzaj>
    <derivirana_varijabla naziv="DomainObject.Predmet.ProtuStrankaListFormatedWithAdress_1">
      <item>VALIS GRADNJA d.o.o. Viškovo, Kosi 58b, 51216 Viškovo</item>
    </derivirana_varijabla>
  </DomainObject.Predmet.ProtuStrankaListFormatedWithAdress>
  <DomainObject.Predmet.ProtuStrankaListFormatedWithAdressOIB>
    <izvorni_sadrzaj>
      <item>VALIS GRADNJA d.o.o. Viškovo, OIB 01304754251, Kosi 58b, 51216 Viškovo</item>
    </izvorni_sadrzaj>
    <derivirana_varijabla naziv="DomainObject.Predmet.ProtuStrankaListFormatedWithAdressOIB_1">
      <item>VALIS GRADNJA d.o.o. Viškovo, OIB 01304754251, Kosi 58b, 51216 Viškovo</item>
    </derivirana_varijabla>
  </DomainObject.Predmet.ProtuStrankaListFormatedWithAdressOIB>
  <DomainObject.Predmet.ProtuStrankaListNazivFormated>
    <izvorni_sadrzaj>
      <item>VALIS GRADNJA d.o.o. Viškovo</item>
    </izvorni_sadrzaj>
    <derivirana_varijabla naziv="DomainObject.Predmet.ProtuStrankaListNazivFormated_1">
      <item>VALIS GRADNJA d.o.o. Viškovo</item>
    </derivirana_varijabla>
  </DomainObject.Predmet.ProtuStrankaListNazivFormated>
  <DomainObject.Predmet.ProtuStrankaListNazivFormatedOIB>
    <izvorni_sadrzaj>
      <item>VALIS GRADNJA d.o.o. Viškovo, OIB 01304754251</item>
    </izvorni_sadrzaj>
    <derivirana_varijabla naziv="DomainObject.Predmet.ProtuStrankaListNazivFormatedOIB_1">
      <item>VALIS GRADNJA d.o.o. Viškovo, OIB 01304754251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VALIS GRADNJA d.o.o. Viškovo</izvorni_sadrzaj>
    <derivirana_varijabla naziv="DomainObject.Predmet.ProtustrankaIDrugi_1">VALIS GRADNJA d.o.o. Viškovo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VALIS GRADNJA d.o.o. Viškovo, OIB 01304754251, Kosi 58b, 51216 Viškovo</izvorni_sadrzaj>
    <derivirana_varijabla naziv="DomainObject.Predmet.ProtustrankaIDrugiAdressOIB_1">VALIS GRADNJA d.o.o. Viškovo, OIB 01304754251, Kosi 58b,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VALIS GRADNJA d.o.o. Viškovo</item>
    </izvorni_sadrzaj>
    <derivirana_varijabla naziv="DomainObject.Predmet.SudioniciListNaziv_1">
      <item>FINA Rijeka</item>
      <item>VALIS GRADNJA d.o.o. Viškovo</item>
    </derivirana_varijabla>
  </DomainObject.Predmet.SudioniciListNaziv>
  <DomainObject.Predmet.SudioniciListAdressOIB>
    <izvorni_sadrzaj>
      <item>FINA Rijeka, OIB 85821130368, Frana Kurelca 8,51000 Rijeka</item>
      <item>VALIS GRADNJA d.o.o. Viškovo, OIB 01304754251, Kosi 58b,51216 Viškovo</item>
    </izvorni_sadrzaj>
    <derivirana_varijabla naziv="DomainObject.Predmet.SudioniciListAdressOIB_1">
      <item>FINA Rijeka, OIB 85821130368, Frana Kurelca 8,51000 Rijeka</item>
      <item>VALIS GRADNJA d.o.o. Viškovo, OIB 01304754251, Kosi 58b,51216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01304754251</item>
    </izvorni_sadrzaj>
    <derivirana_varijabla naziv="DomainObject.Predmet.SudioniciListNazivOIB_1">
      <item>, OIB 85821130368</item>
      <item>, OIB 01304754251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1370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2016-02-17T08:24:00Z</dcterms:created>
  <dc:creator>Vera Jelenović</dc:creator>
  <cp:lastModifiedBy>Danijela Fumić</cp:lastModifiedBy>
  <cp:lastPrinted>2016-02-17T08:24:00Z</cp:lastPrinted>
  <dcterms:modified xmlns:xsi="http://www.w3.org/2001/XMLSchema-instance" xsi:type="dcterms:W3CDTF">2016-02-17T08:25:00Z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