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81c2" w14:paraId="61981c2" w:rsidRDefault="004C75A2" w:rsidP="00D9704E" w:rsidR="00915235" w:rsidRPr="008C2103">
      <w:pPr>
        <w:jc w:val="right"/>
        <w15:collapsed w:val="false"/>
      </w:pPr>
      <w:bookmarkStart w:name="_GoBack" w:id="0"/>
      <w:bookmarkEnd w:id="0"/>
      <w:r w:rsidRPr="008C2103">
        <w:t>4</w:t>
      </w:r>
      <w:r w:rsidR="004424C7" w:rsidRPr="008C2103">
        <w:t xml:space="preserve"> St-</w:t>
      </w:r>
      <w:r w:rsidR="006B1BE0">
        <w:t>2485/16</w:t>
      </w:r>
    </w:p>
    <w:p w:rsidRDefault="008C2103" w:rsidP="008C2103" w:rsidR="008C2103" w:rsidRPr="008C2103">
      <w:r w:rsidRPr="008C210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103" w:rsidP="008C2103" w:rsidR="008C2103" w:rsidRPr="008C2103">
      <w:pPr>
        <w:ind w:right="707"/>
      </w:pPr>
      <w:r w:rsidRPr="008C2103">
        <w:t>Trgovački sud u Zagrebu</w:t>
      </w:r>
    </w:p>
    <w:p w:rsidRDefault="008C2103" w:rsidP="001F1674" w:rsidR="008C2103" w:rsidRPr="008C2103">
      <w:pPr>
        <w:ind w:right="707"/>
        <w:rPr>
          <w:color w:val="000000"/>
        </w:rPr>
      </w:pPr>
      <w:r w:rsidRPr="008C2103">
        <w:rPr>
          <w:color w:val="000000"/>
        </w:rPr>
        <w:t xml:space="preserve">Stalna Služba </w:t>
      </w:r>
    </w:p>
    <w:p w:rsidRDefault="008C2103" w:rsidP="008C2103" w:rsidR="008C2103" w:rsidRPr="008C2103">
      <w:pPr>
        <w:rPr>
          <w:color w:val="000000"/>
        </w:rPr>
      </w:pPr>
      <w:r w:rsidRPr="008C2103">
        <w:rPr>
          <w:color w:val="000000"/>
        </w:rPr>
        <w:t xml:space="preserve">Karlovac, </w:t>
      </w:r>
      <w:r w:rsidR="00685FBE">
        <w:rPr>
          <w:color w:val="000000"/>
        </w:rPr>
        <w:t>Trg hrvatskih branitelja 1</w:t>
      </w:r>
    </w:p>
    <w:p w:rsidRDefault="00D9704E" w:rsidP="00D9704E" w:rsidR="00D9704E" w:rsidRPr="008C2103"/>
    <w:p w:rsidRDefault="004424C7" w:rsidP="00D9704E" w:rsidR="004424C7" w:rsidRPr="008C2103"/>
    <w:p w:rsidRDefault="00C37C57" w:rsidP="00D9704E" w:rsidR="00C37C57" w:rsidRPr="008C2103">
      <w:pPr>
        <w:rPr>
          <w:lang w:val="es-ES_tradnl"/>
        </w:rPr>
      </w:pPr>
    </w:p>
    <w:p w:rsidRDefault="004424C7" w:rsidP="004424C7" w:rsidR="004424C7" w:rsidRPr="008C2103">
      <w:pPr>
        <w:jc w:val="center"/>
        <w:rPr>
          <w:lang w:val="es-ES_tradnl"/>
        </w:rPr>
      </w:pPr>
      <w:r w:rsidRPr="008C2103">
        <w:rPr>
          <w:lang w:val="es-ES_tradnl"/>
        </w:rPr>
        <w:t>Z A K L J U Č A K</w:t>
      </w:r>
    </w:p>
    <w:p w:rsidRDefault="004424C7" w:rsidP="004424C7" w:rsidR="004424C7" w:rsidRPr="008C2103">
      <w:pPr>
        <w:jc w:val="center"/>
        <w:rPr>
          <w:lang w:val="es-ES_tradnl"/>
        </w:rPr>
      </w:pPr>
    </w:p>
    <w:p w:rsidRDefault="004424C7" w:rsidP="004424C7" w:rsidR="004424C7" w:rsidRPr="008C2103">
      <w:pPr>
        <w:jc w:val="both"/>
        <w:rPr>
          <w:lang w:val="es-ES_tradnl"/>
        </w:rPr>
      </w:pPr>
    </w:p>
    <w:p w:rsidRDefault="00B324F4" w:rsidP="00B324F4" w:rsidR="004424C7">
      <w:pPr>
        <w:ind w:firstLine="708"/>
        <w:jc w:val="both"/>
      </w:pPr>
      <w:r>
        <w:t xml:space="preserve">Trgovački sud u Zagrebu, Stalna služba, po sucu Goranki Boljkovac, kao stečajnom sucu, u stečajnom postupku nad stečajnim dužnikom </w:t>
      </w:r>
      <w:r w:rsidR="006B1BE0">
        <w:t>EKO-MED d.o.o. u stečaju, Hrvatska Kostajnica, Pavičića Antuna 2, OIB 22445378929</w:t>
      </w:r>
      <w:r>
        <w:t xml:space="preserve">, dana </w:t>
      </w:r>
      <w:r w:rsidR="00004E8D">
        <w:t>18. prosinca</w:t>
      </w:r>
      <w:r w:rsidR="006B1BE0">
        <w:t xml:space="preserve"> 2018.</w:t>
      </w:r>
    </w:p>
    <w:p w:rsidRDefault="00B324F4" w:rsidP="00B324F4" w:rsidR="00B324F4">
      <w:pPr>
        <w:ind w:firstLine="708"/>
        <w:jc w:val="both"/>
        <w:rPr>
          <w:lang w:val="es-ES_tradnl"/>
        </w:rPr>
      </w:pPr>
    </w:p>
    <w:p w:rsidRDefault="006B1BE0" w:rsidP="00B324F4" w:rsidR="006B1BE0" w:rsidRPr="008C2103">
      <w:pPr>
        <w:ind w:firstLine="708"/>
        <w:jc w:val="both"/>
        <w:rPr>
          <w:lang w:val="es-ES_tradnl"/>
        </w:rPr>
      </w:pPr>
    </w:p>
    <w:p w:rsidRDefault="004424C7" w:rsidP="004424C7" w:rsidR="00915235" w:rsidRPr="008C2103">
      <w:pPr>
        <w:jc w:val="center"/>
        <w:rPr>
          <w:lang w:val="es-ES_tradnl"/>
        </w:rPr>
      </w:pPr>
      <w:r w:rsidRPr="008C2103">
        <w:rPr>
          <w:lang w:val="es-ES_tradnl"/>
        </w:rPr>
        <w:t>z a k l j u č i o   j e</w:t>
      </w:r>
    </w:p>
    <w:p w:rsidRDefault="004424C7" w:rsidP="004424C7" w:rsidR="004424C7" w:rsidRPr="008C2103">
      <w:pPr>
        <w:jc w:val="both"/>
        <w:rPr>
          <w:lang w:val="es-ES_tradnl"/>
        </w:rPr>
      </w:pPr>
    </w:p>
    <w:p w:rsidRDefault="004424C7" w:rsidP="004424C7" w:rsidR="004424C7" w:rsidRPr="008C2103">
      <w:pPr>
        <w:jc w:val="both"/>
        <w:rPr>
          <w:lang w:val="es-ES_tradnl"/>
        </w:rPr>
      </w:pPr>
    </w:p>
    <w:p w:rsidRDefault="004424C7" w:rsidP="004424C7" w:rsidR="004424C7" w:rsidRPr="008C2103">
      <w:pPr>
        <w:jc w:val="both"/>
        <w:rPr>
          <w:lang w:val="es-ES_tradnl"/>
        </w:rPr>
      </w:pPr>
      <w:r w:rsidRPr="008C2103">
        <w:rPr>
          <w:lang w:val="es-ES_tradnl"/>
        </w:rPr>
        <w:tab/>
      </w:r>
      <w:r w:rsidR="00B324F4">
        <w:rPr>
          <w:lang w:val="es-ES_tradnl"/>
        </w:rPr>
        <w:t>Nalaže se stečajnoj upraviteljici</w:t>
      </w:r>
      <w:r w:rsidRPr="008C2103">
        <w:rPr>
          <w:lang w:val="es-ES_tradnl"/>
        </w:rPr>
        <w:t xml:space="preserve"> </w:t>
      </w:r>
      <w:r w:rsidR="006B1BE0">
        <w:t>Nevenki Koroman</w:t>
      </w:r>
      <w:r w:rsidR="00154A8F">
        <w:rPr>
          <w:lang w:val="es-ES_tradnl"/>
        </w:rPr>
        <w:t xml:space="preserve"> </w:t>
      </w:r>
      <w:r w:rsidR="006B1BE0" w:rsidRPr="006B1BE0">
        <w:rPr>
          <w:lang w:val="es-ES_tradnl"/>
        </w:rPr>
        <w:t xml:space="preserve">da </w:t>
      </w:r>
      <w:r w:rsidR="00004E8D" w:rsidRPr="00004E8D">
        <w:rPr>
          <w:lang w:val="es-ES_tradnl"/>
        </w:rPr>
        <w:t>pribavi procjenu tržišne vrijednosti nekretnine u vlasništvu stečajnog dužnika upisane u zk.ul. 506 k.o. Kostajnica po ovlaštenom sudskom vještaku, te potom bez odgode predloži sazivanje skupštine vjerovnika sa dnevnim redom donošenja odluke o načinu i uvjetima unovčenja predmetne nekretnine</w:t>
      </w:r>
      <w:r w:rsidR="00004E8D">
        <w:rPr>
          <w:lang w:val="es-ES_tradnl"/>
        </w:rPr>
        <w:t>.</w:t>
      </w:r>
    </w:p>
    <w:p w:rsidRDefault="004424C7" w:rsidP="004424C7" w:rsidR="004424C7">
      <w:pPr>
        <w:jc w:val="both"/>
      </w:pPr>
    </w:p>
    <w:p w:rsidRDefault="006B1BE0" w:rsidP="004424C7" w:rsidR="006B1BE0" w:rsidRPr="008C2103">
      <w:pPr>
        <w:jc w:val="both"/>
      </w:pPr>
    </w:p>
    <w:p w:rsidRDefault="00D9704E" w:rsidP="00D9704E" w:rsidR="004424C7">
      <w:pPr>
        <w:jc w:val="center"/>
      </w:pPr>
      <w:r w:rsidRPr="008C2103">
        <w:t xml:space="preserve">U Karlovcu, </w:t>
      </w:r>
      <w:r w:rsidR="00004E8D">
        <w:t>18. prosinca</w:t>
      </w:r>
      <w:r w:rsidR="006B1BE0">
        <w:t xml:space="preserve"> </w:t>
      </w:r>
      <w:r w:rsidR="00B324F4">
        <w:t>2018</w:t>
      </w:r>
      <w:r w:rsidRPr="008C2103">
        <w:t xml:space="preserve">. </w:t>
      </w:r>
    </w:p>
    <w:p w:rsidRDefault="006B1BE0" w:rsidP="00D9704E" w:rsidR="006B1BE0">
      <w:pPr>
        <w:jc w:val="center"/>
      </w:pPr>
    </w:p>
    <w:p w:rsidRDefault="006B1BE0" w:rsidP="00D9704E" w:rsidR="006B1BE0" w:rsidRPr="008C2103">
      <w:pPr>
        <w:jc w:val="center"/>
      </w:pPr>
    </w:p>
    <w:p w:rsidRDefault="00D9704E" w:rsidP="00D9704E" w:rsidR="00D9704E" w:rsidRPr="008C2103">
      <w:pPr>
        <w:jc w:val="both"/>
      </w:pPr>
      <w:r w:rsidRPr="008C2103">
        <w:t xml:space="preserve">                                                                               </w:t>
      </w:r>
      <w:r w:rsidR="004424C7" w:rsidRPr="008C2103">
        <w:t xml:space="preserve">                           </w:t>
      </w:r>
      <w:r w:rsidRPr="008C2103">
        <w:t xml:space="preserve">   </w:t>
      </w:r>
      <w:r w:rsidR="004424C7" w:rsidRPr="008C2103">
        <w:t>Stečajni s</w:t>
      </w:r>
      <w:r w:rsidRPr="008C2103">
        <w:t>udac:</w:t>
      </w:r>
    </w:p>
    <w:p w:rsidRDefault="00D9704E" w:rsidP="00D9704E" w:rsidR="00D9704E" w:rsidRPr="008C2103">
      <w:pPr>
        <w:jc w:val="both"/>
      </w:pPr>
      <w:r w:rsidRPr="008C2103">
        <w:t xml:space="preserve">                                                                                                           Goranka Boljkovac</w:t>
      </w:r>
      <w:r w:rsidR="00B331ED" w:rsidRPr="008C2103">
        <w:t>,v.r.</w:t>
      </w:r>
    </w:p>
    <w:p w:rsidRDefault="00B331ED" w:rsidP="00D9704E" w:rsidR="00B331ED" w:rsidRPr="008C2103">
      <w:pPr>
        <w:jc w:val="both"/>
      </w:pPr>
    </w:p>
    <w:p w:rsidRDefault="00B331ED" w:rsidP="00D9704E" w:rsidR="00B331ED" w:rsidRPr="008C2103">
      <w:pPr>
        <w:jc w:val="both"/>
      </w:pPr>
      <w:r w:rsidRPr="008C2103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2103">
      <w:pPr>
        <w:jc w:val="both"/>
      </w:pPr>
      <w:r w:rsidRPr="008C2103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2103">
      <w:pPr>
        <w:jc w:val="both"/>
      </w:pPr>
      <w:r w:rsidRPr="008C2103">
        <w:t xml:space="preserve">                                                                                                                 </w:t>
      </w:r>
      <w:r w:rsidR="002F06E3" w:rsidRPr="008C2103">
        <w:t>Renata Klokočki</w:t>
      </w:r>
    </w:p>
    <w:sectPr w:rsidSect="008C3616" w:rsidR="002F06E3" w:rsidRPr="008C2103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C54" w:rsidP="008F69E1" w:rsidR="00613C54">
      <w:r>
        <w:separator/>
      </w:r>
    </w:p>
  </w:endnote>
  <w:endnote w:id="0" w:type="continuationSeparator">
    <w:p w:rsidRDefault="00613C54" w:rsidP="008F69E1" w:rsidR="00613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C54" w:rsidP="008F69E1" w:rsidR="00613C54">
      <w:r>
        <w:separator/>
      </w:r>
    </w:p>
  </w:footnote>
  <w:footnote w:id="0" w:type="continuationSeparator">
    <w:p w:rsidRDefault="00613C54" w:rsidP="008F69E1" w:rsidR="00613C5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04E8D"/>
    <w:rsid w:val="00056D92"/>
    <w:rsid w:val="00070FD4"/>
    <w:rsid w:val="00071047"/>
    <w:rsid w:val="000A748C"/>
    <w:rsid w:val="000C11D1"/>
    <w:rsid w:val="000D6D24"/>
    <w:rsid w:val="00115020"/>
    <w:rsid w:val="0012743D"/>
    <w:rsid w:val="00151041"/>
    <w:rsid w:val="001528EE"/>
    <w:rsid w:val="00154A8F"/>
    <w:rsid w:val="001D42B7"/>
    <w:rsid w:val="001D6BE9"/>
    <w:rsid w:val="001E1DFE"/>
    <w:rsid w:val="001E5097"/>
    <w:rsid w:val="002B69D3"/>
    <w:rsid w:val="002F06E3"/>
    <w:rsid w:val="00350A40"/>
    <w:rsid w:val="00363F05"/>
    <w:rsid w:val="00380D2B"/>
    <w:rsid w:val="003C0D0C"/>
    <w:rsid w:val="003C6EDA"/>
    <w:rsid w:val="003F405B"/>
    <w:rsid w:val="00431BB0"/>
    <w:rsid w:val="00433953"/>
    <w:rsid w:val="00436977"/>
    <w:rsid w:val="004424C7"/>
    <w:rsid w:val="004852BF"/>
    <w:rsid w:val="00494520"/>
    <w:rsid w:val="00497700"/>
    <w:rsid w:val="004B4198"/>
    <w:rsid w:val="004C75A2"/>
    <w:rsid w:val="004E3BDC"/>
    <w:rsid w:val="005307D2"/>
    <w:rsid w:val="005450EA"/>
    <w:rsid w:val="00555276"/>
    <w:rsid w:val="0059233D"/>
    <w:rsid w:val="005A131D"/>
    <w:rsid w:val="005A3C8E"/>
    <w:rsid w:val="005E7389"/>
    <w:rsid w:val="005F141E"/>
    <w:rsid w:val="006058E0"/>
    <w:rsid w:val="00613C54"/>
    <w:rsid w:val="006438EE"/>
    <w:rsid w:val="00655E17"/>
    <w:rsid w:val="00661930"/>
    <w:rsid w:val="00685FBE"/>
    <w:rsid w:val="006B1BE0"/>
    <w:rsid w:val="00722602"/>
    <w:rsid w:val="007257E7"/>
    <w:rsid w:val="0075400C"/>
    <w:rsid w:val="00760643"/>
    <w:rsid w:val="007A08F7"/>
    <w:rsid w:val="007A0E8F"/>
    <w:rsid w:val="007A76D6"/>
    <w:rsid w:val="007A76DB"/>
    <w:rsid w:val="007B25A0"/>
    <w:rsid w:val="007B6BD3"/>
    <w:rsid w:val="007E0F6F"/>
    <w:rsid w:val="007F0A0B"/>
    <w:rsid w:val="007F42E7"/>
    <w:rsid w:val="008000AF"/>
    <w:rsid w:val="00803973"/>
    <w:rsid w:val="008063F7"/>
    <w:rsid w:val="008274C6"/>
    <w:rsid w:val="008306E3"/>
    <w:rsid w:val="00852041"/>
    <w:rsid w:val="008612D9"/>
    <w:rsid w:val="008C2103"/>
    <w:rsid w:val="008C3616"/>
    <w:rsid w:val="008D1019"/>
    <w:rsid w:val="008D667C"/>
    <w:rsid w:val="008D68E5"/>
    <w:rsid w:val="008E0CC6"/>
    <w:rsid w:val="008E1F94"/>
    <w:rsid w:val="008F079C"/>
    <w:rsid w:val="008F4502"/>
    <w:rsid w:val="008F69E1"/>
    <w:rsid w:val="009059E5"/>
    <w:rsid w:val="00915235"/>
    <w:rsid w:val="009522DF"/>
    <w:rsid w:val="00957511"/>
    <w:rsid w:val="0097035F"/>
    <w:rsid w:val="00997D9F"/>
    <w:rsid w:val="00997ECC"/>
    <w:rsid w:val="009A0595"/>
    <w:rsid w:val="009A4D86"/>
    <w:rsid w:val="009E2386"/>
    <w:rsid w:val="009E59DE"/>
    <w:rsid w:val="00A2292E"/>
    <w:rsid w:val="00A2429F"/>
    <w:rsid w:val="00A53FF2"/>
    <w:rsid w:val="00A72BF9"/>
    <w:rsid w:val="00A72DE7"/>
    <w:rsid w:val="00A85A51"/>
    <w:rsid w:val="00A90585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24F4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66C20"/>
    <w:rsid w:val="00C923D5"/>
    <w:rsid w:val="00CB326D"/>
    <w:rsid w:val="00CD0A39"/>
    <w:rsid w:val="00CD3165"/>
    <w:rsid w:val="00CF485F"/>
    <w:rsid w:val="00D1675B"/>
    <w:rsid w:val="00D307FD"/>
    <w:rsid w:val="00D7138B"/>
    <w:rsid w:val="00D9704E"/>
    <w:rsid w:val="00DA2DA0"/>
    <w:rsid w:val="00DB5A61"/>
    <w:rsid w:val="00DC1E66"/>
    <w:rsid w:val="00DE4C6F"/>
    <w:rsid w:val="00DE7859"/>
    <w:rsid w:val="00E11F09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76322"/>
    <w:rsid w:val="00FB5D72"/>
    <w:rsid w:val="00FC5628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C1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C1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EKO-MED d.o.o. za proizvodnju, trgovinu i usluge u stečaju</izvorni_sadrzaj>
    <derivirana_varijabla naziv="DomainObject.Predmet.ProtustrankaFormated_1">  EKO-MED d.o.o. za proizvodnju, trgovinu i usluge u stečaju</derivirana_varijabla>
  </DomainObject.Predmet.ProtustrankaFormated>
  <DomainObject.Predmet.ProtustrankaFormatedOIB>
    <izvorni_sadrzaj>  EKO-MED d.o.o. za proizvodnju, trgovinu i usluge u stečaju, OIB 22445378929</izvorni_sadrzaj>
    <derivirana_varijabla naziv="DomainObject.Predmet.ProtustrankaFormatedOIB_1">  EKO-MED d.o.o. za proizvodnju, trgovinu i usluge u stečaju, OIB 22445378929</derivirana_varijabla>
  </DomainObject.Predmet.ProtustrankaFormatedOIB>
  <DomainObject.Predmet.ProtustrankaFormatedWithAdress>
    <izvorni_sadrzaj> EKO-MED d.o.o. za proizvodnju, trgovinu i usluge u stečaju, Pavičića Antuna 2, 44430 Hrvatska Kostajnica</izvorni_sadrzaj>
    <derivirana_varijabla naziv="DomainObject.Predmet.ProtustrankaFormatedWithAdress_1"> EKO-MED d.o.o. za proizvodnju, trgovinu i usluge u stečaju, Pavičića Antuna 2, 44430 Hrvatska Kostajnica</derivirana_varijabla>
  </DomainObject.Predmet.ProtustrankaFormatedWithAdress>
  <DomainObject.Predmet.ProtustrankaFormatedWithAdressOIB>
    <izvorni_sadrzaj> EKO-MED d.o.o. za proizvodnju, trgovinu i usluge u stečaju, OIB 22445378929, Pavičića Antuna 2, 44430 Hrvatska Kostajnica</izvorni_sadrzaj>
    <derivirana_varijabla naziv="DomainObject.Predmet.ProtustrankaFormatedWithAdressOIB_1"> EKO-MED d.o.o. za proizvodnju, trgovinu i usluge u stečaju, OIB 22445378929, Pavičića Antuna 2, 44430 Hrvatska Kostajnica</derivirana_varijabla>
  </DomainObject.Predmet.ProtustrankaFormatedWithAdressOIB>
  <DomainObject.Predmet.ProtustrankaWithAdress>
    <izvorni_sadrzaj>EKO-MED d.o.o. za proizvodnju, trgovinu i usluge u stečaju Pavičića Antuna 2, 44430 Hrvatska Kostajnica</izvorni_sadrzaj>
    <derivirana_varijabla naziv="DomainObject.Predmet.ProtustrankaWithAdress_1">EKO-MED d.o.o. za proizvodnju, trgovinu i usluge u stečaju Pavičića Antuna 2, 44430 Hrvatska Kostajnica</derivirana_varijabla>
  </DomainObject.Predmet.ProtustrankaWithAdress>
  <DomainObject.Predmet.ProtustrankaWithAdressOIB>
    <izvorni_sadrzaj>EKO-MED d.o.o. za proizvodnju, trgovinu i usluge u stečaju, OIB 22445378929, Pavičića Antuna 2, 44430 Hrvatska Kostajnica</izvorni_sadrzaj>
    <derivirana_varijabla naziv="DomainObject.Predmet.ProtustrankaWithAdressOIB_1">EKO-MED d.o.o. za proizvodnju, trgovinu i usluge u stečaju, OIB 22445378929, Pavičića Antuna 2, 44430 Hrvatska Kostajnica</derivirana_varijabla>
  </DomainObject.Predmet.ProtustrankaWithAdressOIB>
  <DomainObject.Predmet.ProtustrankaNazivFormated>
    <izvorni_sadrzaj>EKO-MED d.o.o. za proizvodnju, trgovinu i usluge u stečaju</izvorni_sadrzaj>
    <derivirana_varijabla naziv="DomainObject.Predmet.ProtustrankaNazivFormated_1">EKO-MED d.o.o. za proizvodnju, trgovinu i usluge u stečaju</derivirana_varijabla>
  </DomainObject.Predmet.ProtustrankaNazivFormated>
  <DomainObject.Predmet.ProtustrankaNazivFormatedOIB>
    <izvorni_sadrzaj>EKO-MED d.o.o. za proizvodnju, trgovinu i usluge u stečaju, OIB 22445378929</izvorni_sadrzaj>
    <derivirana_varijabla naziv="DomainObject.Predmet.ProtustrankaNazivFormatedOIB_1">EKO-MED d.o.o. za proizvodnju, trgovinu i usluge u stečaju,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Juraj Jurić; Republika Hrvatska, Ministarstvo financija zastupanog po punomoćniku ŽUPANIJSKO DRŽAVNO ODVJETNIŠTVO U SISKU</izvorni_sadrzaj>
    <derivirana_varijabla naziv="DomainObject.Predmet.StrankaFormated_1">  FINA Regionalni centar Zagreb; ostali; Juraj Jurić; Republika Hrvatska, Ministarstvo financija zastupanog po punomoćniku ŽUPANIJSKO DRŽAVNO ODVJETNIŠTVO U SISKU</derivirana_varijabla>
  </DomainObject.Predmet.StrankaFormated>
  <DomainObject.Predmet.StrankaFormatedOIB>
    <izvorni_sadrzaj>  FINA Regionalni centar Zagreb, OIB 85821130368; ostali; Juraj Jurić, OIB 97668382210; Republika Hrvatska, Ministarstvo financija, OIB 18683136487 zastupanog po punomoćniku ŽUPANIJSKO DRŽAVNO ODVJETNIŠTVO U SISKU</izvorni_sadrzaj>
    <derivirana_varijabla naziv="DomainObject.Predmet.StrankaFormatedOIB_1">  FINA Regionalni centar Zagreb, OIB 85821130368; ostali; Juraj Jurić, OIB 97668382210; Republika Hrvatska,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Ulica grada Vukovara 70, 10000 Zagreb; ostali; Juraj Jurić, Ulica Don Ante Lizatovića 61, 44430 Donji Kukuruzari; Republika Hrvatska, Ministarstvo financija zastupanog po punomoćniku ŽUPANIJSKO DRŽAVNO ODVJETNIŠTVO U SISKU</izvorni_sadrzaj>
    <derivirana_varijabla naziv="DomainObject.Predmet.StrankaFormatedWithAdress_1"> FINA Regionalni centar Zagreb, Ulica grada Vukovara 70, 10000 Zagreb; ostali; Juraj Jurić, Ulica Don Ante Lizatovića 61, 44430 Donji Kukuruzari; Republika Hrvatska, Ministarstvo financija zastupanog po punomoćniku ŽUPANIJSKO DRŽAVNO ODVJETNIŠTVO U SISKU</derivirana_varijabla>
  </DomainObject.Predmet.StrankaFormatedWithAdress>
  <DomainObject.Predmet.StrankaFormatedWithAdressOIB>
    <izvorni_sadrzaj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izvorni_sadrzaj>
    <derivirana_varijabla naziv="DomainObject.Predmet.StrankaFormatedWithAdressOIB_1"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derivirana_varijabla>
  </DomainObject.Predmet.StrankaFormatedWithAdressOIB>
  <DomainObject.Predmet.StrankaWithAdress>
    <izvorni_sadrzaj>FINA Regionalni centar Zagreb Ulica grada Vukovara 70,10000 Zagreb,ostali ,Juraj Jurić Ulica Don Ante Lizatovića 61,44430 Donji Kukuruzari,Republika Hrvatska, Ministarstvo financija </izvorni_sadrzaj>
    <derivirana_varijabla naziv="DomainObject.Predmet.StrankaWithAdress_1">FINA Regionalni centar Zagreb Ulica grada Vukovara 70,10000 Zagreb,ostali ,Juraj Jurić Ulica Don Ante Lizatovića 61,44430 Donji Kukuruzari,Republika Hrvatska, Ministarstvo financija </derivirana_varijabla>
  </DomainObject.Predmet.StrankaWithAdress>
  <DomainObject.Predmet.StrankaWithAdressOIB>
    <izvorni_sadrzaj>FINA Regionalni centar Zagreb, OIB 85821130368, Ulica grada Vukovara 70,10000 Zagreb,ostali,Juraj Jurić, OIB 97668382210, Ulica Don Ante Lizatovića 61,44430 Donji Kukuruzari,Republika Hrvatska, Ministarstvo financija, OIB 18683136487</izvorni_sadrzaj>
    <derivirana_varijabla naziv="DomainObject.Predmet.StrankaWithAdressOIB_1">FINA Regionalni centar Zagreb, OIB 85821130368, Ulica grada Vukovara 70,10000 Zagreb,ostali,Juraj Jurić, OIB 97668382210, Ulica Don Ante Lizatovića 61,44430 Donji Kukuruzari,Republika Hrvatska, Ministarstvo financija, OIB 18683136487</derivirana_varijabla>
  </DomainObject.Predmet.StrankaWithAdressOIB>
  <DomainObject.Predmet.StrankaNazivFormated>
    <izvorni_sadrzaj>FINA Regionalni centar Zagreb,ostali,Juraj Jurić,Republika Hrvatska, Ministarstvo financija</izvorni_sadrzaj>
    <derivirana_varijabla naziv="DomainObject.Predmet.StrankaNazivFormated_1">FINA Regionalni centar Zagreb,ostali,Juraj Jurić,Republika Hrvatska, Ministarstvo financija</derivirana_varijabla>
  </DomainObject.Predmet.StrankaNazivFormated>
  <DomainObject.Predmet.StrankaNazivFormatedOIB>
    <izvorni_sadrzaj>FINA Regionalni centar Zagreb, OIB 85821130368,ostali,Juraj Jurić, OIB 97668382210,Republika Hrvatska, Ministarstvo financija, OIB 18683136487</izvorni_sadrzaj>
    <derivirana_varijabla naziv="DomainObject.Predmet.StrankaNazivFormatedOIB_1">FINA Regionalni centar Zagreb, OIB 85821130368,ostali,Juraj Jurić, OIB 97668382210,Republika Hrvatska,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ostali</item>
      <item>Juraj Jurić</item>
      <item>Republika Hrvatska, Ministarstvo financija zastupanog po punomoćniku ŽUPANIJSKO DRŽAVNO ODVJETNIŠTVO U SISKU</item>
    </izvorni_sadrzaj>
    <derivirana_varijabla naziv="DomainObject.Predmet.StrankaListFormated_1">
      <item>FINA Regionalni centar Zagreb</item>
      <item>ostali</item>
      <item>Juraj Jurić</item>
      <item>Republika Hrvatska,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izvorni_sadrzaj>
    <derivirana_varijabla naziv="DomainObject.Predmet.StrankaListFormatedWithAdress_1"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izvorni_sadrzaj>
    <derivirana_varijabla naziv="DomainObject.Predmet.StrankaListFormatedWithAdressOIB_1"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ostali</item>
      <item>Juraj Jurić</item>
      <item>Republika Hrvatska, Ministarstvo financija</item>
    </izvorni_sadrzaj>
    <derivirana_varijabla naziv="DomainObject.Predmet.StrankaListNazivFormated_1">
      <item>FINA Regionalni centar Zagreb</item>
      <item>ostali</item>
      <item>Juraj Jurić</item>
      <item>Republika Hrvatska, Ministarstvo financija</item>
    </derivirana_varijabla>
  </DomainObject.Predmet.StrankaListNazivFormated>
  <DomainObject.Predmet.StrankaListNazivFormatedOIB>
    <izvorni_sadrzaj>
      <item>FINA Regionalni centar Zagreb, OIB 85821130368</item>
      <item>ostali</item>
      <item>Juraj Jurić, OIB 97668382210</item>
      <item>Republika Hrvatska, Ministarstvo financija, OIB 18683136487</item>
    </izvorni_sadrzaj>
    <derivirana_varijabla naziv="DomainObject.Predmet.StrankaListNazivFormatedOIB_1">
      <item>FINA Regionalni centar Zagreb, OIB 85821130368</item>
      <item>ostali</item>
      <item>Juraj Jurić, OIB 97668382210</item>
      <item>Republika Hrvatska, Ministarstvo financija, OIB 18683136487</item>
    </derivirana_varijabla>
  </DomainObject.Predmet.StrankaListNazivFormatedOIB>
  <DomainObject.Predmet.ProtuStrankaListFormated>
    <izvorni_sadrzaj>
      <item>EKO-MED d.o.o. za proizvodnju, trgovinu i usluge u stečaju</item>
    </izvorni_sadrzaj>
    <derivirana_varijabla naziv="DomainObject.Predmet.ProtuStrankaListFormated_1">
      <item>EKO-MED d.o.o. za proizvodnju, trgovinu i usluge u stečaju</item>
    </derivirana_varijabla>
  </DomainObject.Predmet.ProtuStrankaListFormated>
  <DomainObject.Predmet.ProtuStrankaListFormatedOIB>
    <izvorni_sadrzaj>
      <item>EKO-MED d.o.o. za proizvodnju, trgovinu i usluge u stečaju, OIB 22445378929</item>
    </izvorni_sadrzaj>
    <derivirana_varijabla naziv="DomainObject.Predmet.ProtuStrankaListFormatedOIB_1">
      <item>EKO-MED d.o.o. za proizvodnju, trgovinu i usluge u stečaju, OIB 22445378929</item>
    </derivirana_varijabla>
  </DomainObject.Predmet.ProtuStrankaListFormatedOIB>
  <DomainObject.Predmet.ProtuStrankaListFormatedWithAdress>
    <izvorni_sadrzaj>
      <item>EKO-MED d.o.o. za proizvodnju, trgovinu i usluge u stečaju, Pavičića Antuna 2, 44430 Hrvatska Kostajnica</item>
    </izvorni_sadrzaj>
    <derivirana_varijabla naziv="DomainObject.Predmet.ProtuStrankaListFormatedWithAdress_1">
      <item>EKO-MED d.o.o. za proizvodnju, trgovinu i usluge u stečaju, Pavičića Antuna 2, 44430 Hrvatska Kostajnica</item>
    </derivirana_varijabla>
  </DomainObject.Predmet.ProtuStrankaListFormatedWithAdress>
  <DomainObject.Predmet.ProtuStrankaListFormatedWithAdressOIB>
    <izvorni_sadrzaj>
      <item>EKO-MED d.o.o. za proizvodnju, trgovinu i usluge u stečaju, OIB 22445378929, Pavičića Antuna 2, 44430 Hrvatska Kostajnica</item>
    </izvorni_sadrzaj>
    <derivirana_varijabla naziv="DomainObject.Predmet.ProtuStrankaListFormatedWithAdressOIB_1">
      <item>EKO-MED d.o.o. za proizvodnju, trgovinu i usluge u stečaju, OIB 22445378929, Pavičića Antuna 2, 44430 Hrvatska Kostajnica</item>
    </derivirana_varijabla>
  </DomainObject.Predmet.ProtuStrankaListFormatedWithAdressOIB>
  <DomainObject.Predmet.ProtuStrankaListNazivFormated>
    <izvorni_sadrzaj>
      <item>EKO-MED d.o.o. za proizvodnju, trgovinu i usluge u stečaju</item>
    </izvorni_sadrzaj>
    <derivirana_varijabla naziv="DomainObject.Predmet.ProtuStrankaListNazivFormated_1">
      <item>EKO-MED d.o.o. za proizvodnju, trgovinu i usluge u stečaju</item>
    </derivirana_varijabla>
  </DomainObject.Predmet.ProtuStrankaListNazivFormated>
  <DomainObject.Predmet.ProtuStrankaListNazivFormatedOIB>
    <izvorni_sadrzaj>
      <item>EKO-MED d.o.o. za proizvodnju, trgovinu i usluge u stečaju, OIB 22445378929</item>
    </izvorni_sadrzaj>
    <derivirana_varijabla naziv="DomainObject.Predmet.ProtuStrankaListNazivFormatedOIB_1">
      <item>EKO-MED d.o.o. za proizvodnju, trgovinu i usluge u stečaju, OIB 22445378929</item>
    </derivirana_varijabla>
  </DomainObject.Predmet.ProtuStrankaListNazivFormatedOIB>
  <DomainObject.Predmet.OstaliListFormated>
    <izvorni_sadrzaj>
      <item>Nevenka Koroman</item>
      <item>Juraj Jurić</item>
      <item>ŽUPANIJSKO DRŽAVNO ODVJETNIŠTVO U SISKU punomoćnik sudionika u postupku Republika Hrvatska, Ministarstvo financija</item>
    </izvorni_sadrzaj>
    <derivirana_varijabla naziv="DomainObject.Predmet.OstaliListFormated_1">
      <item>Nevenka Koroman</item>
      <item>Juraj Jurić</item>
      <item>ŽUPANIJSKO DRŽAVNO ODVJETNIŠTVO U SISKU punomoćnik sudionika u postupku Republika Hrvatska, Ministarstvo financija</item>
    </derivirana_varijabla>
  </DomainObject.Predmet.OstaliListFormated>
  <DomainObject.Predmet.OstaliListFormatedOIB>
    <izvorni_sadrzaj>
      <item>Nevenka Koroman, OIB 29918517997</item>
      <item>Juraj Jurić, OIB 97668382210</item>
      <item>ŽUPANIJSKO DRŽAVNO ODVJETNIŠTVO U SISKU, OIB 05526850490 punomoćnik sudionika u postupku Republika Hrvatska, Ministarstvo financija</item>
    </izvorni_sadrzaj>
    <derivirana_varijabla naziv="DomainObject.Predmet.OstaliListFormatedOIB_1">
      <item>Nevenka Koroman, OIB 29918517997</item>
      <item>Juraj Jurić, OIB 97668382210</item>
      <item>ŽUPANIJSKO DRŽAVNO ODVJETNIŠTVO U SISKU, OIB 05526850490 punomoćnik sudionika u postupku Republika Hrvatska, Ministarstvo financija</item>
    </derivirana_varijabla>
  </DomainObject.Predmet.OstaliListFormatedOIB>
  <DomainObject.Predmet.OstaliListFormatedWithAdress>
    <izvorni_sadrzaj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izvorni_sadrzaj>
    <derivirana_varijabla naziv="DomainObject.Predmet.OstaliListFormatedWithAdress_1"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derivirana_varijabla>
  </DomainObject.Predmet.OstaliListFormatedWithAdress>
  <DomainObject.Predmet.OstaliListFormatedWithAdressOIB>
    <izvorni_sadrzaj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izvorni_sadrzaj>
    <derivirana_varijabla naziv="DomainObject.Predmet.OstaliListFormatedWithAdressOIB_1"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derivirana_varijabla>
  </DomainObject.Predmet.OstaliListFormatedWithAdressOIB>
  <DomainObject.Predmet.OstaliListNazivFormated>
    <izvorni_sadrzaj>
      <item>Nevenka Koroman</item>
      <item>Juraj Jurić</item>
      <item>ŽUPANIJSKO DRŽAVNO ODVJETNIŠTVO U SISKU</item>
    </izvorni_sadrzaj>
    <derivirana_varijabla naziv="DomainObject.Predmet.OstaliListNazivFormated_1">
      <item>Nevenka Koroman</item>
      <item>Juraj Jurić</item>
      <item>ŽUPANIJSKO DRŽAVNO ODVJETNIŠTVO U SISKU</item>
    </derivirana_varijabla>
  </DomainObject.Predmet.OstaliListNazivFormated>
  <DomainObject.Predmet.OstaliListNazivFormatedOIB>
    <izvorni_sadrzaj>
      <item>Nevenka Koroman, OIB 29918517997</item>
      <item>Juraj Jurić, OIB 97668382210</item>
      <item>ŽUPANIJSKO DRŽAVNO ODVJETNIŠTVO U SISKU, OIB 05526850490</item>
    </izvorni_sadrzaj>
    <derivirana_varijabla naziv="DomainObject.Predmet.OstaliListNazivFormatedOIB_1">
      <item>Nevenka Koroman, OIB 29918517997</item>
      <item>Juraj Jurić, OIB 97668382210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EKO-MED d.o.o. za proizvodnju, trgovinu i usluge u stečaju</izvorni_sadrzaj>
    <derivirana_varijabla naziv="DomainObject.Predmet.ProtustrankaIDrugi_1">EKO-MED d.o.o. za proizvodnju, trgovinu i usluge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EKO-MED d.o.o. za proizvodnju, trgovinu i usluge u stečaju, OIB 22445378929, Pavičića Antuna 2, 44430 Hrvatska Kostajnica</izvorni_sadrzaj>
    <derivirana_varijabla naziv="DomainObject.Predmet.ProtustrankaIDrugiAdressOIB_1">EKO-MED d.o.o. za proizvodnju, trgovinu i usluge u stečaju,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EKO-MED d.o.o. za proizvodnju, trgovinu i usluge u stečaju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izvorni_sadrzaj>
    <derivirana_varijabla naziv="DomainObject.Predmet.SudioniciListNaziv_1">
      <item>EKO-MED d.o.o. za proizvodnju, trgovinu i usluge u stečaju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derivirana_varijabla>
  </DomainObject.Predmet.SudioniciListNaziv>
  <DomainObject.Predmet.SudioniciListAdressOIB>
    <izvorni_sadrzaj>
      <item>EKO-MED d.o.o. za proizvodnju, trgovinu i usluge u stečaju,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izvorni_sadrzaj>
    <derivirana_varijabla naziv="DomainObject.Predmet.SudioniciListAdressOIB_1">
      <item>EKO-MED d.o.o. za proizvodnju, trgovinu i usluge u stečaju,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izvorni_sadrzaj>
    <derivirana_varijabla naziv="DomainObject.Predmet.SudioniciListNazivOIB_1"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St-2485/2016-81</izvorni_sadrzaj>
    <derivirana_varijabla naziv="DomainObject.PredzadnjaOdlukaIzPredmeta.Oznaka_1">St-2485/2016-81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7E14C-AE2A-4D48-A444-B1A0EBC50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712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2018-08-14T10:41:00Z</dcterms:created>
  <dc:creator>gboljkovac</dc:creator>
  <cp:lastModifiedBy>Renata Klokočki</cp:lastModifiedBy>
  <cp:lastPrinted>2017-12-06T12:48:00Z</cp:lastPrinted>
  <dcterms:modified xmlns:xsi="http://www.w3.org/2001/XMLSchema-instance" xsi:type="dcterms:W3CDTF">2018-12-18T14:06:00Z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(ZAKLJUČAK-poziva se stečajni upravitelj-St-2485-16-Nevenka Koroman.docx)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