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93c1" w14:paraId="b6c93c1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