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83d0" w14:paraId="18583d0" w:rsidRDefault="0066066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0666" w:rsidP="00660666" w:rsidR="00AE649C">
      <w:pPr>
        <w:pStyle w:val="NormaleSPIS"/>
        <w:spacing w:after="0"/>
      </w:pPr>
      <w:r>
        <w:t xml:space="preserve">        Republika Hrvatska</w:t>
      </w:r>
    </w:p>
    <w:p w:rsidRDefault="00660666" w:rsidP="00660666" w:rsidR="00660666">
      <w:pPr>
        <w:pStyle w:val="NormaleSPIS"/>
        <w:spacing w:after="0"/>
      </w:pPr>
      <w:r>
        <w:t xml:space="preserve">      Trgovački sud u Bjelovaru</w:t>
      </w:r>
    </w:p>
    <w:p w:rsidRDefault="00660666" w:rsidP="00660666" w:rsidR="00660666">
      <w:pPr>
        <w:pStyle w:val="NormaleSPIS"/>
        <w:spacing w:after="0"/>
      </w:pPr>
      <w:r>
        <w:t>Bjelovar, Šetalište dr.I.Lebovića 42.</w:t>
      </w:r>
    </w:p>
    <w:p w:rsidRDefault="00660666" w:rsidP="00660666" w:rsidR="00660666">
      <w:pPr>
        <w:pStyle w:val="NormaleSPIS"/>
        <w:jc w:val="right"/>
        <w:rPr>
          <w:noProof/>
        </w:rPr>
      </w:pPr>
      <w:r>
        <w:rPr>
          <w:noProof/>
        </w:rPr>
        <w:t>Poslovni broj:7 St-205/2018-14</w:t>
      </w:r>
    </w:p>
    <w:p w:rsidRDefault="00660666" w:rsidP="00660666" w:rsidR="00660666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660666" w:rsidP="00660666" w:rsidR="00660666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660666" w:rsidP="00660666" w:rsidR="00660666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FINANCIJSKE AGENCIJE, OIB 85821130368, RC Zagreb, Trg svibanjskih žrtava 1995. 1, za otvaranje stečajnog postupka nad dužnikom</w:t>
      </w:r>
      <w:r>
        <w:rPr>
          <w:lang w:eastAsia="hr-HR"/>
        </w:rPr>
        <w:t xml:space="preserve"> SOVJAK d.o.o. za građevinarstvo i usluge iz Krapine, Magistratska 5, MBS 080803699, OIB 32750559570, 23</w:t>
      </w:r>
      <w:r>
        <w:t>. kolovoza 2018.</w:t>
      </w:r>
    </w:p>
    <w:p w:rsidRDefault="00660666" w:rsidP="00660666" w:rsidR="00660666">
      <w:pPr>
        <w:jc w:val="center"/>
      </w:pPr>
      <w:r>
        <w:t>r i j e š i o   j e</w:t>
      </w:r>
    </w:p>
    <w:p w:rsidRDefault="00660666" w:rsidP="00660666" w:rsidR="006606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1.Pokreće se postupak radi utvrđivanja uvjeta za otvaranje stečajnog postupka nad dužnikom SOVJAK d.o.o. za građevinarstvo i usluge iz Krapine, Magistratska 5, MBS 080803699, OIB 32750559570.</w:t>
      </w:r>
    </w:p>
    <w:p w:rsidRDefault="00660666" w:rsidP="00660666" w:rsidR="006606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660666" w:rsidP="00660666" w:rsidR="00660666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rPr>
          <w:lang w:eastAsia="hr-HR"/>
        </w:rPr>
        <w:t xml:space="preserve"> SOVJAK d.o.o. za građevinarstvo i usluge iz Krapine, Magistratska 5, MBS 080803699, OIB 32750559570,</w:t>
      </w:r>
      <w:r>
        <w:t xml:space="preserve"> p</w:t>
      </w:r>
      <w:r>
        <w:rPr>
          <w:noProof/>
        </w:rPr>
        <w:t>ostavlja se privremeni stečajni upravitelj.</w:t>
      </w:r>
    </w:p>
    <w:p w:rsidRDefault="00660666" w:rsidP="00660666" w:rsidR="00660666">
      <w:pPr>
        <w:ind w:firstLine="851"/>
        <w:jc w:val="both"/>
        <w:rPr>
          <w:noProof/>
        </w:rPr>
      </w:pPr>
      <w:r>
        <w:rPr>
          <w:noProof/>
        </w:rPr>
        <w:t>3.Za privremenog stečajnog upravitelja imenuje se Marijan Drljanovčan iz Miholjanca, Antuna Mihanovića 131, OIB 49708160625.</w:t>
      </w:r>
    </w:p>
    <w:p w:rsidRDefault="00660666" w:rsidP="00660666" w:rsidR="00660666">
      <w:pPr>
        <w:ind w:firstLine="851"/>
        <w:jc w:val="both"/>
        <w:rPr>
          <w:noProof/>
        </w:rPr>
      </w:pPr>
      <w:r>
        <w:rPr>
          <w:noProof/>
        </w:rPr>
        <w:t>4.Privremeni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660666" w:rsidP="00660666" w:rsidR="00660666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660666" w:rsidP="00660666" w:rsidR="00660666">
      <w:pPr>
        <w:ind w:firstLine="851"/>
        <w:jc w:val="both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</w:t>
      </w:r>
    </w:p>
    <w:p w:rsidRDefault="00660666" w:rsidP="00660666" w:rsidR="00660666">
      <w:pPr>
        <w:ind w:firstLine="851"/>
        <w:jc w:val="both"/>
        <w:rPr>
          <w:noProof/>
        </w:rPr>
      </w:pPr>
      <w:r>
        <w:rPr>
          <w:noProof/>
        </w:rPr>
        <w:t>5. Saziva se ročište radi izjašnjenja o prijedlogu i rasprave o uvjetima za otvaranje stečajnog postupka za dan 11. listopada 2018. godine u 09,30 sati u ovome sudu u Bjelovaru, Šetalište dr. Ivše Lebovića 42, sudnica br. 2, na koje se pozivaju dostavom ovoga rješenja:</w:t>
      </w:r>
    </w:p>
    <w:p w:rsidRDefault="00660666" w:rsidP="00660666" w:rsidR="00660666">
      <w:pPr>
        <w:ind w:firstLine="851"/>
        <w:jc w:val="both"/>
        <w:rPr>
          <w:noProof/>
        </w:rPr>
      </w:pPr>
      <w:r>
        <w:rPr>
          <w:noProof/>
        </w:rPr>
        <w:t>-predlagatelj FINA, RC Zagreb,</w:t>
      </w:r>
    </w:p>
    <w:p w:rsidRDefault="00660666" w:rsidP="00660666" w:rsidR="00660666">
      <w:pPr>
        <w:ind w:firstLine="851"/>
        <w:jc w:val="both"/>
        <w:rPr>
          <w:noProof/>
        </w:rPr>
      </w:pPr>
      <w:r>
        <w:rPr>
          <w:noProof/>
        </w:rPr>
        <w:t>-zakonski zastupnik dužnika Silvija Smrekar iz Donje Šemnice 67,</w:t>
      </w:r>
    </w:p>
    <w:p w:rsidRDefault="00660666" w:rsidP="00660666" w:rsidR="00660666">
      <w:pPr>
        <w:ind w:firstLine="851"/>
        <w:jc w:val="both"/>
        <w:rPr>
          <w:noProof/>
        </w:rPr>
      </w:pPr>
    </w:p>
    <w:p w:rsidRDefault="00660666" w:rsidP="00660666" w:rsidR="00660666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660666" w:rsidP="00660666" w:rsidR="00660666">
      <w:pPr>
        <w:ind w:firstLine="851"/>
        <w:jc w:val="right"/>
        <w:rPr>
          <w:noProof/>
        </w:rPr>
      </w:pPr>
      <w:r>
        <w:rPr>
          <w:noProof/>
        </w:rPr>
        <w:t>Poslovni broj:7 St-205/2018-14</w:t>
      </w:r>
    </w:p>
    <w:p w:rsidRDefault="00660666" w:rsidP="00660666" w:rsidR="00660666">
      <w:pPr>
        <w:ind w:firstLine="851"/>
        <w:jc w:val="both"/>
        <w:rPr>
          <w:noProof/>
        </w:rPr>
      </w:pPr>
      <w:r>
        <w:rPr>
          <w:noProof/>
        </w:rPr>
        <w:t xml:space="preserve">-privremeni stečajni upravitelj Marijan Drljanovčan iz Miholjanca, Antuna Mihanovića 131. </w:t>
      </w:r>
    </w:p>
    <w:p w:rsidRDefault="00660666" w:rsidP="00660666" w:rsidR="00660666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registru.</w:t>
      </w:r>
      <w:r>
        <w:rPr>
          <w:rFonts w:eastAsia="Times New Roman"/>
          <w:lang w:eastAsia="hr-HR"/>
        </w:rPr>
        <w:t xml:space="preserve"> </w:t>
      </w:r>
    </w:p>
    <w:p w:rsidRDefault="00660666" w:rsidP="00660666" w:rsidR="00660666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660666" w:rsidP="00660666" w:rsidR="00660666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Zagrebu prijedlog za otvaranje stečaja nad dužnikom. U prijedlogu navodi da na dan 08.08.2017. godine dužnik u Očevidniku redoslijeda osnova za plaćanje ima evidentirane neizvršene osnove za plaćanje u neprekinutom razdoblju od 120 dana, u ukupnom iznosu od 18.203,18 kuna, u koji iznos je uračunata kamata i naknada Financijske agencije za provedbu ovrhe na novčanim sredstvima. Prema podacima koje je FINI dostavio Hrvatski zavod za mirovinsko osiguranje dužnik ima jednog zaposlenika.              </w:t>
      </w:r>
    </w:p>
    <w:p w:rsidRDefault="00660666" w:rsidP="00660666" w:rsidR="00660666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660666" w:rsidP="00660666" w:rsidR="00660666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660666" w:rsidP="00660666" w:rsidR="00660666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    </w:t>
      </w:r>
      <w:r>
        <w:rPr>
          <w:noProof/>
        </w:rPr>
        <w:tab/>
        <w:t xml:space="preserve"> </w:t>
      </w:r>
    </w:p>
    <w:p w:rsidRDefault="00660666" w:rsidP="00660666" w:rsidR="00660666">
      <w:pPr>
        <w:jc w:val="center"/>
        <w:outlineLvl w:val="0"/>
        <w:rPr>
          <w:noProof/>
        </w:rPr>
      </w:pPr>
      <w:r>
        <w:rPr>
          <w:noProof/>
        </w:rPr>
        <w:t xml:space="preserve">Bjelovar 23. kolovoza 2018. </w:t>
      </w:r>
    </w:p>
    <w:p w:rsidRDefault="00660666" w:rsidP="00660666" w:rsidR="00660666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</w:p>
    <w:p w:rsidRDefault="00660666" w:rsidP="00660666" w:rsidR="00660666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Tomislav Mrazović,v.r.</w:t>
      </w:r>
    </w:p>
    <w:p w:rsidRDefault="00660666" w:rsidP="00660666" w:rsidR="00660666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Za točnost otpravka-ovlašteni službenik</w:t>
      </w:r>
    </w:p>
    <w:p w:rsidRDefault="00660666" w:rsidP="00660666" w:rsidR="00660666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</w:t>
      </w:r>
      <w:r>
        <w:rPr>
          <w:noProof/>
        </w:rPr>
        <w:t xml:space="preserve">    </w:t>
      </w:r>
      <w:bookmarkStart w:name="_GoBack" w:id="0"/>
      <w:bookmarkEnd w:id="0"/>
      <w:r>
        <w:rPr>
          <w:noProof/>
        </w:rPr>
        <w:t xml:space="preserve">       Jasmina Tubić</w:t>
      </w:r>
    </w:p>
    <w:p w:rsidRDefault="00660666" w:rsidP="00660666" w:rsidR="00660666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ovog rješenja nije dopuštena posebna žalba (čl.115. st.1. SZ-a), dok se protiv toč.2., 3. i 4.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sectPr w:rsidSect="0032366B" w:rsidR="0066066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666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St-205/2018-14</izvorni_sadrzaj>
    <derivirana_varijabla naziv="DomainObject.Oznaka_1">St-205/2018-14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SOVJAK d.o.o. zastupanog po punomoćniku Slivija Smrekar</izvorni_sadrzaj>
    <derivirana_varijabla naziv="DomainObject.Predmet.ProtustrankaFormated_1">  SOVJAK d.o.o. zastupanog po punomoćniku Slivija Smrekar</derivirana_varijabla>
  </DomainObject.Predmet.ProtustrankaFormated>
  <DomainObject.Predmet.ProtustrankaFormatedOIB>
    <izvorni_sadrzaj>  SOVJAK d.o.o., OIB 32750559570 zastupanog po punomoćniku Slivija Smrekar</izvorni_sadrzaj>
    <derivirana_varijabla naziv="DomainObject.Predmet.ProtustrankaFormatedOIB_1">  SOVJAK d.o.o., OIB 32750559570 zastupanog po punomoćniku Slivija Smrekar</derivirana_varijabla>
  </DomainObject.Predmet.ProtustrankaFormatedOIB>
  <DomainObject.Predmet.ProtustrankaFormatedWithAdress>
    <izvorni_sadrzaj> SOVJAK d.o.o., Magistratska 5, 49000 Krapina zastupanog po punomoćniku Slivija Smrekar</izvorni_sadrzaj>
    <derivirana_varijabla naziv="DomainObject.Predmet.ProtustrankaFormatedWithAdress_1"> SOVJAK d.o.o., Magistratska 5, 49000 Krapina zastupanog po punomoćniku Slivija Smrekar</derivirana_varijabla>
  </DomainObject.Predmet.ProtustrankaFormatedWithAdress>
  <DomainObject.Predmet.ProtustrankaFormatedWithAdressOIB>
    <izvorni_sadrzaj> SOVJAK d.o.o., OIB 32750559570, Magistratska 5, 49000 Krapina zastupanog po punomoćniku Slivija Smrekar</izvorni_sadrzaj>
    <derivirana_varijabla naziv="DomainObject.Predmet.ProtustrankaFormatedWithAdressOIB_1"> SOVJAK d.o.o., OIB 32750559570, Magistratska 5, 49000 Krapina zastupanog po punomoćniku Slivija Smrekar</derivirana_varijabla>
  </DomainObject.Predmet.ProtustrankaFormatedWithAdressOIB>
  <DomainObject.Predmet.ProtustrankaWithAdress>
    <izvorni_sadrzaj>SOVJAK d.o.o. Magistratska 5, 49000 Krapina</izvorni_sadrzaj>
    <derivirana_varijabla naziv="DomainObject.Predmet.ProtustrankaWithAdress_1">SOVJAK d.o.o. Magistratska 5, 49000 Krapina</derivirana_varijabla>
  </DomainObject.Predmet.ProtustrankaWithAdress>
  <DomainObject.Predmet.ProtustrankaWithAdressOIB>
    <izvorni_sadrzaj>SOVJAK d.o.o., OIB 32750559570, Magistratska 5, 49000 Krapina</izvorni_sadrzaj>
    <derivirana_varijabla naziv="DomainObject.Predmet.ProtustrankaWithAdressOIB_1">SOVJAK d.o.o., OIB 32750559570, Magistratska 5, 49000 Krapina</derivirana_varijabla>
  </DomainObject.Predmet.ProtustrankaWithAdressOIB>
  <DomainObject.Predmet.ProtustrankaNazivFormated>
    <izvorni_sadrzaj>SOVJAK d.o.o.</izvorni_sadrzaj>
    <derivirana_varijabla naziv="DomainObject.Predmet.ProtustrankaNazivFormated_1">SOVJAK d.o.o.</derivirana_varijabla>
  </DomainObject.Predmet.ProtustrankaNazivFormated>
  <DomainObject.Predmet.ProtustrankaNazivFormatedOIB>
    <izvorni_sadrzaj>SOVJAK d.o.o., OIB 32750559570</izvorni_sadrzaj>
    <derivirana_varijabla naziv="DomainObject.Predmet.ProtustrankaNazivFormatedOIB_1">SOVJAK d.o.o., OIB 32750559570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SOVJAK d.o.o. zastupanog po punomoćniku Slivija Smrekar</item>
    </izvorni_sadrzaj>
    <derivirana_varijabla naziv="DomainObject.Predmet.ProtuStrankaListFormated_1">
      <item>SOVJAK d.o.o. zastupanog po punomoćniku Slivija Smrekar</item>
    </derivirana_varijabla>
  </DomainObject.Predmet.ProtuStrankaListFormated>
  <DomainObject.Predmet.ProtuStrankaListFormatedOIB>
    <izvorni_sadrzaj>
      <item>SOVJAK d.o.o., OIB 32750559570 zastupanog po punomoćniku Slivija Smrekar</item>
    </izvorni_sadrzaj>
    <derivirana_varijabla naziv="DomainObject.Predmet.ProtuStrankaListFormatedOIB_1">
      <item>SOVJAK d.o.o., OIB 32750559570 zastupanog po punomoćniku Slivija Smrekar</item>
    </derivirana_varijabla>
  </DomainObject.Predmet.ProtuStrankaListFormatedOIB>
  <DomainObject.Predmet.ProtuStrankaListFormatedWithAdress>
    <izvorni_sadrzaj>
      <item>SOVJAK d.o.o., Magistratska 5, 49000 Krapina zastupanog po punomoćniku Slivija Smrekar</item>
    </izvorni_sadrzaj>
    <derivirana_varijabla naziv="DomainObject.Predmet.ProtuStrankaListFormatedWithAdress_1">
      <item>SOVJAK d.o.o., Magistratska 5, 49000 Krapina zastupanog po punomoćniku Slivija Smrekar</item>
    </derivirana_varijabla>
  </DomainObject.Predmet.ProtuStrankaListFormatedWithAdress>
  <DomainObject.Predmet.ProtuStrankaListFormatedWithAdressOIB>
    <izvorni_sadrzaj>
      <item>SOVJAK d.o.o., OIB 32750559570, Magistratska 5, 49000 Krapina zastupanog po punomoćniku Slivija Smrekar</item>
    </izvorni_sadrzaj>
    <derivirana_varijabla naziv="DomainObject.Predmet.ProtuStrankaListFormatedWithAdressOIB_1">
      <item>SOVJAK d.o.o., OIB 32750559570, Magistratska 5, 49000 Krapina zastupanog po punomoćniku Slivija Smrekar</item>
    </derivirana_varijabla>
  </DomainObject.Predmet.ProtuStrankaListFormatedWithAdressOIB>
  <DomainObject.Predmet.ProtuStrankaListNazivFormated>
    <izvorni_sadrzaj>
      <item>SOVJAK d.o.o.</item>
    </izvorni_sadrzaj>
    <derivirana_varijabla naziv="DomainObject.Predmet.ProtuStrankaListNazivFormated_1">
      <item>SOVJAK d.o.o.</item>
    </derivirana_varijabla>
  </DomainObject.Predmet.ProtuStrankaListNazivFormated>
  <DomainObject.Predmet.ProtuStrankaListNazivFormatedOIB>
    <izvorni_sadrzaj>
      <item>SOVJAK d.o.o., OIB 32750559570</item>
    </izvorni_sadrzaj>
    <derivirana_varijabla naziv="DomainObject.Predmet.ProtuStrankaListNazivFormatedOIB_1">
      <item>SOVJAK d.o.o., OIB 32750559570</item>
    </derivirana_varijabla>
  </DomainObject.Predmet.ProtuStrankaListNazivFormatedOIB>
  <DomainObject.Predmet.OstaliListFormated>
    <izvorni_sadrzaj>
      <item>Slivija Smrekar punomoćnik sudionika u postupku SOVJAK d.o.o.</item>
    </izvorni_sadrzaj>
    <derivirana_varijabla naziv="DomainObject.Predmet.OstaliListFormated_1">
      <item>Slivija Smrekar punomoćnik sudionika u postupku SOVJAK d.o.o.</item>
    </derivirana_varijabla>
  </DomainObject.Predmet.OstaliListFormated>
  <DomainObject.Predmet.OstaliListFormatedOIB>
    <izvorni_sadrzaj>
      <item>Slivija Smrekar, OIB 16002663447 punomoćnik sudionika u postupku SOVJAK d.o.o.</item>
    </izvorni_sadrzaj>
    <derivirana_varijabla naziv="DomainObject.Predmet.OstaliListFormatedOIB_1">
      <item>Slivija Smrekar, OIB 16002663447 punomoćnik sudionika u postupku SOVJAK d.o.o.</item>
    </derivirana_varijabla>
  </DomainObject.Predmet.OstaliListFormatedOIB>
  <DomainObject.Predmet.OstaliListFormatedWithAdress>
    <izvorni_sadrzaj>
      <item>Slivija Smrekar, Donja Šemnica 67, 49000 Donja Šemnica punomoćnik sudionika u postupku SOVJAK d.o.o.</item>
    </izvorni_sadrzaj>
    <derivirana_varijabla naziv="DomainObject.Predmet.OstaliListFormatedWithAdress_1">
      <item>Slivija Smrekar, Donja Šemnica 67, 49000 Donja Šemnica punomoćnik sudionika u postupku SOVJAK d.o.o.</item>
    </derivirana_varijabla>
  </DomainObject.Predmet.OstaliListFormatedWithAdress>
  <DomainObject.Predmet.OstaliListFormatedWithAdressOIB>
    <izvorni_sadrzaj>
      <item>Slivija Smrekar, OIB 16002663447, Donja Šemnica 67, 49000 Donja Šemnica punomoćnik sudionika u postupku SOVJAK d.o.o.</item>
    </izvorni_sadrzaj>
    <derivirana_varijabla naziv="DomainObject.Predmet.OstaliListFormatedWithAdressOIB_1">
      <item>Slivija Smrekar, OIB 16002663447, Donja Šemnica 67, 49000 Donja Šemnica punomoćnik sudionika u postupku SOVJAK d.o.o.</item>
    </derivirana_varijabla>
  </DomainObject.Predmet.OstaliListFormatedWithAdressOIB>
  <DomainObject.Predmet.OstaliListNazivFormated>
    <izvorni_sadrzaj>
      <item>Slivija Smrekar</item>
    </izvorni_sadrzaj>
    <derivirana_varijabla naziv="DomainObject.Predmet.OstaliListNazivFormated_1">
      <item>Slivija Smrekar</item>
    </derivirana_varijabla>
  </DomainObject.Predmet.OstaliListNazivFormated>
  <DomainObject.Predmet.OstaliListNazivFormatedOIB>
    <izvorni_sadrzaj>
      <item>Slivija Smrekar, OIB 16002663447</item>
    </izvorni_sadrzaj>
    <derivirana_varijabla naziv="DomainObject.Predmet.OstaliListNazivFormatedOIB_1">
      <item>Slivija Smrekar, OIB 16002663447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St-205/2018-14</izvorni_sadrzaj>
    <derivirana_varijabla naziv="DomainObject.PoslovniBrojDokumenta_1">St-205/2018-14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SOVJAK d.o.o.</izvorni_sadrzaj>
    <derivirana_varijabla naziv="DomainObject.Predmet.ProtustrankaIDrugi_1">SOVJAK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SOVJAK d.o.o., OIB 32750559570, Magistratska 5, 49000 Krapina</izvorni_sadrzaj>
    <derivirana_varijabla naziv="DomainObject.Predmet.ProtustrankaIDrugiAdressOIB_1">SOVJAK d.o.o., OIB 32750559570, Magistratska 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SOVJAK d.o.o.</item>
      <item>FINA Regionalni centar Zagreb</item>
      <item>Slivija Smrekar</item>
    </izvorni_sadrzaj>
    <derivirana_varijabla naziv="DomainObject.Predmet.SudioniciListNaziv_1">
      <item>SOVJAK d.o.o.</item>
      <item>FINA Regionalni centar Zagreb</item>
      <item>Slivija Smrekar</item>
    </derivirana_varijabla>
  </DomainObject.Predmet.SudioniciListNaziv>
  <DomainObject.Predmet.SudioniciListAdressOIB>
    <izvorni_sadrzaj>
      <item>SOVJAK d.o.o., OIB 32750559570, Magistratska 5,49000 Krapina</item>
      <item>FINA Regionalni centar Zagreb, OIB 85821130368, Trg svibanjskih žrtava 1995. 1,10000 Zagreb</item>
      <item>Slivija Smrekar, OIB 16002663447, Donja Šemnica 67,49000 Donja Šemnica</item>
    </izvorni_sadrzaj>
    <derivirana_varijabla naziv="DomainObject.Predmet.SudioniciListAdressOIB_1">
      <item>SOVJAK d.o.o., OIB 32750559570, Magistratska 5,49000 Krapina</item>
      <item>FINA Regionalni centar Zagreb, OIB 85821130368, Trg svibanjskih žrtava 1995. 1,10000 Zagreb</item>
      <item>Slivija Smrekar, OIB 16002663447, Donja Šemnica 67,49000 Donja Šemnica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BB8A6-BB08-4DB6-B2E6-BAA1A8450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3616</properties:Characters>
  <properties:Lines>72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