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b2bd" w14:paraId="a65b2bd" w:rsidRDefault="001E1C76" w:rsidP="001E1C76" w:rsidR="001E1C76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E1C76" w:rsidP="001E1C76" w:rsidR="001E1C76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="00DF0360">
        <w:tab/>
        <w:t xml:space="preserve">   1 St-</w:t>
      </w:r>
      <w:r w:rsidR="00A90861">
        <w:t>58</w:t>
      </w:r>
      <w:r w:rsidRPr="001568BE">
        <w:t>/20</w:t>
      </w:r>
      <w:r w:rsidRPr="00F06A9B">
        <w:t>1</w:t>
      </w:r>
      <w:r w:rsidR="00A90861">
        <w:t>5</w:t>
      </w:r>
      <w:r w:rsidRPr="00F06A9B">
        <w:t>-</w:t>
      </w:r>
      <w:r w:rsidR="00A90861">
        <w:t>62</w:t>
      </w:r>
    </w:p>
    <w:p w:rsidRDefault="001E1C76" w:rsidP="001E1C76" w:rsidR="001E1C76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1C76" w:rsidP="001E1C76" w:rsidR="001E1C76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E1C76" w:rsidP="00675CE5" w:rsidR="001E1C76">
      <w:r w:rsidRPr="00F06A9B">
        <w:tab/>
      </w:r>
      <w:r w:rsidRPr="00F06A9B">
        <w:tab/>
      </w:r>
      <w:r w:rsidRPr="00F06A9B">
        <w:tab/>
      </w:r>
    </w:p>
    <w:p w:rsidRDefault="00675CE5" w:rsidP="00675CE5" w:rsidR="00675CE5"/>
    <w:p w:rsidRDefault="00867692" w:rsidP="00675CE5" w:rsidR="00867692" w:rsidRPr="00F06A9B"/>
    <w:p w:rsidRDefault="001E1C76" w:rsidP="001E1C76" w:rsidR="001E1C76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A90861">
        <w:t>ANNAPOLIS NEKRETNINE d.o.o. Novigrad, Rotonda 1, OIB: 84221918287</w:t>
      </w:r>
      <w:r w:rsidRPr="00F06A9B">
        <w:t xml:space="preserve">, </w:t>
      </w:r>
      <w:r w:rsidR="00A90861">
        <w:t>18</w:t>
      </w:r>
      <w:r w:rsidR="006425FC">
        <w:t>. srpnja</w:t>
      </w:r>
      <w:r>
        <w:t xml:space="preserve"> 2018.</w:t>
      </w:r>
    </w:p>
    <w:p w:rsidRDefault="001E1C76" w:rsidP="001E1C76" w:rsidR="001E1C76" w:rsidRPr="00A078CC">
      <w:pPr>
        <w:jc w:val="both"/>
      </w:pPr>
    </w:p>
    <w:p w:rsidRDefault="001E1C76" w:rsidP="001E1C76" w:rsidR="001E1C76" w:rsidRPr="00A078CC">
      <w:pPr>
        <w:jc w:val="center"/>
      </w:pPr>
      <w:r>
        <w:t>z a k lj u č i o  j e</w:t>
      </w:r>
    </w:p>
    <w:p w:rsidRDefault="001E1C76" w:rsidP="001E1C76" w:rsidR="001E1C76" w:rsidRPr="007D0794"/>
    <w:p w:rsidRDefault="001E1C76" w:rsidP="006C06BB" w:rsidR="001E1C76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="00606BED"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 w:rsidR="00606BED"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606BED" w:rsidP="00606BED" w:rsidR="00606BED">
      <w:pPr>
        <w:jc w:val="both"/>
      </w:pPr>
    </w:p>
    <w:p w:rsidRDefault="00606BED" w:rsidP="00606BED" w:rsidR="00606BED">
      <w:pPr>
        <w:jc w:val="both"/>
      </w:pPr>
      <w:r>
        <w:tab/>
        <w:t xml:space="preserve">- </w:t>
      </w:r>
      <w:r w:rsidR="00A90861">
        <w:t>Goran Glažar, Kostrena, Glavani 17</w:t>
      </w:r>
      <w:r>
        <w:t xml:space="preserve">, OIB: </w:t>
      </w:r>
      <w:r w:rsidR="00A90861">
        <w:t>26657891620</w:t>
      </w:r>
      <w:r>
        <w:t>,</w:t>
      </w:r>
      <w:r w:rsidRPr="00252067">
        <w:t xml:space="preserve"> </w:t>
      </w:r>
      <w:r>
        <w:t xml:space="preserve">u iznosu od </w:t>
      </w:r>
      <w:r w:rsidR="00A90861">
        <w:t>114.755,35</w:t>
      </w:r>
      <w:r>
        <w:t xml:space="preserve"> kn, </w:t>
      </w:r>
      <w:r w:rsidR="00605D9E">
        <w:t xml:space="preserve">(ID nadmetanja: </w:t>
      </w:r>
      <w:r w:rsidR="00A90861">
        <w:t>8751</w:t>
      </w:r>
      <w:r w:rsidR="00605D9E">
        <w:t xml:space="preserve">) </w:t>
      </w:r>
      <w:r>
        <w:t>na račun broj HR</w:t>
      </w:r>
      <w:r w:rsidR="00A90861">
        <w:t>71</w:t>
      </w:r>
      <w:r>
        <w:t xml:space="preserve"> </w:t>
      </w:r>
      <w:r w:rsidR="006425FC">
        <w:t>2402</w:t>
      </w:r>
      <w:r w:rsidR="00867692">
        <w:t xml:space="preserve"> </w:t>
      </w:r>
      <w:r w:rsidR="006425FC">
        <w:t>006</w:t>
      </w:r>
      <w:r w:rsidR="00A90861">
        <w:t>3</w:t>
      </w:r>
      <w:r w:rsidR="00867692">
        <w:t xml:space="preserve"> </w:t>
      </w:r>
      <w:r w:rsidR="00A90861">
        <w:t>2060</w:t>
      </w:r>
      <w:r w:rsidR="00867692">
        <w:t xml:space="preserve"> </w:t>
      </w:r>
      <w:r w:rsidR="00A90861">
        <w:t>1471</w:t>
      </w:r>
      <w:r w:rsidR="00867692">
        <w:t xml:space="preserve"> </w:t>
      </w:r>
      <w:r w:rsidR="00A90861">
        <w:t>7</w:t>
      </w:r>
      <w:r w:rsidR="00984E5F">
        <w:t>,</w:t>
      </w:r>
    </w:p>
    <w:p w:rsidRDefault="00984E5F" w:rsidP="00606BED" w:rsidR="00984E5F">
      <w:pPr>
        <w:jc w:val="both"/>
      </w:pPr>
    </w:p>
    <w:p w:rsidRDefault="00984E5F" w:rsidP="00984E5F" w:rsidR="00984E5F">
      <w:pPr>
        <w:jc w:val="both"/>
      </w:pPr>
      <w:r>
        <w:tab/>
        <w:t xml:space="preserve">- </w:t>
      </w:r>
      <w:r w:rsidR="00A90861">
        <w:t>4D VISION d.o.o. Rijeka, Kružna 6</w:t>
      </w:r>
      <w:r>
        <w:t xml:space="preserve">, OIB: </w:t>
      </w:r>
      <w:r w:rsidR="00A90861">
        <w:t>33787490888</w:t>
      </w:r>
      <w:r>
        <w:t>,</w:t>
      </w:r>
      <w:r w:rsidRPr="00252067">
        <w:t xml:space="preserve"> </w:t>
      </w:r>
      <w:r>
        <w:t xml:space="preserve">u iznosu od </w:t>
      </w:r>
      <w:r w:rsidR="00A90861">
        <w:t xml:space="preserve">114.755,35 </w:t>
      </w:r>
      <w:r>
        <w:t xml:space="preserve">kn, (ID nadmetanja: </w:t>
      </w:r>
      <w:r w:rsidR="00A90861">
        <w:t>8751</w:t>
      </w:r>
      <w:r w:rsidR="00457A6B">
        <w:t>) na račun broj HR</w:t>
      </w:r>
      <w:r w:rsidR="00A90861">
        <w:t>80</w:t>
      </w:r>
      <w:r>
        <w:t xml:space="preserve"> </w:t>
      </w:r>
      <w:r w:rsidR="006425FC">
        <w:t>2402</w:t>
      </w:r>
      <w:r>
        <w:t xml:space="preserve"> </w:t>
      </w:r>
      <w:r w:rsidR="006425FC">
        <w:t>0061</w:t>
      </w:r>
      <w:r>
        <w:t xml:space="preserve"> </w:t>
      </w:r>
      <w:r w:rsidR="00A90861">
        <w:t>1008</w:t>
      </w:r>
      <w:r>
        <w:t xml:space="preserve"> </w:t>
      </w:r>
      <w:r w:rsidR="00A90861">
        <w:t>6759</w:t>
      </w:r>
      <w:r>
        <w:t xml:space="preserve"> </w:t>
      </w:r>
      <w:r w:rsidR="00A90861">
        <w:t>3</w:t>
      </w:r>
      <w:r>
        <w:t>,</w:t>
      </w:r>
    </w:p>
    <w:p w:rsidRDefault="00984E5F" w:rsidP="00606BED" w:rsidR="00984E5F">
      <w:pPr>
        <w:jc w:val="both"/>
      </w:pPr>
    </w:p>
    <w:p w:rsidRDefault="00984E5F" w:rsidP="003A3E2F" w:rsidR="003A3E2F">
      <w:pPr>
        <w:ind w:firstLine="708"/>
        <w:jc w:val="both"/>
      </w:pPr>
      <w:r>
        <w:t xml:space="preserve">- </w:t>
      </w:r>
      <w:r w:rsidR="00A90861">
        <w:t>Mladen Pavičić, Split, Antuna Branka Šimića 58</w:t>
      </w:r>
      <w:r w:rsidR="003A3E2F">
        <w:t xml:space="preserve">, OIB: </w:t>
      </w:r>
      <w:r w:rsidR="00A90861">
        <w:t>02593188458</w:t>
      </w:r>
      <w:r w:rsidR="003A3E2F">
        <w:t>,</w:t>
      </w:r>
      <w:r w:rsidR="003A3E2F" w:rsidRPr="00252067">
        <w:t xml:space="preserve"> </w:t>
      </w:r>
      <w:r w:rsidR="003A3E2F">
        <w:t xml:space="preserve">u iznosu od </w:t>
      </w:r>
      <w:r w:rsidR="00A90861">
        <w:t xml:space="preserve">114.755,35 kn, (ID nadmetanja: 8751) </w:t>
      </w:r>
      <w:r w:rsidR="003A3E2F">
        <w:t xml:space="preserve">na račun </w:t>
      </w:r>
      <w:r w:rsidR="00A90861">
        <w:t>broj HR26</w:t>
      </w:r>
      <w:r w:rsidR="006425FC">
        <w:t xml:space="preserve"> </w:t>
      </w:r>
      <w:r w:rsidR="00A90861">
        <w:t>2360 0003</w:t>
      </w:r>
      <w:r w:rsidR="006425FC">
        <w:t xml:space="preserve"> </w:t>
      </w:r>
      <w:r w:rsidR="00A90861">
        <w:t>2224</w:t>
      </w:r>
      <w:r w:rsidR="006425FC">
        <w:t xml:space="preserve"> </w:t>
      </w:r>
      <w:r w:rsidR="00A90861">
        <w:t>3632</w:t>
      </w:r>
      <w:r w:rsidR="006425FC">
        <w:t xml:space="preserve"> </w:t>
      </w:r>
      <w:r w:rsidR="00A90861">
        <w:t>7</w:t>
      </w:r>
      <w:r w:rsidR="006425FC">
        <w:t>,</w:t>
      </w:r>
    </w:p>
    <w:p w:rsidRDefault="006425FC" w:rsidP="003A3E2F" w:rsidR="006425FC">
      <w:pPr>
        <w:ind w:firstLine="708"/>
        <w:jc w:val="both"/>
      </w:pPr>
    </w:p>
    <w:p w:rsidRDefault="006425FC" w:rsidP="006425FC" w:rsidR="006425FC">
      <w:pPr>
        <w:ind w:firstLine="708"/>
        <w:jc w:val="both"/>
      </w:pPr>
      <w:r>
        <w:t xml:space="preserve">- </w:t>
      </w:r>
      <w:r w:rsidR="005E1E9F">
        <w:t>TOP KRAFT d.o.o. Zagreb, Motajička 1</w:t>
      </w:r>
      <w:r>
        <w:t xml:space="preserve">, OIB: </w:t>
      </w:r>
      <w:r w:rsidR="005E1E9F">
        <w:t>14387113018</w:t>
      </w:r>
      <w:r>
        <w:t>,</w:t>
      </w:r>
      <w:r w:rsidRPr="00252067">
        <w:t xml:space="preserve"> </w:t>
      </w:r>
      <w:r>
        <w:t xml:space="preserve">u iznosu od </w:t>
      </w:r>
      <w:r w:rsidR="005E1E9F">
        <w:t>114.755,35 kn, (ID nadmetanja: 8751</w:t>
      </w:r>
      <w:r>
        <w:t xml:space="preserve">) na račun </w:t>
      </w:r>
      <w:r w:rsidR="00E95BC6">
        <w:t>broj HR</w:t>
      </w:r>
      <w:r w:rsidR="005E1E9F">
        <w:t>16</w:t>
      </w:r>
      <w:r>
        <w:t xml:space="preserve"> </w:t>
      </w:r>
      <w:r w:rsidR="005E1E9F">
        <w:t>2360</w:t>
      </w:r>
      <w:r>
        <w:t xml:space="preserve"> </w:t>
      </w:r>
      <w:r w:rsidR="00E95BC6">
        <w:t>0001</w:t>
      </w:r>
      <w:r>
        <w:t xml:space="preserve"> </w:t>
      </w:r>
      <w:r w:rsidR="005E1E9F">
        <w:t>1020</w:t>
      </w:r>
      <w:r>
        <w:t xml:space="preserve"> </w:t>
      </w:r>
      <w:r w:rsidR="005E1E9F">
        <w:t>2746</w:t>
      </w:r>
      <w:r>
        <w:t xml:space="preserve"> </w:t>
      </w:r>
      <w:r w:rsidR="005E1E9F">
        <w:t>1</w:t>
      </w:r>
      <w:r>
        <w:t>,</w:t>
      </w:r>
    </w:p>
    <w:p w:rsidRDefault="00E95BC6" w:rsidP="006425FC" w:rsidR="00E95BC6">
      <w:pPr>
        <w:ind w:firstLine="708"/>
        <w:jc w:val="both"/>
      </w:pPr>
    </w:p>
    <w:p w:rsidRDefault="00E95BC6" w:rsidP="00E95BC6" w:rsidR="00E95BC6">
      <w:pPr>
        <w:ind w:firstLine="708"/>
        <w:jc w:val="both"/>
      </w:pPr>
      <w:r>
        <w:t xml:space="preserve">- </w:t>
      </w:r>
      <w:r w:rsidR="005E1E9F">
        <w:t>Krunoslav Pokos, Varaždin, Ulica grada Koblenza 2</w:t>
      </w:r>
      <w:r>
        <w:t xml:space="preserve">, OIB: </w:t>
      </w:r>
      <w:r w:rsidR="005E1E9F">
        <w:t>01105562754</w:t>
      </w:r>
      <w:r>
        <w:t>,</w:t>
      </w:r>
      <w:r w:rsidRPr="00252067">
        <w:t xml:space="preserve"> </w:t>
      </w:r>
      <w:r>
        <w:t xml:space="preserve">u iznosu od </w:t>
      </w:r>
      <w:r w:rsidR="005E1E9F">
        <w:t>114.755,35 kn, (ID nadmetanja: 8751</w:t>
      </w:r>
      <w:r>
        <w:t>) na račun broj HR</w:t>
      </w:r>
      <w:r w:rsidR="005E1E9F">
        <w:t>44</w:t>
      </w:r>
      <w:r>
        <w:t xml:space="preserve"> </w:t>
      </w:r>
      <w:r w:rsidR="005E1E9F">
        <w:t>2500</w:t>
      </w:r>
      <w:r>
        <w:t xml:space="preserve"> 00</w:t>
      </w:r>
      <w:r w:rsidR="005E1E9F">
        <w:t>93</w:t>
      </w:r>
      <w:r>
        <w:t xml:space="preserve"> </w:t>
      </w:r>
      <w:r w:rsidR="005E1E9F">
        <w:t>2104</w:t>
      </w:r>
      <w:r>
        <w:t xml:space="preserve"> </w:t>
      </w:r>
      <w:r w:rsidR="005E1E9F">
        <w:t>4619</w:t>
      </w:r>
      <w:r>
        <w:t xml:space="preserve"> </w:t>
      </w:r>
      <w:r w:rsidR="005E1E9F">
        <w:t>5</w:t>
      </w:r>
      <w:r>
        <w:t>,</w:t>
      </w:r>
    </w:p>
    <w:p w:rsidRDefault="00E95BC6" w:rsidP="006425FC" w:rsidR="00E95BC6">
      <w:pPr>
        <w:ind w:firstLine="708"/>
        <w:jc w:val="both"/>
      </w:pPr>
    </w:p>
    <w:p w:rsidRDefault="00E95BC6" w:rsidP="00E95BC6" w:rsidR="00E95BC6">
      <w:pPr>
        <w:ind w:firstLine="708"/>
        <w:jc w:val="both"/>
      </w:pPr>
      <w:r>
        <w:t xml:space="preserve">- </w:t>
      </w:r>
      <w:r w:rsidR="005E1E9F">
        <w:t>Igor Jurišić, Lozica, Lozica 70</w:t>
      </w:r>
      <w:r>
        <w:t xml:space="preserve">, OIB: </w:t>
      </w:r>
      <w:r w:rsidR="005E1E9F">
        <w:t>93996920299</w:t>
      </w:r>
      <w:r>
        <w:t>,</w:t>
      </w:r>
      <w:r w:rsidRPr="00252067">
        <w:t xml:space="preserve"> </w:t>
      </w:r>
      <w:r>
        <w:t xml:space="preserve">u iznosu od </w:t>
      </w:r>
      <w:r w:rsidR="005E1E9F">
        <w:t>114.755,35 kn, (ID nadmetanja: 8751) na račun broj HR87</w:t>
      </w:r>
      <w:r>
        <w:t xml:space="preserve"> </w:t>
      </w:r>
      <w:r w:rsidR="005E1E9F">
        <w:t>2407</w:t>
      </w:r>
      <w:r>
        <w:t xml:space="preserve"> </w:t>
      </w:r>
      <w:r w:rsidR="005E1E9F">
        <w:t>0003</w:t>
      </w:r>
      <w:r>
        <w:t xml:space="preserve"> </w:t>
      </w:r>
      <w:r w:rsidR="005E1E9F">
        <w:t>2625</w:t>
      </w:r>
      <w:r>
        <w:t xml:space="preserve"> </w:t>
      </w:r>
      <w:r w:rsidR="005E1E9F">
        <w:t>2452</w:t>
      </w:r>
      <w:r>
        <w:t xml:space="preserve"> </w:t>
      </w:r>
      <w:r w:rsidR="005E1E9F">
        <w:t>0</w:t>
      </w:r>
      <w:r>
        <w:t>,</w:t>
      </w:r>
    </w:p>
    <w:p w:rsidRDefault="006425FC" w:rsidP="003A3E2F" w:rsidR="006425FC">
      <w:pPr>
        <w:ind w:firstLine="708"/>
        <w:jc w:val="both"/>
      </w:pPr>
    </w:p>
    <w:p w:rsidRDefault="005E1E9F" w:rsidP="005E1E9F" w:rsidR="005E1E9F">
      <w:pPr>
        <w:ind w:firstLine="708"/>
        <w:jc w:val="both"/>
      </w:pPr>
      <w:r>
        <w:t>- BOXKOR d.o.o. Zagreb, Trgovačka 6, OIB: 99772654600,</w:t>
      </w:r>
      <w:r w:rsidRPr="00252067">
        <w:t xml:space="preserve"> </w:t>
      </w:r>
      <w:r>
        <w:t>u iznosu od 114.755,35 kn, (ID nadmetanja: 8751) na račun broj HR40 2330 0031 1335 3089 5,</w:t>
      </w:r>
    </w:p>
    <w:p w:rsidRDefault="00793278" w:rsidP="00457A6B" w:rsidR="00793278">
      <w:pPr>
        <w:ind w:firstLine="708"/>
        <w:jc w:val="both"/>
      </w:pPr>
    </w:p>
    <w:p w:rsidRDefault="005E1E9F" w:rsidP="005E1E9F" w:rsidR="005E1E9F">
      <w:pPr>
        <w:ind w:firstLine="708"/>
        <w:jc w:val="both"/>
      </w:pPr>
      <w:r>
        <w:t>- KorBox d.o.o. Zagreb, Trgovačka 6, OIB: 54253942164,</w:t>
      </w:r>
      <w:r w:rsidRPr="00252067">
        <w:t xml:space="preserve"> </w:t>
      </w:r>
      <w:r>
        <w:t>u iznosu od 114.755,35 kn, (ID nadmetanja: 8751) na račun broj HR74 2330 0031 1339 1003 8,</w:t>
      </w:r>
    </w:p>
    <w:p w:rsidRDefault="005E1E9F" w:rsidP="005E1E9F" w:rsidR="005E1E9F">
      <w:pPr>
        <w:ind w:firstLine="708"/>
        <w:jc w:val="both"/>
      </w:pPr>
    </w:p>
    <w:p w:rsidRDefault="005E1E9F" w:rsidP="005E1E9F" w:rsidR="005E1E9F">
      <w:pPr>
        <w:ind w:firstLine="708"/>
        <w:jc w:val="both"/>
      </w:pPr>
      <w:r>
        <w:t>- Damir Veršec, Virovitica, Ulica Pavla Radića 1, OIB: 90464311839,</w:t>
      </w:r>
      <w:r w:rsidRPr="00252067">
        <w:t xml:space="preserve"> </w:t>
      </w:r>
      <w:r>
        <w:t xml:space="preserve">u iznosu od 114.755,35 kn, (ID nadmetanja: 8751) na račun broj HR89 2360 0001 1012 </w:t>
      </w:r>
      <w:r w:rsidR="001B70E9">
        <w:t>3132</w:t>
      </w:r>
      <w:r>
        <w:t xml:space="preserve"> </w:t>
      </w:r>
      <w:r w:rsidR="001B70E9">
        <w:t>9</w:t>
      </w:r>
      <w:r>
        <w:t>,</w:t>
      </w:r>
    </w:p>
    <w:p w:rsidRDefault="005E1E9F" w:rsidP="005E1E9F" w:rsidR="005E1E9F">
      <w:pPr>
        <w:ind w:firstLine="708"/>
        <w:jc w:val="both"/>
      </w:pPr>
    </w:p>
    <w:p w:rsidRDefault="001B70E9" w:rsidP="001B70E9" w:rsidR="001B70E9">
      <w:pPr>
        <w:ind w:firstLine="708"/>
        <w:jc w:val="both"/>
      </w:pPr>
      <w:r>
        <w:t>- Goran Čuljak, Zagreb, Tavankutska 15, OIB: 48501738342,</w:t>
      </w:r>
      <w:r w:rsidRPr="00252067">
        <w:t xml:space="preserve"> </w:t>
      </w:r>
      <w:r>
        <w:t>u iznosu od 114.755,35 kn, (ID nadmetanja: 8751) na račun broj HR87 2484 0083 2122 7842 8,</w:t>
      </w:r>
    </w:p>
    <w:p w:rsidRDefault="008D45CA" w:rsidP="008D45CA" w:rsidR="008D45CA">
      <w:pPr>
        <w:ind w:firstLine="708"/>
        <w:jc w:val="both"/>
      </w:pPr>
    </w:p>
    <w:p w:rsidRDefault="001B70E9" w:rsidP="008D45CA" w:rsidR="001B70E9">
      <w:pPr>
        <w:ind w:firstLine="708"/>
        <w:jc w:val="both"/>
      </w:pPr>
      <w:r>
        <w:lastRenderedPageBreak/>
        <w:t>- Inoslav Mlinarić, Zagreb, Drenovačka 1, OIB: 51454245379,</w:t>
      </w:r>
      <w:r w:rsidRPr="00252067">
        <w:t xml:space="preserve"> </w:t>
      </w:r>
      <w:r>
        <w:t>u iznosu od 114.755,35 kn, (ID nadmetanja: 8751) na račun broj HR02 2340 0093 2052 4685 3,</w:t>
      </w:r>
    </w:p>
    <w:p w:rsidRDefault="001B70E9" w:rsidP="008D45CA" w:rsidR="001B70E9">
      <w:pPr>
        <w:ind w:firstLine="708"/>
        <w:jc w:val="both"/>
      </w:pPr>
    </w:p>
    <w:p w:rsidRDefault="001B70E9" w:rsidP="001B70E9" w:rsidR="001B70E9">
      <w:pPr>
        <w:ind w:firstLine="708"/>
        <w:jc w:val="both"/>
      </w:pPr>
      <w:r>
        <w:t>- Mario Vunić, Zagreb, Ulica Milana Ogrizovića 18, OIB: 40931749658,</w:t>
      </w:r>
      <w:r w:rsidRPr="00252067">
        <w:t xml:space="preserve"> </w:t>
      </w:r>
      <w:r>
        <w:t>u iznosu od 114.755,35 kn, (ID nadmetanja: 8751) na račun broj HR14 2360 0003 2351 0851 9,</w:t>
      </w:r>
    </w:p>
    <w:p w:rsidRDefault="001B70E9" w:rsidP="008D45CA" w:rsidR="001B70E9">
      <w:pPr>
        <w:ind w:firstLine="708"/>
        <w:jc w:val="both"/>
      </w:pPr>
    </w:p>
    <w:p w:rsidRDefault="00FC2C9A" w:rsidP="00FC2C9A" w:rsidR="00FC2C9A">
      <w:pPr>
        <w:ind w:firstLine="708"/>
        <w:jc w:val="both"/>
      </w:pPr>
      <w:r>
        <w:t>- ADRIA NOVA d.o.o. Rijeka, Ciottina ulica 22, OIB: 14832702287,</w:t>
      </w:r>
      <w:r w:rsidRPr="00252067">
        <w:t xml:space="preserve"> </w:t>
      </w:r>
      <w:r>
        <w:t>u iznosu od 114.755,35 kn, (ID nadmetanja: 8751) na račun broj HR65 2360 0001 1014 5166 0,</w:t>
      </w:r>
    </w:p>
    <w:p w:rsidRDefault="00FC2C9A" w:rsidP="001E1C76" w:rsidR="00FC2C9A">
      <w:pPr>
        <w:jc w:val="center"/>
      </w:pPr>
    </w:p>
    <w:p w:rsidRDefault="00FC2C9A" w:rsidP="00FC2C9A" w:rsidR="00FC2C9A">
      <w:pPr>
        <w:ind w:firstLine="708"/>
        <w:jc w:val="both"/>
      </w:pPr>
      <w:r>
        <w:t>- PRIMA CAPITALE d.o.o. Zagreb, Preradovićeva ulica 25, OIB: 70541325254,</w:t>
      </w:r>
      <w:r w:rsidRPr="00252067">
        <w:t xml:space="preserve"> </w:t>
      </w:r>
      <w:r>
        <w:t>u iznosu od 114.755,35 kn, (ID nadmetanja: 8751) na račun broj HR56 2407 0001 1000 0465 3,</w:t>
      </w:r>
    </w:p>
    <w:p w:rsidRDefault="00FC2C9A" w:rsidP="001E1C76" w:rsidR="00FC2C9A">
      <w:pPr>
        <w:jc w:val="center"/>
      </w:pPr>
    </w:p>
    <w:p w:rsidRDefault="00FC2C9A" w:rsidP="00FC2C9A" w:rsidR="00FC2C9A">
      <w:pPr>
        <w:ind w:firstLine="708"/>
        <w:jc w:val="both"/>
      </w:pPr>
      <w:r>
        <w:t>- ZVUČNI ZID d.o.o. Zagreb, Preradovićeva ulica 25, OIB: 94423800056,</w:t>
      </w:r>
      <w:r w:rsidRPr="00252067">
        <w:t xml:space="preserve"> </w:t>
      </w:r>
      <w:r>
        <w:t>u iznosu od 114.755,35 kn, (ID nadmetanja: 8751) na račun broj HR83 2407 0001 1000 0940 5,</w:t>
      </w:r>
    </w:p>
    <w:p w:rsidRDefault="00FC2C9A" w:rsidP="001E1C76" w:rsidR="00FC2C9A">
      <w:pPr>
        <w:jc w:val="center"/>
      </w:pPr>
    </w:p>
    <w:p w:rsidRDefault="00FC2C9A" w:rsidP="00FC2C9A" w:rsidR="00FC2C9A">
      <w:pPr>
        <w:ind w:firstLine="708"/>
        <w:jc w:val="both"/>
      </w:pPr>
      <w:r>
        <w:t>- SPORTMAR d.o.o. Njivice, Cvjetni trg 8, OIB: 85992364960,</w:t>
      </w:r>
      <w:r w:rsidRPr="00252067">
        <w:t xml:space="preserve"> </w:t>
      </w:r>
      <w:r>
        <w:t>u iznosu od 114.755,35 kn, (ID nadmetanja: 8751) na račun broj HR94 2402 0061 1004 0872 5,</w:t>
      </w:r>
    </w:p>
    <w:p w:rsidRDefault="00FC2C9A" w:rsidP="001E1C76" w:rsidR="00FC2C9A">
      <w:pPr>
        <w:jc w:val="center"/>
      </w:pPr>
    </w:p>
    <w:p w:rsidRDefault="00FC2C9A" w:rsidP="00FC2C9A" w:rsidR="00FC2C9A">
      <w:pPr>
        <w:ind w:firstLine="708"/>
        <w:jc w:val="both"/>
      </w:pPr>
      <w:r>
        <w:t>- Janko Popović, Zagreb, Bleiweisova 33, OIB: 60376167667,</w:t>
      </w:r>
      <w:r w:rsidRPr="00252067">
        <w:t xml:space="preserve"> </w:t>
      </w:r>
      <w:r>
        <w:t>u iznosu od 114.755,35 kn, (ID nadmetanja: 8751) na račun broj HR39 2340 0093 2056 0770 6,</w:t>
      </w:r>
    </w:p>
    <w:p w:rsidRDefault="00FC2C9A" w:rsidP="001E1C76" w:rsidR="00FC2C9A">
      <w:pPr>
        <w:jc w:val="center"/>
      </w:pPr>
    </w:p>
    <w:p w:rsidRDefault="00FC2C9A" w:rsidP="00FC2C9A" w:rsidR="00FC2C9A">
      <w:pPr>
        <w:ind w:firstLine="708"/>
        <w:jc w:val="both"/>
      </w:pPr>
      <w:r>
        <w:t>- Vedran Bestvina, Osijek, Ilirska 8, OIB: 91518430853,</w:t>
      </w:r>
      <w:r w:rsidRPr="00252067">
        <w:t xml:space="preserve"> </w:t>
      </w:r>
      <w:r>
        <w:t>u iznosu od 114.755,35 kn, (ID nadmetanja: 8751) na račun broj HR</w:t>
      </w:r>
      <w:r w:rsidR="00CC1634">
        <w:t>58</w:t>
      </w:r>
      <w:r>
        <w:t xml:space="preserve"> 2340 0093 </w:t>
      </w:r>
      <w:r w:rsidR="00CC1634">
        <w:t>2094</w:t>
      </w:r>
      <w:r>
        <w:t xml:space="preserve"> </w:t>
      </w:r>
      <w:r w:rsidR="00CC1634">
        <w:t>4594</w:t>
      </w:r>
      <w:r>
        <w:t xml:space="preserve"> </w:t>
      </w:r>
      <w:r w:rsidR="00CC1634">
        <w:t>5.</w:t>
      </w:r>
    </w:p>
    <w:p w:rsidRDefault="00FC2C9A" w:rsidP="001E1C76" w:rsidR="00FC2C9A">
      <w:pPr>
        <w:jc w:val="center"/>
      </w:pPr>
    </w:p>
    <w:p w:rsidRDefault="00CC1634" w:rsidP="001E1C76" w:rsidR="00CC1634">
      <w:pPr>
        <w:jc w:val="center"/>
      </w:pPr>
    </w:p>
    <w:p w:rsidRDefault="001E1C76" w:rsidP="001E1C76" w:rsidR="001E1C76" w:rsidRPr="007D0794">
      <w:pPr>
        <w:jc w:val="center"/>
      </w:pPr>
      <w:r>
        <w:t>U Pa</w:t>
      </w:r>
      <w:r w:rsidRPr="00F06A9B">
        <w:t xml:space="preserve">zinu </w:t>
      </w:r>
      <w:r w:rsidR="001B70E9">
        <w:t>18</w:t>
      </w:r>
      <w:r w:rsidR="006425FC">
        <w:t>. srpnja</w:t>
      </w:r>
      <w:r>
        <w:t xml:space="preserve"> 2018</w:t>
      </w:r>
      <w:r w:rsidRPr="001568BE">
        <w:t>.</w:t>
      </w:r>
    </w:p>
    <w:p w:rsidRDefault="001E1C76" w:rsidP="001E1C76" w:rsidR="001E1C76"/>
    <w:p w:rsidRDefault="001E1C76" w:rsidP="001E1C76" w:rsidR="001E1C76" w:rsidRPr="007D0794"/>
    <w:p w:rsidRDefault="001E1C76" w:rsidP="001E1C76" w:rsidR="001E1C76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1E1C76" w:rsidP="00867692" w:rsidR="001E1C76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867692">
        <w:t xml:space="preserve"> </w:t>
      </w:r>
      <w:r w:rsidR="00457A6B">
        <w:t xml:space="preserve"> </w:t>
      </w:r>
      <w:r w:rsidR="001B70E9">
        <w:t xml:space="preserve"> </w:t>
      </w:r>
      <w:r>
        <w:t>Damir Rabar</w:t>
      </w:r>
      <w:r w:rsidR="00AB6D16">
        <w:t>, v.r.</w:t>
      </w:r>
    </w:p>
    <w:p w:rsidRDefault="00867692" w:rsidP="00867692" w:rsidR="00867692">
      <w:pPr>
        <w:ind w:firstLine="708"/>
      </w:pPr>
    </w:p>
    <w:p w:rsidRDefault="00EA72BC" w:rsidP="00867692" w:rsidR="00EA72BC">
      <w:pPr>
        <w:ind w:firstLine="708"/>
      </w:pPr>
    </w:p>
    <w:p w:rsidRDefault="001E1C76" w:rsidP="001E1C76" w:rsidR="001E1C76"/>
    <w:p w:rsidRDefault="001E1C76" w:rsidP="001E1C76" w:rsidR="001E1C76" w:rsidRPr="00CB66E1">
      <w:pPr>
        <w:rPr>
          <w:b/>
        </w:rPr>
      </w:pPr>
      <w:r w:rsidRPr="00CB66E1">
        <w:t>UPUTA O PRAVNOM LIJEKU:</w:t>
      </w:r>
    </w:p>
    <w:p w:rsidRDefault="001E1C76" w:rsidP="001E1C76" w:rsidR="001E1C76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1E1C76" w:rsidP="001E1C76" w:rsidR="001E1C76">
      <w:pPr>
        <w:jc w:val="both"/>
        <w:rPr>
          <w:b/>
        </w:rPr>
      </w:pPr>
    </w:p>
    <w:p w:rsidRDefault="001E1C76" w:rsidP="001E1C76" w:rsidR="001E1C76">
      <w:r>
        <w:t>DNA:</w:t>
      </w:r>
    </w:p>
    <w:p w:rsidRDefault="001E1C76" w:rsidP="001E1C76" w:rsidR="001E1C76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516FA8" w:rsidP="001E1C76" w:rsidR="001B5B26">
      <w:r>
        <w:t>- e-oglasna ploča 8 dana</w:t>
      </w:r>
    </w:p>
    <w:p w:rsidRDefault="00CC1634" w:rsidR="00CC1634"/>
    <w:sectPr w:rsidSect="00675CE5" w:rsidR="00CC163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6C2309" w:rsidR="006C2309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B6D16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</w:r>
        <w:r w:rsidR="00A90861">
          <w:t>1 St-58</w:t>
        </w:r>
        <w:r w:rsidR="00A90861" w:rsidRPr="001568BE">
          <w:t>/20</w:t>
        </w:r>
        <w:r w:rsidR="00A90861" w:rsidRPr="00F06A9B">
          <w:t>1</w:t>
        </w:r>
        <w:r w:rsidR="00A90861">
          <w:t>5</w:t>
        </w:r>
        <w:r w:rsidR="00A90861" w:rsidRPr="00F06A9B">
          <w:t>-</w:t>
        </w:r>
        <w:r w:rsidR="00A90861">
          <w:t>62</w:t>
        </w:r>
      </w:p>
      <w:p w:rsidRDefault="00AB6D16" w:rsidR="003E5AEE">
        <w:pPr>
          <w:pStyle w:val="Zaglavlje"/>
          <w:jc w:val="center"/>
        </w:pPr>
      </w:p>
    </w:sdtContent>
  </w:sdt>
  <w:p w:rsidRDefault="00AB6D16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94D2A"/>
    <w:rsid w:val="000C7E32"/>
    <w:rsid w:val="00186E3D"/>
    <w:rsid w:val="001959EF"/>
    <w:rsid w:val="001B5B26"/>
    <w:rsid w:val="001B70E9"/>
    <w:rsid w:val="001E1C76"/>
    <w:rsid w:val="002006CE"/>
    <w:rsid w:val="00306B87"/>
    <w:rsid w:val="00391CD8"/>
    <w:rsid w:val="003A3E2F"/>
    <w:rsid w:val="003D244D"/>
    <w:rsid w:val="003E6B58"/>
    <w:rsid w:val="00456588"/>
    <w:rsid w:val="00457A6B"/>
    <w:rsid w:val="00460A0B"/>
    <w:rsid w:val="0050380B"/>
    <w:rsid w:val="00516FA8"/>
    <w:rsid w:val="00520DD6"/>
    <w:rsid w:val="0053124C"/>
    <w:rsid w:val="00554328"/>
    <w:rsid w:val="0058263A"/>
    <w:rsid w:val="00591561"/>
    <w:rsid w:val="005E1E9F"/>
    <w:rsid w:val="00605D9E"/>
    <w:rsid w:val="00606BED"/>
    <w:rsid w:val="00633344"/>
    <w:rsid w:val="006425FC"/>
    <w:rsid w:val="00675CE5"/>
    <w:rsid w:val="00682060"/>
    <w:rsid w:val="006C06BB"/>
    <w:rsid w:val="006C2309"/>
    <w:rsid w:val="00721844"/>
    <w:rsid w:val="00753C5C"/>
    <w:rsid w:val="00793278"/>
    <w:rsid w:val="007A1A14"/>
    <w:rsid w:val="007E11F8"/>
    <w:rsid w:val="007E6459"/>
    <w:rsid w:val="00867692"/>
    <w:rsid w:val="008769A4"/>
    <w:rsid w:val="008D45CA"/>
    <w:rsid w:val="00960038"/>
    <w:rsid w:val="00974AE1"/>
    <w:rsid w:val="00984E5F"/>
    <w:rsid w:val="00985388"/>
    <w:rsid w:val="00A41E51"/>
    <w:rsid w:val="00A60512"/>
    <w:rsid w:val="00A718A4"/>
    <w:rsid w:val="00A90861"/>
    <w:rsid w:val="00A9703E"/>
    <w:rsid w:val="00AB2DBB"/>
    <w:rsid w:val="00AB6D16"/>
    <w:rsid w:val="00AF7252"/>
    <w:rsid w:val="00B174CA"/>
    <w:rsid w:val="00B83CCB"/>
    <w:rsid w:val="00B8592A"/>
    <w:rsid w:val="00B9729B"/>
    <w:rsid w:val="00BF20D5"/>
    <w:rsid w:val="00BF3051"/>
    <w:rsid w:val="00C27A71"/>
    <w:rsid w:val="00C36D6E"/>
    <w:rsid w:val="00C765C3"/>
    <w:rsid w:val="00CB7FEA"/>
    <w:rsid w:val="00CC1634"/>
    <w:rsid w:val="00D55596"/>
    <w:rsid w:val="00D66FB1"/>
    <w:rsid w:val="00DF0360"/>
    <w:rsid w:val="00DF5904"/>
    <w:rsid w:val="00E95BC6"/>
    <w:rsid w:val="00EA72BC"/>
    <w:rsid w:val="00ED13ED"/>
    <w:rsid w:val="00EE2FEA"/>
    <w:rsid w:val="00F35F85"/>
    <w:rsid w:val="00F976F3"/>
    <w:rsid w:val="00FC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4E5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A7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A7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A7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A7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4E5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A7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A7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A7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A7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St-58/2015-62</izvorni_sadrzaj>
    <derivirana_varijabla naziv="DomainObject.Oznaka_1">St-58/2015-62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St-58/2015-62</izvorni_sadrzaj>
    <derivirana_varijabla naziv="DomainObject.PoslovniBrojDokumenta_1">St-58/2015-62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2864</properties:Characters>
  <properties:Lines>86</properties:Lines>
  <properties:Paragraphs>32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2018-07-17T13:01:00Z</dcterms:created>
  <dc:creator>Jasmina Matika</dc:creator>
  <cp:lastModifiedBy>Lorena Paris Aničić</cp:lastModifiedBy>
  <cp:lastPrinted>2018-07-18T07:44:00Z</cp:lastPrinted>
  <dcterms:modified xmlns:xsi="http://www.w3.org/2001/XMLSchema-instance" xsi:type="dcterms:W3CDTF">2018-07-18T07:44:00Z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St-58/2015-62 / Odluka - Zaključak (St-58-15_ZAKLJUČAK_-_NALOG_FINI_-_povrat_jamčevine.docx)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