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2a27" w14:paraId="5d32a27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134963" w:rsidP="00D54F8C" w:rsidR="00C93FCE">
      <w:pPr>
        <w:tabs>
          <w:tab w:pos="0" w:val="left"/>
        </w:tabs>
        <w:jc w:val="both"/>
      </w:pPr>
      <w:r>
        <w:tab/>
        <w:t xml:space="preserve">Trgovački sud u Varaždinu po sutkinji toga suda Meliti Poljanec Bubaš, u </w:t>
      </w:r>
      <w:proofErr w:type="spellStart"/>
      <w:r>
        <w:t>predstečajnom</w:t>
      </w:r>
      <w:proofErr w:type="spellEnd"/>
      <w:r>
        <w:t xml:space="preserve"> postupku povodom prijedloga dužnika K&amp;</w:t>
      </w:r>
      <w:proofErr w:type="spellStart"/>
      <w:r>
        <w:t>K</w:t>
      </w:r>
      <w:proofErr w:type="spellEnd"/>
      <w:r>
        <w:t xml:space="preserve"> d.o.o. iz Murskog Središća, </w:t>
      </w:r>
      <w:proofErr w:type="spellStart"/>
      <w:r>
        <w:t>Frankopanska</w:t>
      </w:r>
      <w:proofErr w:type="spellEnd"/>
      <w:r>
        <w:t xml:space="preserve"> 66, OIB: 06932954413, dana 23. kolovoza 2017.</w:t>
      </w: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I/R</w:t>
      </w:r>
      <w:r w:rsidR="00651347">
        <w:t>očište</w:t>
      </w:r>
      <w:r w:rsidR="00A26C62">
        <w:t xml:space="preserve"> zakazano za dan </w:t>
      </w:r>
      <w:r w:rsidR="00134963">
        <w:t>28</w:t>
      </w:r>
      <w:r w:rsidR="00651347">
        <w:t xml:space="preserve">. </w:t>
      </w:r>
      <w:r w:rsidR="00A54E30">
        <w:t>kolovoza</w:t>
      </w:r>
      <w:r w:rsidR="00A26C62">
        <w:t xml:space="preserve"> 2017</w:t>
      </w:r>
      <w:r w:rsidR="00494EB7">
        <w:t>.</w:t>
      </w:r>
      <w:r w:rsidR="00134963">
        <w:t xml:space="preserve"> odgađa se na prijedlog povjerenika, zbog njegove spriječenosti da na isto pristupi,</w:t>
      </w:r>
      <w:r w:rsidR="00494EB7">
        <w:t xml:space="preserve"> a novo ročište se zakazuje za </w:t>
      </w:r>
    </w:p>
    <w:p w:rsidRDefault="00651347" w:rsidP="00651347" w:rsidR="00651347"/>
    <w:p w:rsidRDefault="00134963" w:rsidP="00651347" w:rsidR="00651347">
      <w:pPr>
        <w:jc w:val="center"/>
        <w:rPr>
          <w:u w:val="single"/>
        </w:rPr>
      </w:pPr>
      <w:r>
        <w:rPr>
          <w:u w:val="single"/>
        </w:rPr>
        <w:t>dan 2</w:t>
      </w:r>
      <w:r w:rsidR="00651347">
        <w:rPr>
          <w:u w:val="single"/>
        </w:rPr>
        <w:t xml:space="preserve">. </w:t>
      </w:r>
      <w:r w:rsidR="00A54E30">
        <w:rPr>
          <w:u w:val="single"/>
        </w:rPr>
        <w:t>listopada</w:t>
      </w:r>
      <w:r w:rsidR="00651347">
        <w:rPr>
          <w:u w:val="single"/>
        </w:rPr>
        <w:t xml:space="preserve"> 2017. u </w:t>
      </w:r>
      <w:r>
        <w:rPr>
          <w:u w:val="single"/>
        </w:rPr>
        <w:t>09,20</w:t>
      </w:r>
      <w:r w:rsidR="00651347">
        <w:rPr>
          <w:u w:val="single"/>
        </w:rPr>
        <w:t xml:space="preserve">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 w:rsidRPr="00134963">
      <w:pPr>
        <w:ind w:firstLine="708"/>
        <w:jc w:val="both"/>
      </w:pPr>
    </w:p>
    <w:p w:rsidRDefault="00494EB7" w:rsidP="00651347" w:rsidR="00651347" w:rsidRPr="00134963">
      <w:pPr>
        <w:ind w:firstLine="708"/>
        <w:jc w:val="both"/>
      </w:pPr>
      <w:r w:rsidRPr="00134963">
        <w:t>II/ Na ročište se pozivaju:</w:t>
      </w:r>
    </w:p>
    <w:p w:rsidRDefault="00494EB7" w:rsidP="00651347" w:rsidR="00494EB7" w:rsidRPr="00134963">
      <w:pPr>
        <w:ind w:firstLine="708"/>
        <w:jc w:val="both"/>
      </w:pPr>
    </w:p>
    <w:p w:rsidRDefault="00134963" w:rsidP="00134963" w:rsidR="00494EB7" w:rsidRPr="00134963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134963">
        <w:rPr>
          <w:sz w:val="24"/>
          <w:szCs w:val="24"/>
        </w:rPr>
        <w:t xml:space="preserve">predlagatelj- dužnik: K&amp;K d.o.o. iz Murskog Središća, </w:t>
      </w:r>
      <w:proofErr w:type="spellStart"/>
      <w:r w:rsidRPr="00134963">
        <w:rPr>
          <w:sz w:val="24"/>
          <w:szCs w:val="24"/>
        </w:rPr>
        <w:t>Frankopanska</w:t>
      </w:r>
      <w:proofErr w:type="spellEnd"/>
      <w:r w:rsidRPr="00134963">
        <w:rPr>
          <w:sz w:val="24"/>
          <w:szCs w:val="24"/>
        </w:rPr>
        <w:t xml:space="preserve"> 66, OIB: 06932954413</w:t>
      </w:r>
    </w:p>
    <w:p w:rsidRDefault="00134963" w:rsidP="00134963" w:rsidR="00134963" w:rsidRPr="00134963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134963">
        <w:rPr>
          <w:sz w:val="24"/>
          <w:szCs w:val="24"/>
        </w:rPr>
        <w:t>povjerenik Sven Pirker iz Varaždina, Trg kralja Tomislava 2</w:t>
      </w:r>
    </w:p>
    <w:p w:rsidRDefault="00494EB7" w:rsidP="00494EB7" w:rsidR="00494EB7" w:rsidRPr="00134963">
      <w:pPr>
        <w:numPr>
          <w:ilvl w:val="0"/>
          <w:numId w:val="8"/>
        </w:numPr>
        <w:jc w:val="both"/>
      </w:pPr>
      <w:r w:rsidRPr="00134963"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134963">
        <w:t>23</w:t>
      </w:r>
      <w:r w:rsidR="001C3378">
        <w:t xml:space="preserve">. </w:t>
      </w:r>
      <w:r w:rsidR="00A54E30">
        <w:t>kolovoza</w:t>
      </w:r>
      <w:r w:rsidR="00A26C62">
        <w:t xml:space="preserve">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494EB7" w:rsidR="00A26C62">
      <w:pPr>
        <w:ind w:left="4956"/>
        <w:jc w:val="center"/>
      </w:pPr>
      <w:r>
        <w:t>Melita Poljanec Bubaš</w:t>
      </w:r>
      <w:r w:rsidR="00A54E30">
        <w:t>,v.r.</w:t>
      </w:r>
    </w:p>
    <w:p w:rsidRDefault="00494EB7" w:rsidP="00494EB7" w:rsidR="00494EB7">
      <w:pPr>
        <w:ind w:left="4956"/>
        <w:jc w:val="center"/>
      </w:pPr>
    </w:p>
    <w:p w:rsidRDefault="00A54E30" w:rsidP="00A54E30" w:rsidR="00A54E30">
      <w:pPr>
        <w:ind w:left="4956"/>
        <w:jc w:val="both"/>
      </w:pPr>
      <w:r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494EB7" w:rsidP="00494EB7" w:rsidR="00494EB7">
      <w:pPr>
        <w:ind w:left="4956"/>
        <w:jc w:val="center"/>
      </w:pPr>
    </w:p>
    <w:p w:rsidRDefault="00606054" w:rsidP="00606054" w:rsidR="00606054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A54E30" w:rsidR="00134963">
      <w:r>
        <w:t xml:space="preserve">-e-Oglasna ploča suda </w:t>
      </w:r>
    </w:p>
    <w:p w:rsidRDefault="00A54E30" w:rsidP="00A54E30" w:rsidR="001F6592">
      <w:r>
        <w:t>- FINA, Ulica grada Vukovara 70, Zagreb</w:t>
      </w: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74" w:rsidP="0073348A" w:rsidR="00F20574">
      <w:r>
        <w:separator/>
      </w:r>
    </w:p>
  </w:endnote>
  <w:endnote w:id="0" w:type="continuationSeparator">
    <w:p w:rsidRDefault="00F20574" w:rsidP="0073348A" w:rsidR="00F20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74" w:rsidP="0073348A" w:rsidR="00F20574">
      <w:r>
        <w:separator/>
      </w:r>
    </w:p>
  </w:footnote>
  <w:footnote w:id="0" w:type="continuationSeparator">
    <w:p w:rsidRDefault="00F20574" w:rsidP="0073348A" w:rsidR="00F20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963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A54E30">
      <w:t>St-</w:t>
    </w:r>
    <w:r w:rsidR="00134963">
      <w:t>358/17-19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34963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456CBB"/>
    <w:rsid w:val="00494EB7"/>
    <w:rsid w:val="0054776B"/>
    <w:rsid w:val="005534BF"/>
    <w:rsid w:val="00567821"/>
    <w:rsid w:val="00597C1F"/>
    <w:rsid w:val="005E0D5A"/>
    <w:rsid w:val="00606054"/>
    <w:rsid w:val="006074E2"/>
    <w:rsid w:val="00621D4C"/>
    <w:rsid w:val="00622BE7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D2158"/>
    <w:rsid w:val="00994ED5"/>
    <w:rsid w:val="00A26C62"/>
    <w:rsid w:val="00A54E30"/>
    <w:rsid w:val="00A81296"/>
    <w:rsid w:val="00AD08CB"/>
    <w:rsid w:val="00AD29B7"/>
    <w:rsid w:val="00B10300"/>
    <w:rsid w:val="00BB2665"/>
    <w:rsid w:val="00BE2CAA"/>
    <w:rsid w:val="00C637BB"/>
    <w:rsid w:val="00C93FCE"/>
    <w:rsid w:val="00D120D6"/>
    <w:rsid w:val="00D24BF5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2E79"/>
    <w:rsid w:val="00EF5635"/>
    <w:rsid w:val="00F20574"/>
    <w:rsid w:val="00F84E1C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2BE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22BE7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2BE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22BE7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Financijska agencija</item>
    </izvorni_sadrzaj>
    <derivirana_varijabla naziv="DomainObject.Predmet.OstaliListFormated_1">
      <item>JUJNOVIĆ LUČIĆ MARKOVIĆ Odvjetničko društvo javno trgovačko društvo</item>
      <item>Financijska agencija</item>
    </derivirana_varijabla>
  </DomainObject.Predmet.OstaliListFormated>
  <DomainObject.Predmet.OstaliListFormatedOIB>
    <izvorni_sadrzaj>
      <item>JUJNOVIĆ LUČIĆ MARKOVIĆ Odvjetničko društvo javno trgovačko društvo, OIB 46736017727</item>
      <item>Financijska agencija, OIB 85821130368</item>
    </izvorni_sadrzaj>
    <derivirana_varijabla naziv="DomainObject.Predmet.OstaliListFormatedOIB_1">
      <item>JUJNOVIĆ LUČIĆ MARKOVIĆ Odvjetničko društvo javno trgovačko društvo, OIB 46736017727</item>
      <item>Financijska agencija, OIB 85821130368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Financijska agencija, Ulica grada Vukovara 70, 10000 Zagreb</item>
    </izvorni_sadrzaj>
    <derivirana_varijabla naziv="DomainObject.Predmet.OstaliListFormatedWithAdress_1">
      <item>JUJNOVIĆ LUČIĆ MARKOVIĆ Odvjetničko društvo javno trgovačko društvo, Strojarska cesta 20, 10000 Zagreb</item>
      <item>Financijska agencija, Ulica grada Vukovara 70,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Financijska agencija, OIB 85821130368, Ulica grada Vukovara 70,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Financijska agencija</item>
    </izvorni_sadrzaj>
    <derivirana_varijabla naziv="DomainObject.Predmet.OstaliListNazivFormated_1">
      <item>JUJNOVIĆ LUČIĆ MARKOVIĆ Odvjetničko društvo javno trgovačko društvo</item>
      <item>Financijska agencija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Financijska agencija, OIB 85821130368</item>
    </izvorni_sadrzaj>
    <derivirana_varijabla naziv="DomainObject.Predmet.OstaliListNazivFormatedOIB_1">
      <item>JUJNOVIĆ LUČIĆ MARKOVIĆ Odvjetničko društvo javno trgovačko društvo, OIB 46736017727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JUJNOVIĆ LUČIĆ MARKOVIĆ Odvjetničko društvo javno trgovačko društvo</item>
      <item>Financijska agencija</item>
    </izvorni_sadrzaj>
    <derivirana_varijabla naziv="DomainObject.Predmet.SudioniciListNaziv_1">
      <item>K&amp;K društvo s ograničenom odgovornošću za proizvodnju i usluge</item>
      <item>JUJNOVIĆ LUČIĆ MARKOVIĆ Odvjetničko društvo javno trgovačko društvo</item>
      <item>Financijska agencija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</izvorni_sadrzaj>
    <derivirana_varijabla naziv="DomainObject.Predmet.SudioniciListAdressOIB_1"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06932954413</item>
      <item>, OIB 46736017727</item>
      <item>, OIB 85821130368</item>
    </izvorni_sadrzaj>
    <derivirana_varijabla naziv="DomainObject.Predmet.SudioniciListNazivOIB_1">
      <item>, OIB 06932954413</item>
      <item>, OIB 46736017727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906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2017-08-23T11:46:00Z</dcterms:created>
  <dc:creator>zvukelic</dc:creator>
  <cp:lastModifiedBy>Marko Makaj</cp:lastModifiedBy>
  <cp:lastPrinted>2017-08-23T11:45:00Z</cp:lastPrinted>
  <dcterms:modified xmlns:xsi="http://www.w3.org/2001/XMLSchema-instance" xsi:type="dcterms:W3CDTF">2017-08-23T11:46:00Z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