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43260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8</w:t>
            </w:r>
            <w:r w:rsidR="0043260C">
              <w:rPr>
                <w:noProof/>
                <w:sz w:val="24"/>
                <w:szCs w:val="24"/>
              </w:rPr>
              <w:t>5</w:t>
            </w:r>
            <w:r>
              <w:rPr>
                <w:noProof/>
                <w:sz w:val="24"/>
                <w:szCs w:val="24"/>
              </w:rPr>
              <w:t>4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cc0e866" w14:paraId="cc0e866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43260C">
        <w:rPr>
          <w:lang w:val="hr-HR"/>
        </w:rPr>
        <w:t>IN CAPITA d.o.o., OIB: 11261512176, Split, 114. brigade 8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3260C" w:rsidRPr="0043260C">
        <w:rPr>
          <w:rFonts w:cs="Times New Roman" w:eastAsia="Times New Roman"/>
          <w:szCs w:val="24"/>
          <w:lang w:eastAsia="hr-HR"/>
        </w:rPr>
        <w:t>IN CAPITA d.o.o., OIB: 11261512176, Split, 114. brigade 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0</w:t>
      </w:r>
      <w:r w:rsidR="0043260C">
        <w:t>9</w:t>
      </w:r>
      <w:r>
        <w:t>:</w:t>
      </w:r>
      <w:r w:rsidR="0043260C">
        <w:t>0</w:t>
      </w:r>
      <w:r>
        <w:t xml:space="preserve">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3260C">
        <w:rPr>
          <w:rFonts w:cs="Times New Roman" w:eastAsia="Times New Roman"/>
          <w:szCs w:val="24"/>
          <w:lang w:eastAsia="hr-HR"/>
        </w:rPr>
        <w:t>Nataša Vuković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 xml:space="preserve">dužnika </w:t>
      </w:r>
      <w:r w:rsidR="0043260C">
        <w:t xml:space="preserve">Nataši Vuković </w:t>
      </w:r>
      <w:r w:rsidRPr="00564E07">
        <w:t xml:space="preserve">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43260C">
        <w:rPr>
          <w:szCs w:val="24"/>
        </w:rPr>
        <w:t>6. rujna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43260C" w:rsidRPr="0043260C">
        <w:rPr>
          <w:szCs w:val="24"/>
        </w:rPr>
        <w:t>IN CAPITA d.o.o., OIB: 11261512176, Split, 114. brigade 8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B257A5">
        <w:rPr>
          <w:szCs w:val="24"/>
        </w:rPr>
        <w:t>1. rujna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B257A5">
        <w:rPr>
          <w:szCs w:val="24"/>
        </w:rPr>
        <w:t>863.280,91</w:t>
      </w:r>
      <w:r>
        <w:rPr>
          <w:szCs w:val="24"/>
        </w:rPr>
        <w:t xml:space="preserve"> kn, kao i da prema podacima koji su dostavljeni od Hrvatskog zavoda za mirovinsko osiguranje dužnik ima </w:t>
      </w:r>
      <w:r w:rsidR="00B257A5">
        <w:rPr>
          <w:szCs w:val="24"/>
        </w:rPr>
        <w:t>2</w:t>
      </w:r>
      <w:r>
        <w:rPr>
          <w:szCs w:val="24"/>
        </w:rPr>
        <w:t xml:space="preserve"> zaposlen</w:t>
      </w:r>
      <w:r w:rsidR="00B257A5">
        <w:rPr>
          <w:szCs w:val="24"/>
        </w:rPr>
        <w:t>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C1B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43260C">
      <w:t>854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36054"/>
    <w:rsid w:val="0023779A"/>
    <w:rsid w:val="00273166"/>
    <w:rsid w:val="0027480C"/>
    <w:rsid w:val="002A2C1B"/>
    <w:rsid w:val="002F6F3D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CAPITA društvo s ograničenom odgovornošću za poslovne usluge, putnička agencija</izvorni_sadrzaj>
    <derivirana_varijabla naziv="DomainObject.Predmet.ProtustrankaFormated_1">  IN CAPITA društvo s ograničenom odgovornošću za poslovne usluge, putnička agencija</derivirana_varijabla>
  </DomainObject.Predmet.ProtustrankaFormated>
  <DomainObject.Predmet.ProtustrankaFormatedOIB>
    <izvorni_sadrzaj>  IN CAPITA društvo s ograničenom odgovornošću za poslovne usluge, putnička agencija, OIB 11261512176</izvorni_sadrzaj>
    <derivirana_varijabla naziv="DomainObject.Predmet.ProtustrankaFormatedOIB_1">  IN CAPITA društvo s ograničenom odgovornošću za poslovne usluge, putnička agencija, OIB 11261512176</derivirana_varijabla>
  </DomainObject.Predmet.ProtustrankaFormatedOIB>
  <DomainObject.Predmet.ProtustrankaFormatedWithAdress>
    <izvorni_sadrzaj> IN CAPITA društvo s ograničenom odgovornošću za poslovne usluge, putnička agencija, 114. Brigade 8, 21000 Split</izvorni_sadrzaj>
    <derivirana_varijabla naziv="DomainObject.Predmet.ProtustrankaFormatedWithAdress_1"> IN CAPITA društvo s ograničenom odgovornošću za poslovne usluge, putnička agencija, 114. Brigade 8, 21000 Split</derivirana_varijabla>
  </DomainObject.Predmet.ProtustrankaFormatedWithAdress>
  <DomainObject.Predmet.ProtustrankaFormatedWithAdressOIB>
    <izvorni_sadrzaj> IN CAPITA društvo s ograničenom odgovornošću za poslovne usluge, putnička agencija, OIB 11261512176, 114. Brigade 8, 21000 Split</izvorni_sadrzaj>
    <derivirana_varijabla naziv="DomainObject.Predmet.ProtustrankaFormatedWithAdressOIB_1"> IN CAPITA društvo s ograničenom odgovornošću za poslovne usluge, putnička agencija, OIB 11261512176, 114. Brigade 8, 21000 Split</derivirana_varijabla>
  </DomainObject.Predmet.ProtustrankaFormatedWithAdressOIB>
  <DomainObject.Predmet.ProtustrankaWithAdress>
    <izvorni_sadrzaj>IN CAPITA društvo s ograničenom odgovornošću za poslovne usluge, putnička agencija 114. Brigade 8, 21000 Split</izvorni_sadrzaj>
    <derivirana_varijabla naziv="DomainObject.Predmet.ProtustrankaWithAdress_1">IN CAPITA društvo s ograničenom odgovornošću za poslovne usluge, putnička agencija 114. Brigade 8, 21000 Split</derivirana_varijabla>
  </DomainObject.Predmet.ProtustrankaWithAdress>
  <DomainObject.Predmet.ProtustrankaWithAdressOIB>
    <izvorni_sadrzaj>IN CAPITA društvo s ograničenom odgovornošću za poslovne usluge, putnička agencija, OIB 11261512176, 114. Brigade 8, 21000 Split</izvorni_sadrzaj>
    <derivirana_varijabla naziv="DomainObject.Predmet.ProtustrankaWithAdressOIB_1">IN CAPITA društvo s ograničenom odgovornošću za poslovne usluge, putnička agencija, OIB 11261512176, 114. Brigade 8, 21000 Split</derivirana_varijabla>
  </DomainObject.Predmet.ProtustrankaWithAdressOIB>
  <DomainObject.Predmet.ProtustrankaNazivFormated>
    <izvorni_sadrzaj>IN CAPITA društvo s ograničenom odgovornošću za poslovne usluge, putnička agencija</izvorni_sadrzaj>
    <derivirana_varijabla naziv="DomainObject.Predmet.ProtustrankaNazivFormated_1">IN CAPITA društvo s ograničenom odgovornošću za poslovne usluge, putnička agencija</derivirana_varijabla>
  </DomainObject.Predmet.ProtustrankaNazivFormated>
  <DomainObject.Predmet.ProtustrankaNazivFormatedOIB>
    <izvorni_sadrzaj>IN CAPITA društvo s ograničenom odgovornošću za poslovne usluge, putnička agencija, OIB 11261512176</izvorni_sadrzaj>
    <derivirana_varijabla naziv="DomainObject.Predmet.ProtustrankaNazivFormatedOIB_1">IN CAPITA društvo s ograničenom odgovornošću za poslovne usluge, putnička agencija, OIB 11261512176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863280.91</izvorni_sadrzaj>
    <derivirana_varijabla naziv="DomainObject.Predmet.TrenutnaVrijednost_1">863280.91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 CAPITA društvo s ograničenom odgovornošću za poslovne usluge, putnička agencija</item>
    </izvorni_sadrzaj>
    <derivirana_varijabla naziv="DomainObject.Predmet.ProtuStrankaListFormated_1">
      <item>IN CAPITA društvo s ograničenom odgovornošću za poslovne usluge, putnička agencija</item>
    </derivirana_varijabla>
  </DomainObject.Predmet.ProtuStrankaListFormated>
  <DomainObject.Predmet.ProtuStrankaListFormatedOIB>
    <izvorni_sadrzaj>
      <item>IN CAPITA društvo s ograničenom odgovornošću za poslovne usluge, putnička agencija, OIB 11261512176</item>
    </izvorni_sadrzaj>
    <derivirana_varijabla naziv="DomainObject.Predmet.ProtuStrankaListFormatedOIB_1">
      <item>IN CAPITA društvo s ograničenom odgovornošću za poslovne usluge, putnička agencija, OIB 11261512176</item>
    </derivirana_varijabla>
  </DomainObject.Predmet.ProtuStrankaListFormatedOIB>
  <DomainObject.Predmet.ProtuStrankaListFormatedWithAdress>
    <izvorni_sadrzaj>
      <item>IN CAPITA društvo s ograničenom odgovornošću za poslovne usluge, putnička agencija, 114. Brigade 8, 21000 Split</item>
    </izvorni_sadrzaj>
    <derivirana_varijabla naziv="DomainObject.Predmet.ProtuStrankaListFormatedWithAdress_1">
      <item>IN CAPITA društvo s ograničenom odgovornošću za poslovne usluge, putnička agencija, 114. Brigade 8, 21000 Split</item>
    </derivirana_varijabla>
  </DomainObject.Predmet.ProtuStrankaListFormatedWithAdress>
  <DomainObject.Predmet.ProtuStrankaListFormatedWithAdressOIB>
    <izvorni_sadrzaj>
      <item>IN CAPITA društvo s ograničenom odgovornošću za poslovne usluge, putnička agencija, OIB 11261512176, 114. Brigade 8, 21000 Split</item>
    </izvorni_sadrzaj>
    <derivirana_varijabla naziv="DomainObject.Predmet.ProtuStrankaListFormatedWithAdressOIB_1">
      <item>IN CAPITA društvo s ograničenom odgovornošću za poslovne usluge, putnička agencija, OIB 11261512176, 114. Brigade 8, 21000 Split</item>
    </derivirana_varijabla>
  </DomainObject.Predmet.ProtuStrankaListFormatedWithAdressOIB>
  <DomainObject.Predmet.ProtuStrankaListNazivFormated>
    <izvorni_sadrzaj>
      <item>IN CAPITA društvo s ograničenom odgovornošću za poslovne usluge, putnička agencija</item>
    </izvorni_sadrzaj>
    <derivirana_varijabla naziv="DomainObject.Predmet.ProtuStrankaListNazivFormated_1">
      <item>IN CAPITA društvo s ograničenom odgovornošću za poslovne usluge, putnička agencija</item>
    </derivirana_varijabla>
  </DomainObject.Predmet.ProtuStrankaListNazivFormated>
  <DomainObject.Predmet.ProtuStrankaListNazivFormatedOIB>
    <izvorni_sadrzaj>
      <item>IN CAPITA društvo s ograničenom odgovornošću za poslovne usluge, putnička agencija, OIB 11261512176</item>
    </izvorni_sadrzaj>
    <derivirana_varijabla naziv="DomainObject.Predmet.ProtuStrankaListNazivFormatedOIB_1">
      <item>IN CAPITA društvo s ograničenom odgovornošću za poslovne usluge, putnička agencija, OIB 11261512176</item>
    </derivirana_varijabla>
  </DomainObject.Predmet.ProtuStrankaListNazivFormatedOIB>
  <DomainObject.Predmet.OstaliListFormated>
    <izvorni_sadrzaj>
      <item>Nataša Vuković</item>
    </izvorni_sadrzaj>
    <derivirana_varijabla naziv="DomainObject.Predmet.OstaliListFormated_1">
      <item>Nataša Vuković</item>
    </derivirana_varijabla>
  </DomainObject.Predmet.OstaliListFormated>
  <DomainObject.Predmet.OstaliListFormatedOIB>
    <izvorni_sadrzaj>
      <item>Nataša Vuković, OIB 04976837285</item>
    </izvorni_sadrzaj>
    <derivirana_varijabla naziv="DomainObject.Predmet.OstaliListFormatedOIB_1">
      <item>Nataša Vuković, OIB 04976837285</item>
    </derivirana_varijabla>
  </DomainObject.Predmet.OstaliListFormatedOIB>
  <DomainObject.Predmet.OstaliListFormatedWithAdress>
    <izvorni_sadrzaj>
      <item>Nataša Vuković, Cesta Mutogras 67, 21311 Podstrana</item>
    </izvorni_sadrzaj>
    <derivirana_varijabla naziv="DomainObject.Predmet.OstaliListFormatedWithAdress_1">
      <item>Nataša Vuković, Cesta Mutogras 67, 21311 Podstrana</item>
    </derivirana_varijabla>
  </DomainObject.Predmet.OstaliListFormatedWithAdress>
  <DomainObject.Predmet.OstaliListFormatedWithAdressOIB>
    <izvorni_sadrzaj>
      <item>Nataša Vuković, OIB 04976837285, Cesta Mutogras 67, 21311 Podstrana</item>
    </izvorni_sadrzaj>
    <derivirana_varijabla naziv="DomainObject.Predmet.OstaliListFormatedWithAdressOIB_1">
      <item>Nataša Vuković, OIB 04976837285, Cesta Mutogras 67, 21311 Podstrana</item>
    </derivirana_varijabla>
  </DomainObject.Predmet.OstaliListFormatedWithAdressOIB>
  <DomainObject.Predmet.OstaliListNazivFormated>
    <izvorni_sadrzaj>
      <item>Nataša Vuković</item>
    </izvorni_sadrzaj>
    <derivirana_varijabla naziv="DomainObject.Predmet.OstaliListNazivFormated_1">
      <item>Nataša Vuković</item>
    </derivirana_varijabla>
  </DomainObject.Predmet.OstaliListNazivFormated>
  <DomainObject.Predmet.OstaliListNazivFormatedOIB>
    <izvorni_sadrzaj>
      <item>Nataša Vuković, OIB 04976837285</item>
    </izvorni_sadrzaj>
    <derivirana_varijabla naziv="DomainObject.Predmet.OstaliListNazivFormatedOIB_1">
      <item>Nataša Vuković, OIB 04976837285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 CAPITA društvo s ograničenom odgovornošću za poslovne usluge, putnička agencija</izvorni_sadrzaj>
    <derivirana_varijabla naziv="DomainObject.Predmet.ProtustrankaIDrugi_1">IN CAPITA društvo s ograničenom odgovornošću za poslovne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 CAPITA društvo s ograničenom odgovornošću za poslovne usluge, putnička agencija, OIB 11261512176, 114. Brigade 8, 21000 Split</izvorni_sadrzaj>
    <derivirana_varijabla naziv="DomainObject.Predmet.ProtustrankaIDrugiAdressOIB_1">IN CAPITA društvo s ograničenom odgovornošću za poslovne usluge, putnička agencija, OIB 11261512176, 114. Brigade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CAPITA društvo s ograničenom odgovornošću za poslovne usluge, putnička agencija</item>
      <item>FINANCIJSKA AGENCIJA, RC SPLIT</item>
      <item>Nataša Vuković</item>
    </izvorni_sadrzaj>
    <derivirana_varijabla naziv="DomainObject.Predmet.SudioniciListNaziv_1">
      <item>IN CAPITA društvo s ograničenom odgovornošću za poslovne usluge, putnička agencija</item>
      <item>FINANCIJSKA AGENCIJA, RC SPLIT</item>
      <item>Nataša Vuković</item>
    </derivirana_varijabla>
  </DomainObject.Predmet.SudioniciListNaziv>
  <DomainObject.Predmet.SudioniciListAdressOIB>
    <izvorni_sadrzaj>
      <item>IN CAPITA društvo s ograničenom odgovornošću za poslovne usluge, putnička agencija, OIB 11261512176, 114. Brigade 8,21000 Split</item>
      <item>FINANCIJSKA AGENCIJA, RC SPLIT, OIB 85821130368, Mažuranićevo šetalište 24 b,21000 Split</item>
      <item>Nataša Vuković, OIB 04976837285, Cesta Mutogras 67,21311 Podstrana</item>
    </izvorni_sadrzaj>
    <derivirana_varijabla naziv="DomainObject.Predmet.SudioniciListAdressOIB_1">
      <item>IN CAPITA društvo s ograničenom odgovornošću za poslovne usluge, putnička agencija, OIB 11261512176, 114. Brigade 8,21000 Split</item>
      <item>FINANCIJSKA AGENCIJA, RC SPLIT, OIB 85821130368, Mažuranićevo šetalište 24 b,21000 Split</item>
      <item>Nataša Vuković, OIB 04976837285, Cesta Mutogras 67,21311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11261512176</item>
      <item>, OIB 85821130368</item>
      <item>, OIB 04976837285</item>
    </izvorni_sadrzaj>
    <derivirana_varijabla naziv="DomainObject.Predmet.SudioniciListNazivOIB_1">
      <item>, OIB 11261512176</item>
      <item>, OIB 85821130368</item>
      <item>, OIB 04976837285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825F7-64EA-498D-9AE4-6C1A70FCD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4654</properties:Characters>
  <properties:Lines>102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2018-02-06T07:50:00Z</dcterms:created>
  <dc:creator>Katarina Mikulić</dc:creator>
  <cp:lastModifiedBy>Ana Golub Gruić</cp:lastModifiedBy>
  <cp:lastPrinted>2018-02-06T07:50:00Z</cp:lastPrinted>
  <dcterms:modified xmlns:xsi="http://www.w3.org/2001/XMLSchema-instance" xsi:type="dcterms:W3CDTF">2018-02-06T12:06:00Z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