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3491"/>
      </w:tblGrid>
      <w:tr w:rsidTr="0061095C" w:rsidR="001D7DC0" w:rsidRPr="00B92B86">
        <w:tc>
          <w:tcPr>
            <w:tcW w:type="dxa" w:w="3491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</w:tbl>
    <w:p w14:textId="d8c9d94" w14:paraId="d8c9d94" w:rsidRDefault="00B06363" w:rsidP="00B06363" w:rsidR="00B06363">
      <w:pPr>
        <w15:collapsed w:val="false"/>
      </w:pPr>
    </w:p>
    <w:p w:rsidRDefault="00B06363" w:rsidP="00B06363" w:rsidR="00B06363"/>
    <w:p w:rsidRDefault="00450386" w:rsidP="00450386" w:rsidR="00450386">
      <w:pPr>
        <w:ind w:firstLine="708"/>
        <w:jc w:val="both"/>
      </w:pPr>
      <w:r>
        <w:t xml:space="preserve">Trgovački sud u Osijeku,  po sudskom savjetniku Augustinu Jalšovec  u stečajnom predmetu povodom zahtjeva Financijske agencije, Regionalni centar Zagreb, Podružnica Zagreb, Trg svibanjskih žrtava 1995. 1, Zagreb,  OIB 85821130368 za provedbu skraćenog stečajnog postupka nad </w:t>
      </w:r>
      <w:r w:rsidR="00883B8E">
        <w:t xml:space="preserve"> </w:t>
      </w:r>
      <w:r w:rsidR="009F5311">
        <w:t>ROYAL CASINO d.o.o. za trgovinu i turizam, Zagreb, Ribnjak 40, MBS: 080203373, OIB: 11495281897</w:t>
      </w:r>
      <w:r w:rsidR="00DB1A9C">
        <w:t xml:space="preserve">, </w:t>
      </w:r>
      <w:r>
        <w:t xml:space="preserve"> temeljem članka 430. Stečajnog zakon</w:t>
      </w:r>
      <w:r w:rsidR="00E83B7E">
        <w:t>a (NN 71/15, dalje: SZ), dana 18</w:t>
      </w:r>
      <w:r>
        <w:t xml:space="preserve">. </w:t>
      </w:r>
      <w:r w:rsidR="00581D18">
        <w:t>svib</w:t>
      </w:r>
      <w:r>
        <w:t>nja 2018., objavljuje sljedeći</w:t>
      </w:r>
    </w:p>
    <w:p w:rsidRDefault="00450386" w:rsidP="00450386" w:rsidR="00450386">
      <w:pPr>
        <w:ind w:firstLine="708"/>
        <w:jc w:val="both"/>
      </w:pPr>
    </w:p>
    <w:p w:rsidRDefault="00450386" w:rsidP="00450386" w:rsidR="00450386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50386" w:rsidP="00450386" w:rsidR="00450386">
      <w:pPr>
        <w:jc w:val="both"/>
        <w:rPr>
          <w:bCs/>
        </w:rPr>
      </w:pPr>
    </w:p>
    <w:p w:rsidRDefault="00450386" w:rsidP="00450386" w:rsidR="00450386">
      <w:pPr>
        <w:numPr>
          <w:ilvl w:val="0"/>
          <w:numId w:val="8"/>
        </w:numPr>
        <w:jc w:val="both"/>
      </w:pPr>
      <w:r>
        <w:rPr>
          <w:bCs/>
        </w:rPr>
        <w:t xml:space="preserve">Utvrđuje se da ukupni iznos evidentiranog duga dužnika </w:t>
      </w:r>
      <w:r w:rsidR="009F5311">
        <w:t>ROYAL CASINO d.o.o. za trgovinu i turizam, Zagreb, Ribnjak 40, MBS: 080203373, OIB: 11495281897</w:t>
      </w:r>
      <w:r w:rsidR="00CA0EF6">
        <w:t>,</w:t>
      </w:r>
      <w:r w:rsidR="00883B8E">
        <w:t xml:space="preserve"> </w:t>
      </w:r>
      <w:r>
        <w:t xml:space="preserve"> na temelju neizvršenih osnova za plaćanje iznosi </w:t>
      </w:r>
      <w:r w:rsidR="009F5311">
        <w:t>27.814,24</w:t>
      </w:r>
      <w:r w:rsidR="00883B8E">
        <w:t xml:space="preserve"> </w:t>
      </w:r>
      <w:r>
        <w:t xml:space="preserve"> kn.</w:t>
      </w:r>
    </w:p>
    <w:p w:rsidRDefault="00450386" w:rsidP="00450386" w:rsidR="00450386">
      <w:pPr>
        <w:numPr>
          <w:ilvl w:val="0"/>
          <w:numId w:val="8"/>
        </w:numPr>
        <w:jc w:val="both"/>
      </w:pPr>
      <w:r>
        <w:t xml:space="preserve">Poziva se osoba ovlaštena za zastupanje dužnika </w:t>
      </w:r>
      <w:r w:rsidR="009F5311">
        <w:t>Slađan Zovko, OIB: 22917973157, Zagreb, Ribnjak 40</w:t>
      </w:r>
      <w:r w:rsidR="007B62E4">
        <w:t xml:space="preserve">, </w:t>
      </w:r>
      <w:r w:rsidR="00CE6105">
        <w:t xml:space="preserve"> </w:t>
      </w:r>
      <w:r w:rsidR="00E83B7E">
        <w:t xml:space="preserve"> </w:t>
      </w:r>
      <w:r>
        <w:t xml:space="preserve"> da u roku od 15 (petnaest) dana od dana objave ovog oglasa na </w:t>
      </w:r>
      <w:r w:rsidRPr="004D3C2C">
        <w:t>mrežnoj stranici e-Oglasna ploča sudova</w:t>
      </w:r>
      <w:r>
        <w:t xml:space="preserve">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450386" w:rsidP="00450386" w:rsidR="00450386">
      <w:pPr>
        <w:numPr>
          <w:ilvl w:val="0"/>
          <w:numId w:val="8"/>
        </w:numPr>
        <w:jc w:val="both"/>
      </w:pPr>
      <w:r>
        <w:t>Pozivaju se vjerovnici dužnika da najkasnije u roku od 45 (</w:t>
      </w:r>
      <w:proofErr w:type="spellStart"/>
      <w:r>
        <w:t>četrdesetpet</w:t>
      </w:r>
      <w:proofErr w:type="spellEnd"/>
      <w:r>
        <w:t>) dana od dana objave ovog oglasa na  e-oglasnoj ploči suda predlože otvaranje stečajnog postupka nad dužnikom, te da uplate predujam u iznosu od 10.000,00 kn za namirenje troškova toga postupka na žiro račun IBAN: HR31 2390 0011 3000 0020 0 s pozivom na broj HR05 272-</w:t>
      </w:r>
      <w:r w:rsidR="009F5311">
        <w:t>414</w:t>
      </w:r>
      <w:r>
        <w:t>-18 (članak 430. SZ u vezi s člankom 132. SZ).</w:t>
      </w:r>
    </w:p>
    <w:p w:rsidRDefault="00450386" w:rsidP="00450386" w:rsidR="00450386">
      <w:pPr>
        <w:numPr>
          <w:ilvl w:val="0"/>
          <w:numId w:val="8"/>
        </w:numPr>
        <w:jc w:val="both"/>
      </w:pPr>
      <w:r>
        <w:t xml:space="preserve">Ako osobe ovlaštene za zastupanje dužnika po zakonu iz točke II.,  u roku od 15 (petnaest) dana od dana objave ovog oglasa </w:t>
      </w:r>
      <w:r w:rsidRPr="004545C4">
        <w:t xml:space="preserve">na </w:t>
      </w:r>
      <w:r>
        <w:t xml:space="preserve"> e-oglasnoj ploči suda</w:t>
      </w:r>
      <w:r w:rsidRPr="004545C4">
        <w:t xml:space="preserve"> </w:t>
      </w:r>
      <w:r>
        <w:t xml:space="preserve">ne podnesu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(</w:t>
      </w:r>
      <w:proofErr w:type="spellStart"/>
      <w:r>
        <w:t>četrdesetpet</w:t>
      </w:r>
      <w:proofErr w:type="spellEnd"/>
      <w:r>
        <w:t xml:space="preserve">) dana </w:t>
      </w:r>
      <w:r w:rsidRPr="00C04A19">
        <w:t xml:space="preserve">od dana objave ovog oglasa na mrežnoj stranici e-Oglasna ploča sudova </w:t>
      </w:r>
      <w:r>
        <w:t xml:space="preserve">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SZ na odgovarajući način. </w:t>
      </w:r>
    </w:p>
    <w:p w:rsidRDefault="00450386" w:rsidP="00450386" w:rsidR="00450386">
      <w:pPr>
        <w:ind w:hanging="284" w:left="284"/>
        <w:jc w:val="both"/>
      </w:pPr>
    </w:p>
    <w:p w:rsidRDefault="00E83B7E" w:rsidP="00450386" w:rsidR="00450386">
      <w:pPr>
        <w:ind w:left="708"/>
        <w:jc w:val="center"/>
      </w:pPr>
      <w:r>
        <w:t>U Osijeku  18</w:t>
      </w:r>
      <w:r w:rsidR="00450386">
        <w:t xml:space="preserve">. </w:t>
      </w:r>
      <w:r w:rsidR="00581D18">
        <w:t>svib</w:t>
      </w:r>
      <w:r w:rsidR="00450386">
        <w:t>nja  2018.</w:t>
      </w:r>
    </w:p>
    <w:p w:rsidRDefault="00450386" w:rsidP="00450386" w:rsidR="00450386">
      <w:pPr>
        <w:ind w:left="708"/>
        <w:jc w:val="center"/>
      </w:pPr>
    </w:p>
    <w:p w:rsidRDefault="00450386" w:rsidP="00450386" w:rsidR="00450386" w:rsidRPr="00F2165F">
      <w:pPr>
        <w:jc w:val="both"/>
        <w:rPr>
          <w:bCs/>
        </w:rPr>
      </w:pPr>
    </w:p>
    <w:p w:rsidRDefault="00450386" w:rsidP="00450386" w:rsidR="00450386">
      <w:r>
        <w:t>D N A: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Sudski savjetnik </w:t>
      </w:r>
    </w:p>
    <w:p w:rsidRDefault="00450386" w:rsidP="00450386" w:rsidR="00450386">
      <w:pPr>
        <w:numPr>
          <w:ilvl w:val="0"/>
          <w:numId w:val="7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  <w:r>
        <w:tab/>
      </w:r>
      <w:r>
        <w:tab/>
      </w:r>
      <w:r>
        <w:tab/>
        <w:t xml:space="preserve">         Augustin Jalšovec</w:t>
      </w:r>
    </w:p>
    <w:p w:rsidRDefault="00450386" w:rsidP="00450386" w:rsidR="00450386">
      <w:pPr>
        <w:numPr>
          <w:ilvl w:val="0"/>
          <w:numId w:val="7"/>
        </w:numPr>
        <w:tabs>
          <w:tab w:pos="720" w:val="clear"/>
        </w:tabs>
        <w:jc w:val="both"/>
      </w:pPr>
      <w:r>
        <w:t xml:space="preserve">zahtjev – </w:t>
      </w: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  <w:r>
        <w:tab/>
      </w:r>
      <w:r>
        <w:tab/>
        <w:t xml:space="preserve">      </w:t>
      </w:r>
    </w:p>
    <w:p w:rsidRDefault="00AA368A" w:rsidP="00DB1A9C" w:rsidR="00450386">
      <w:pPr>
        <w:numPr>
          <w:ilvl w:val="0"/>
          <w:numId w:val="7"/>
        </w:numPr>
      </w:pPr>
      <w:r>
        <w:t>kal. 25.7</w:t>
      </w:r>
      <w:r w:rsidR="00450386">
        <w:t>.2018.</w:t>
      </w:r>
    </w:p>
    <w:p w:rsidRDefault="00B06363" w:rsidP="00B06363" w:rsidR="00B06363" w:rsidRPr="002E3D11"/>
    <w:sectPr w:rsidSect="00AD67F8" w:rsidR="00B06363" w:rsidRPr="002E3D11">
      <w:headerReference w:type="default" r:id="rId11"/>
      <w:headerReference w:type="first" r:id="rId12"/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6363" w:rsidP="00B06363" w:rsidR="00B06363">
      <w:r>
        <w:separator/>
      </w:r>
    </w:p>
  </w:endnote>
  <w:endnote w:id="0" w:type="continuationSeparator">
    <w:p w:rsidRDefault="00B06363" w:rsidP="00B06363" w:rsidR="00B063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6363" w:rsidP="00B06363" w:rsidR="00B06363">
      <w:r>
        <w:separator/>
      </w:r>
    </w:p>
  </w:footnote>
  <w:footnote w:id="0" w:type="continuationSeparator">
    <w:p w:rsidRDefault="00B06363" w:rsidP="00B06363" w:rsidR="00B0636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29241709"/>
      <w:docPartObj>
        <w:docPartGallery w:val="Page Numbers (Top of Page)"/>
        <w:docPartUnique/>
      </w:docPartObj>
    </w:sdtPr>
    <w:sdtEndPr/>
    <w:sdtContent>
      <w:p w:rsidRDefault="00B06363" w:rsidR="00B06363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A13BC">
          <w:rPr>
            <w:noProof/>
          </w:rPr>
          <w:t>2</w:t>
        </w:r>
        <w:r>
          <w:fldChar w:fldCharType="end"/>
        </w:r>
      </w:p>
    </w:sdtContent>
  </w:sdt>
  <w:p w:rsidRDefault="00B06363" w:rsidR="00B06363">
    <w:pPr>
      <w:pStyle w:val="Zaglavlje"/>
    </w:pPr>
  </w:p>
  <w:p w:rsidRDefault="00B06363" w:rsidR="00B06363">
    <w:pPr>
      <w:pStyle w:val="Zaglavlje"/>
    </w:pPr>
    <w:r>
      <w:tab/>
      <w:t xml:space="preserve">                                 </w:t>
    </w:r>
  </w:p>
  <w:p w:rsidRDefault="00B06363" w:rsidR="00B063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0386" w:rsidR="00450386">
    <w:pPr>
      <w:pStyle w:val="Zaglavlje"/>
    </w:pPr>
    <w:r>
      <w:tab/>
    </w:r>
    <w:r>
      <w:tab/>
      <w:t xml:space="preserve">    Poslovni </w:t>
    </w:r>
    <w:r w:rsidR="007404B5">
      <w:t xml:space="preserve">broj </w:t>
    </w:r>
    <w:r w:rsidR="009F5311">
      <w:t>18 St-414</w:t>
    </w:r>
    <w:r>
      <w:t>/18-3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094397E"/>
    <w:multiLevelType w:val="hybridMultilevel"/>
    <w:tmpl w:val="2AC2AD8A"/>
    <w:lvl w:tplc="B04841D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0786468"/>
    <w:multiLevelType w:val="hybridMultilevel"/>
    <w:tmpl w:val="01266674"/>
    <w:lvl w:tplc="7062C35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FBD2B58"/>
    <w:multiLevelType w:val="hybridMultilevel"/>
    <w:tmpl w:val="07500010"/>
    <w:lvl w:tplc="F770089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64B29FB"/>
    <w:multiLevelType w:val="hybridMultilevel"/>
    <w:tmpl w:val="6562BE50"/>
    <w:lvl w:tplc="7BA860F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B044767"/>
    <w:multiLevelType w:val="hybridMultilevel"/>
    <w:tmpl w:val="3D649CF6"/>
    <w:lvl w:tplc="18A6FAC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6061170"/>
    <w:multiLevelType w:val="hybridMultilevel"/>
    <w:tmpl w:val="B492D314"/>
    <w:lvl w:tplc="5B18169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7"/>
  </w:num>
  <w:num w:numId="4">
    <w:abstractNumId w:val="2"/>
  </w:num>
  <w:num w:numId="5">
    <w:abstractNumId w:val="3"/>
  </w:num>
  <w:num w:numId="6">
    <w:abstractNumId w:val="5"/>
  </w:num>
  <w:num w:numId="7">
    <w:abstractNumId w:val="1"/>
  </w:num>
  <w:num w:numId="8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16BBB"/>
    <w:rsid w:val="000449A4"/>
    <w:rsid w:val="00076CE7"/>
    <w:rsid w:val="000E3CD9"/>
    <w:rsid w:val="00103ED2"/>
    <w:rsid w:val="001172AF"/>
    <w:rsid w:val="00122B97"/>
    <w:rsid w:val="0013588C"/>
    <w:rsid w:val="00137561"/>
    <w:rsid w:val="00143005"/>
    <w:rsid w:val="001B67B1"/>
    <w:rsid w:val="001D7DC0"/>
    <w:rsid w:val="001E315F"/>
    <w:rsid w:val="001F3355"/>
    <w:rsid w:val="001F51D9"/>
    <w:rsid w:val="00274D38"/>
    <w:rsid w:val="00274EC6"/>
    <w:rsid w:val="002D109A"/>
    <w:rsid w:val="00364EB7"/>
    <w:rsid w:val="0038542E"/>
    <w:rsid w:val="003908EC"/>
    <w:rsid w:val="003B2D33"/>
    <w:rsid w:val="003E4468"/>
    <w:rsid w:val="004049C3"/>
    <w:rsid w:val="00450386"/>
    <w:rsid w:val="00463C3F"/>
    <w:rsid w:val="005260B0"/>
    <w:rsid w:val="005334A7"/>
    <w:rsid w:val="00544EEB"/>
    <w:rsid w:val="00546F77"/>
    <w:rsid w:val="00581D18"/>
    <w:rsid w:val="0059612B"/>
    <w:rsid w:val="005A3617"/>
    <w:rsid w:val="005B5061"/>
    <w:rsid w:val="00616E68"/>
    <w:rsid w:val="006320D2"/>
    <w:rsid w:val="006414F4"/>
    <w:rsid w:val="00651E96"/>
    <w:rsid w:val="00670468"/>
    <w:rsid w:val="00677573"/>
    <w:rsid w:val="00681766"/>
    <w:rsid w:val="0068651A"/>
    <w:rsid w:val="00696430"/>
    <w:rsid w:val="006A7CBC"/>
    <w:rsid w:val="006E7282"/>
    <w:rsid w:val="007130D7"/>
    <w:rsid w:val="00720319"/>
    <w:rsid w:val="007404B5"/>
    <w:rsid w:val="00740D9B"/>
    <w:rsid w:val="0075404A"/>
    <w:rsid w:val="007667D7"/>
    <w:rsid w:val="00783908"/>
    <w:rsid w:val="007B62E4"/>
    <w:rsid w:val="007C75AC"/>
    <w:rsid w:val="007F5BC3"/>
    <w:rsid w:val="008019A1"/>
    <w:rsid w:val="00850ECF"/>
    <w:rsid w:val="00883522"/>
    <w:rsid w:val="00883B8E"/>
    <w:rsid w:val="008D1548"/>
    <w:rsid w:val="008D7FA0"/>
    <w:rsid w:val="0090773D"/>
    <w:rsid w:val="009158AC"/>
    <w:rsid w:val="00927558"/>
    <w:rsid w:val="00947F82"/>
    <w:rsid w:val="00961707"/>
    <w:rsid w:val="009C4D46"/>
    <w:rsid w:val="009F5311"/>
    <w:rsid w:val="00A324F9"/>
    <w:rsid w:val="00A85657"/>
    <w:rsid w:val="00A958D2"/>
    <w:rsid w:val="00AA368A"/>
    <w:rsid w:val="00AA72BE"/>
    <w:rsid w:val="00AB536E"/>
    <w:rsid w:val="00AD67F8"/>
    <w:rsid w:val="00B04D66"/>
    <w:rsid w:val="00B06363"/>
    <w:rsid w:val="00B6125C"/>
    <w:rsid w:val="00C04A9D"/>
    <w:rsid w:val="00C13E72"/>
    <w:rsid w:val="00C3258D"/>
    <w:rsid w:val="00C639C6"/>
    <w:rsid w:val="00C82963"/>
    <w:rsid w:val="00CA0EF6"/>
    <w:rsid w:val="00CA7F62"/>
    <w:rsid w:val="00CE6105"/>
    <w:rsid w:val="00D61325"/>
    <w:rsid w:val="00D71279"/>
    <w:rsid w:val="00D71DEC"/>
    <w:rsid w:val="00D87EF8"/>
    <w:rsid w:val="00DA13BC"/>
    <w:rsid w:val="00DB1A9C"/>
    <w:rsid w:val="00DF2CDA"/>
    <w:rsid w:val="00E42342"/>
    <w:rsid w:val="00E83B7E"/>
    <w:rsid w:val="00E958F4"/>
    <w:rsid w:val="00ED135A"/>
    <w:rsid w:val="00EF1A85"/>
    <w:rsid w:val="00F254BB"/>
    <w:rsid w:val="00F264FF"/>
    <w:rsid w:val="00F57A94"/>
    <w:rsid w:val="00FD2E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50386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B0636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06363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06363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aslov1Char" w:type="character">
    <w:name w:val="Naslov 1 Char"/>
    <w:basedOn w:val="Zadanifontodlomka"/>
    <w:link w:val="Naslov1"/>
    <w:rsid w:val="00450386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F51D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F51D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F51D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F51D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F51D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50386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B0636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06363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06363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aslov1Char" w:type="character">
    <w:name w:val="Naslov 1 Char"/>
    <w:basedOn w:val="Zadanifontodlomka"/>
    <w:link w:val="Naslov1"/>
    <w:rsid w:val="00450386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F51D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F51D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F51D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F51D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F51D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svibnja 2018.</izvorni_sadrzaj>
    <derivirana_varijabla naziv="DomainObject.DatumDonosenjaOdluke_1">18.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Augustin</izvorni_sadrzaj>
    <derivirana_varijabla naziv="DomainObject.DonositeljOdluke.Ime_1">Augustin</derivirana_varijabla>
  </DomainObject.DonositeljOdluke.Ime>
  <DomainObject.DonositeljOdluke.Prezime>
    <izvorni_sadrzaj>Jalšovec</izvorni_sadrzaj>
    <derivirana_varijabla naziv="DomainObject.DonositeljOdluke.Prezime_1">Jalšovec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414</izvorni_sadrzaj>
    <derivirana_varijabla naziv="DomainObject.Predmet.Broj_1">414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2018.</izvorni_sadrzaj>
    <derivirana_varijabla naziv="DomainObject.Predmet.DatumOsnivanja_1">11.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St-414/2018</izvorni_sadrzaj>
    <derivirana_varijabla naziv="DomainObject.Predmet.OznakaBroj_1">St-414/2018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 11 Zakona o sudovima</izvorni_sadrzaj>
    <derivirana_varijabla naziv="DomainObject.Predmet.PrimjedbaSuca_1">ustup po čl. 11 Zakona o sudovima</derivirana_varijabla>
  </DomainObject.Predmet.PrimjedbaSuca>
  <DomainObject.Predmet.ProtustrankaFormated>
    <izvorni_sadrzaj>  ROYAL CASINO d.o.o.</izvorni_sadrzaj>
    <derivirana_varijabla naziv="DomainObject.Predmet.ProtustrankaFormated_1">  ROYAL CASINO d.o.o.</derivirana_varijabla>
  </DomainObject.Predmet.ProtustrankaFormated>
  <DomainObject.Predmet.ProtustrankaFormatedOIB>
    <izvorni_sadrzaj>  ROYAL CASINO d.o.o., OIB 11495281897</izvorni_sadrzaj>
    <derivirana_varijabla naziv="DomainObject.Predmet.ProtustrankaFormatedOIB_1">  ROYAL CASINO d.o.o., OIB 11495281897</derivirana_varijabla>
  </DomainObject.Predmet.ProtustrankaFormatedOIB>
  <DomainObject.Predmet.ProtustrankaFormatedWithAdress>
    <izvorni_sadrzaj> ROYAL CASINO d.o.o., Ribnjak 40, 10000 Zagreb</izvorni_sadrzaj>
    <derivirana_varijabla naziv="DomainObject.Predmet.ProtustrankaFormatedWithAdress_1"> ROYAL CASINO d.o.o., Ribnjak 40, 10000 Zagreb</derivirana_varijabla>
  </DomainObject.Predmet.ProtustrankaFormatedWithAdress>
  <DomainObject.Predmet.ProtustrankaFormatedWithAdressOIB>
    <izvorni_sadrzaj> ROYAL CASINO d.o.o., OIB 11495281897, Ribnjak 40, 10000 Zagreb</izvorni_sadrzaj>
    <derivirana_varijabla naziv="DomainObject.Predmet.ProtustrankaFormatedWithAdressOIB_1"> ROYAL CASINO d.o.o., OIB 11495281897, Ribnjak 40, 10000 Zagreb</derivirana_varijabla>
  </DomainObject.Predmet.ProtustrankaFormatedWithAdressOIB>
  <DomainObject.Predmet.ProtustrankaWithAdress>
    <izvorni_sadrzaj>ROYAL CASINO d.o.o. Ribnjak 40, 10000 Zagreb</izvorni_sadrzaj>
    <derivirana_varijabla naziv="DomainObject.Predmet.ProtustrankaWithAdress_1">ROYAL CASINO d.o.o. Ribnjak 40, 10000 Zagreb</derivirana_varijabla>
  </DomainObject.Predmet.ProtustrankaWithAdress>
  <DomainObject.Predmet.ProtustrankaWithAdressOIB>
    <izvorni_sadrzaj>ROYAL CASINO d.o.o., OIB 11495281897, Ribnjak 40, 10000 Zagreb</izvorni_sadrzaj>
    <derivirana_varijabla naziv="DomainObject.Predmet.ProtustrankaWithAdressOIB_1">ROYAL CASINO d.o.o., OIB 11495281897, Ribnjak 40, 10000 Zagreb</derivirana_varijabla>
  </DomainObject.Predmet.ProtustrankaWithAdressOIB>
  <DomainObject.Predmet.ProtustrankaNazivFormated>
    <izvorni_sadrzaj>ROYAL CASINO d.o.o.</izvorni_sadrzaj>
    <derivirana_varijabla naziv="DomainObject.Predmet.ProtustrankaNazivFormated_1">ROYAL CASINO d.o.o.</derivirana_varijabla>
  </DomainObject.Predmet.ProtustrankaNazivFormated>
  <DomainObject.Predmet.ProtustrankaNazivFormatedOIB>
    <izvorni_sadrzaj>ROYAL CASINO d.o.o., OIB 11495281897</izvorni_sadrzaj>
    <derivirana_varijabla naziv="DomainObject.Predmet.ProtustrankaNazivFormatedOIB_1">ROYAL CASINO d.o.o., OIB 11495281897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Referada</izvorni_sadrzaj>
    <derivirana_varijabla naziv="DomainObject.Predmet.Referada.Naziv_1">18. Referada</derivirana_varijabla>
  </DomainObject.Predmet.Referada.Naziv>
  <DomainObject.Predmet.Referada.Oznaka>
    <izvorni_sadrzaj>18</izvorni_sadrzaj>
    <derivirana_varijabla naziv="DomainObject.Predmet.Referada.Oznaka_1">18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Augustin Jalšovec</izvorni_sadrzaj>
    <derivirana_varijabla naziv="DomainObject.Predmet.Referada.Sudac_1">Augustin Jalšovec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Referada</izvorni_sadrzaj>
    <derivirana_varijabla naziv="DomainObject.Predmet.TrenutnaLokacijaSpisa.Naziv_1">18.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Harc</izvorni_sadrzaj>
    <derivirana_varijabla naziv="DomainObject.Predmet.Zapisnicar_1">Gordana Harc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ROYAL CASINO d.o.o.</item>
    </izvorni_sadrzaj>
    <derivirana_varijabla naziv="DomainObject.Predmet.ProtuStrankaListFormated_1">
      <item>ROYAL CASINO d.o.o.</item>
    </derivirana_varijabla>
  </DomainObject.Predmet.ProtuStrankaListFormated>
  <DomainObject.Predmet.ProtuStrankaListFormatedOIB>
    <izvorni_sadrzaj>
      <item>ROYAL CASINO d.o.o., OIB 11495281897</item>
    </izvorni_sadrzaj>
    <derivirana_varijabla naziv="DomainObject.Predmet.ProtuStrankaListFormatedOIB_1">
      <item>ROYAL CASINO d.o.o., OIB 11495281897</item>
    </derivirana_varijabla>
  </DomainObject.Predmet.ProtuStrankaListFormatedOIB>
  <DomainObject.Predmet.ProtuStrankaListFormatedWithAdress>
    <izvorni_sadrzaj>
      <item>ROYAL CASINO d.o.o., Ribnjak 40, 10000 Zagreb</item>
    </izvorni_sadrzaj>
    <derivirana_varijabla naziv="DomainObject.Predmet.ProtuStrankaListFormatedWithAdress_1">
      <item>ROYAL CASINO d.o.o., Ribnjak 40, 10000 Zagreb</item>
    </derivirana_varijabla>
  </DomainObject.Predmet.ProtuStrankaListFormatedWithAdress>
  <DomainObject.Predmet.ProtuStrankaListFormatedWithAdressOIB>
    <izvorni_sadrzaj>
      <item>ROYAL CASINO d.o.o., OIB 11495281897, Ribnjak 40, 10000 Zagreb</item>
    </izvorni_sadrzaj>
    <derivirana_varijabla naziv="DomainObject.Predmet.ProtuStrankaListFormatedWithAdressOIB_1">
      <item>ROYAL CASINO d.o.o., OIB 11495281897, Ribnjak 40, 10000 Zagreb</item>
    </derivirana_varijabla>
  </DomainObject.Predmet.ProtuStrankaListFormatedWithAdressOIB>
  <DomainObject.Predmet.ProtuStrankaListNazivFormated>
    <izvorni_sadrzaj>
      <item>ROYAL CASINO d.o.o.</item>
    </izvorni_sadrzaj>
    <derivirana_varijabla naziv="DomainObject.Predmet.ProtuStrankaListNazivFormated_1">
      <item>ROYAL CASINO d.o.o.</item>
    </derivirana_varijabla>
  </DomainObject.Predmet.ProtuStrankaListNazivFormated>
  <DomainObject.Predmet.ProtuStrankaListNazivFormatedOIB>
    <izvorni_sadrzaj>
      <item>ROYAL CASINO d.o.o., OIB 11495281897</item>
    </izvorni_sadrzaj>
    <derivirana_varijabla naziv="DomainObject.Predmet.ProtuStrankaListNazivFormatedOIB_1">
      <item>ROYAL CASINO d.o.o., OIB 11495281897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svibnja 2018.</izvorni_sadrzaj>
    <derivirana_varijabla naziv="DomainObject.Datum_1">18.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ROYAL CASINO d.o.o.</izvorni_sadrzaj>
    <derivirana_varijabla naziv="DomainObject.Predmet.ProtustrankaIDrugi_1">ROYAL CASINO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ROYAL CASINO d.o.o., OIB 11495281897, Ribnjak 40, 10000 Zagreb</izvorni_sadrzaj>
    <derivirana_varijabla naziv="DomainObject.Predmet.ProtustrankaIDrugiAdressOIB_1">ROYAL CASINO d.o.o., OIB 11495281897, Ribnjak 40,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ROYAL CASINO d.o.o.</item>
      <item>FINA Regionalni centar Zagreb</item>
    </izvorni_sadrzaj>
    <derivirana_varijabla naziv="DomainObject.Predmet.SudioniciListNaziv_1">
      <item>ROYAL CASINO d.o.o.</item>
      <item>FINA Regionalni centar Zagreb</item>
    </derivirana_varijabla>
  </DomainObject.Predmet.SudioniciListNaziv>
  <DomainObject.Predmet.SudioniciListAdressOIB>
    <izvorni_sadrzaj>
      <item>ROYAL CASINO d.o.o., OIB 11495281897, Ribnjak 40,10000 Zagreb</item>
      <item>FINA Regionalni centar Zagreb, OIB 85821130368, Trg svibanjskih žrtava 1995. br. 1,10000 Zagreb</item>
    </izvorni_sadrzaj>
    <derivirana_varijabla naziv="DomainObject.Predmet.SudioniciListAdressOIB_1">
      <item>ROYAL CASINO d.o.o., OIB 11495281897, Ribnjak 40,10000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11495281897</item>
      <item>, OIB 85821130368</item>
    </izvorni_sadrzaj>
    <derivirana_varijabla naziv="DomainObject.Predmet.SudioniciListNazivOIB_1">
      <item>, OIB 11495281897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6F7D85C-992F-4ED9-90C2-F77EA6CB0AB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387</properties:Words>
  <properties:Characters>2112</properties:Characters>
  <properties:Lines>46</properties:Lines>
  <properties:Paragraphs>14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2018-05-18T09:42:00Z</dcterms:created>
  <dc:creator>Snježana Andrijanić</dc:creator>
  <cp:lastModifiedBy>Gordana Harc</cp:lastModifiedBy>
  <cp:lastPrinted>2018-05-18T09:42:00Z</cp:lastPrinted>
  <dcterms:modified xmlns:xsi="http://www.w3.org/2001/XMLSchema-instance" xsi:type="dcterms:W3CDTF">2018-05-18T09:44:00Z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(oglas - 414-18 ZG.docx)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