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88c0" w14:paraId="9de88c0" w:rsidRDefault="00BD5EBC" w:rsidP="00C907C8" w:rsidR="007F268F" w:rsidRPr="008F0096">
      <w:pPr>
        <w15:collapsed w:val="false"/>
      </w:pPr>
      <w:bookmarkStart w:name="_GoBack" w:id="0"/>
      <w:bookmarkEnd w:id="0"/>
      <w:r w:rsidRPr="008F0096">
        <w:t xml:space="preserve">  </w:t>
      </w:r>
    </w:p>
    <w:p w:rsidRDefault="007F268F" w:rsidP="00C907C8" w:rsidR="007F268F" w:rsidRPr="008F0096"/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C740D2">
        <w:rPr>
          <w:lang w:val="pl-PL"/>
        </w:rPr>
        <w:t xml:space="preserve">     67. St-59/16</w:t>
      </w:r>
      <w:r w:rsidRPr="008F0096">
        <w:rPr>
          <w:lang w:val="pl-PL"/>
        </w:rPr>
        <w:t xml:space="preserve"> 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EB0EFE">
      <w:pPr>
        <w:jc w:val="center"/>
        <w:rPr>
          <w:lang w:val="pt-BR"/>
        </w:rPr>
      </w:pPr>
      <w:r w:rsidRPr="00EB0EFE">
        <w:rPr>
          <w:lang w:val="pt-BR"/>
        </w:rPr>
        <w:t xml:space="preserve">U  I M E  R E P U B L I K E  H R V A T S K E </w:t>
      </w:r>
    </w:p>
    <w:p w:rsidRDefault="008F0096" w:rsidP="003D6BE2" w:rsidR="008F0096" w:rsidRPr="00EB0EFE">
      <w:pPr>
        <w:jc w:val="center"/>
        <w:rPr>
          <w:lang w:val="pt-BR"/>
        </w:rPr>
      </w:pPr>
    </w:p>
    <w:p w:rsidRDefault="003D6BE2" w:rsidP="003D6BE2" w:rsidR="003D6BE2" w:rsidRPr="00EB0EFE">
      <w:pPr>
        <w:jc w:val="center"/>
        <w:rPr>
          <w:lang w:val="pt-BR"/>
        </w:rPr>
      </w:pPr>
      <w:r w:rsidRPr="00EB0EFE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EB0EFE" w:rsidP="00EB0EFE" w:rsidR="00EB0EFE" w:rsidRPr="00B60FC9">
      <w:pPr>
        <w:ind w:firstLine="720"/>
        <w:jc w:val="both"/>
        <w:rPr>
          <w:lang w:val="en-GB"/>
        </w:rPr>
      </w:pPr>
      <w:r w:rsidRPr="00EB0EFE">
        <w:rPr>
          <w:lang w:val="en-GB"/>
        </w:rPr>
        <w:t>Trgovački sud u Zagrebu, po sucu Gordanu Zubaku, u stečajnom p</w:t>
      </w:r>
      <w:r w:rsidR="00C740D2">
        <w:rPr>
          <w:lang w:val="en-GB"/>
        </w:rPr>
        <w:t>ostupku</w:t>
      </w:r>
      <w:r w:rsidRPr="00EB0EFE">
        <w:rPr>
          <w:lang w:val="en-GB"/>
        </w:rPr>
        <w:t xml:space="preserve"> u povodu zahtjeva FINANCIJSKE AGENCIJE, za provedbu skraćenog stečajnog postupka nad </w:t>
      </w:r>
      <w:r w:rsidRPr="00B60FC9">
        <w:rPr>
          <w:lang w:val="en-GB"/>
        </w:rPr>
        <w:t xml:space="preserve">dužnikom </w:t>
      </w:r>
      <w:r w:rsidR="00C740D2">
        <w:t>IVA MM d.o.o., Ogulin, Mala cesta 2, OIB: 99794075463</w:t>
      </w:r>
      <w:r w:rsidRPr="00B60FC9">
        <w:t xml:space="preserve">, </w:t>
      </w:r>
      <w:r w:rsidRPr="00B60FC9">
        <w:rPr>
          <w:lang w:val="en-GB"/>
        </w:rPr>
        <w:t xml:space="preserve"> </w:t>
      </w:r>
      <w:r w:rsidR="005028B9">
        <w:rPr>
          <w:lang w:val="en-GB"/>
        </w:rPr>
        <w:t xml:space="preserve">28. rujna </w:t>
      </w:r>
      <w:r w:rsidR="001809B3" w:rsidRPr="00B60FC9">
        <w:rPr>
          <w:lang w:val="en-GB"/>
        </w:rPr>
        <w:t xml:space="preserve"> </w:t>
      </w:r>
      <w:r w:rsidRPr="00B60FC9">
        <w:rPr>
          <w:lang w:val="en-GB"/>
        </w:rPr>
        <w:t xml:space="preserve">2016., </w:t>
      </w:r>
    </w:p>
    <w:p w:rsidRDefault="00E437C6" w:rsidP="003D6BE2" w:rsidR="00E437C6" w:rsidRPr="008F0096">
      <w:pPr>
        <w:ind w:firstLine="720"/>
        <w:jc w:val="both"/>
        <w:rPr>
          <w:lang w:val="pt-BR"/>
        </w:rPr>
      </w:pPr>
    </w:p>
    <w:p w:rsidRDefault="00E437C6" w:rsidP="00B07CA3" w:rsidR="00E437C6" w:rsidRPr="008F0096"/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</w:t>
      </w:r>
      <w:r w:rsidR="00EB0EFE">
        <w:t>zahtjev</w:t>
      </w:r>
      <w:r w:rsidRPr="008F0096">
        <w:t xml:space="preserve"> za </w:t>
      </w:r>
      <w:r w:rsidR="00EB0EFE" w:rsidRPr="00EB0EFE">
        <w:rPr>
          <w:lang w:val="en-GB"/>
        </w:rPr>
        <w:t xml:space="preserve">provedbu skraćenog stečajnog postupka nad dužnikom </w:t>
      </w:r>
      <w:r w:rsidR="00C740D2" w:rsidRPr="00C740D2">
        <w:t>IVA MM d.o.o., Ogulin, Mala cesta 2, OIB: 99794075463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EB0EFE" w:rsidP="00EB0EFE" w:rsidR="00EB0EFE">
      <w:pPr>
        <w:jc w:val="both"/>
      </w:pPr>
    </w:p>
    <w:p w:rsidRDefault="00EB0EFE" w:rsidP="007F268F" w:rsidR="00EB0EFE">
      <w:pPr>
        <w:ind w:firstLine="708"/>
        <w:jc w:val="both"/>
      </w:pPr>
      <w:r>
        <w:t xml:space="preserve">Financijska agencija podnijela je sudu, na temelju odredbe čl. 444. st. 1. Stečajnog zakona („Narodne novine“ broj 71/15, dalje: SZ), zahtjev za provedbu </w:t>
      </w:r>
      <w:r w:rsidRPr="00EB0EFE">
        <w:rPr>
          <w:lang w:val="en-GB"/>
        </w:rPr>
        <w:t xml:space="preserve">skraćenog stečajnog postupka nad dužnikom </w:t>
      </w:r>
      <w:r w:rsidR="00C740D2" w:rsidRPr="00C740D2">
        <w:t>IVA MM d.o.o., Ogulin</w:t>
      </w:r>
      <w:r>
        <w:t>.</w:t>
      </w:r>
    </w:p>
    <w:p w:rsidRDefault="00EB0EFE" w:rsidP="007F268F" w:rsidR="00EB0EFE">
      <w:pPr>
        <w:ind w:firstLine="708"/>
        <w:jc w:val="both"/>
      </w:pPr>
    </w:p>
    <w:p w:rsidRDefault="003C2F36" w:rsidP="00C740D2" w:rsidR="00EB0EFE">
      <w:pPr>
        <w:ind w:firstLine="708"/>
        <w:jc w:val="both"/>
      </w:pPr>
      <w:r>
        <w:t>Uvidom u</w:t>
      </w:r>
      <w:r w:rsidR="00C740D2">
        <w:t xml:space="preserve"> sudski registar, sud je utvrdio da je rješenjem ovog suda poslovni broj </w:t>
      </w:r>
      <w:r w:rsidR="00C740D2">
        <w:br/>
        <w:t xml:space="preserve">St-384/15 od 18. veljače 2016. </w:t>
      </w:r>
      <w:r w:rsidR="00EB0EFE">
        <w:t xml:space="preserve">otvoren i zaključen stečaj nad dužnikom </w:t>
      </w:r>
      <w:r w:rsidR="00C740D2" w:rsidRPr="00C740D2">
        <w:t>IVA MM d.o.o., Ogulin</w:t>
      </w:r>
      <w:r w:rsidR="00EB0EFE">
        <w:t xml:space="preserve">. </w:t>
      </w:r>
    </w:p>
    <w:p w:rsidRDefault="00E437C6" w:rsidP="00EB0EFE" w:rsidR="00E437C6" w:rsidRPr="008F0096">
      <w:pPr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zakonu, a na odgovarajući način primjenjuju se </w:t>
      </w:r>
      <w:r w:rsidR="00C740D2" w:rsidRPr="00C740D2">
        <w:t>pravila parničnoga postupka u postupku pred trgovačkim sudovima</w:t>
      </w:r>
      <w:r w:rsidRPr="008F0096">
        <w:t>, ako Stečajnim zakonom nije drukčije određeno (</w:t>
      </w:r>
      <w:r w:rsidR="00F6362F" w:rsidRPr="008F0096">
        <w:t>čl.</w:t>
      </w:r>
      <w:r w:rsidR="00C740D2">
        <w:t xml:space="preserve"> 10</w:t>
      </w:r>
      <w:r w:rsidRPr="008F0096">
        <w:t>. st</w:t>
      </w:r>
      <w:r w:rsidR="00F6362F" w:rsidRPr="008F0096">
        <w:t>.</w:t>
      </w:r>
      <w:r w:rsidRPr="008F0096">
        <w:t xml:space="preserve"> 1. SZ-a).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</w:t>
      </w:r>
      <w:r w:rsidR="0035244C">
        <w:t xml:space="preserve"> odnosno u ovom postupku zahtjev za provedbu skraćenog stečajnog postupka</w:t>
      </w:r>
      <w:r w:rsidRPr="008F0096">
        <w:t>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lastRenderedPageBreak/>
        <w:t>Kako je nad na</w:t>
      </w:r>
      <w:r w:rsidR="0035244C">
        <w:t xml:space="preserve">vedenim dužnikom otvoren i zaključen stečaj 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 xml:space="preserve">. 2. </w:t>
      </w:r>
      <w:r w:rsidR="00C740D2">
        <w:t xml:space="preserve">Zakona o parničnom </w:t>
      </w:r>
      <w:r w:rsidR="005028B9">
        <w:t>postupku</w:t>
      </w:r>
      <w:r w:rsidR="0035244C">
        <w:t xml:space="preserve"> u vezi s čl. 10</w:t>
      </w:r>
      <w:r w:rsidRPr="008F0096">
        <w:t xml:space="preserve">. SZ-a, zbog navedenih razloga, odbačen </w:t>
      </w:r>
      <w:r w:rsidR="0035244C">
        <w:t>je zahtjev za provedbu skraćenog stečajnog postupka.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5028B9">
        <w:t xml:space="preserve">28. rujna </w:t>
      </w:r>
      <w:r w:rsidR="001809B3">
        <w:t xml:space="preserve"> </w:t>
      </w:r>
      <w:r w:rsidR="0035244C">
        <w:t>2016</w:t>
      </w:r>
      <w:r w:rsidR="00C907C8" w:rsidRPr="008F0096">
        <w:t>.</w:t>
      </w:r>
    </w:p>
    <w:p w:rsidRDefault="00867960" w:rsidP="00867960" w:rsidR="00867960" w:rsidRPr="008F0096"/>
    <w:p w:rsidRDefault="00867960" w:rsidP="001809B3" w:rsidR="00867960" w:rsidRPr="008F0096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1809B3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</w:t>
      </w:r>
      <w:r w:rsidR="00B60FC9">
        <w:rPr>
          <w:lang w:val="pl-PL"/>
        </w:rPr>
        <w:t xml:space="preserve">               Gordan Zubak</w:t>
      </w:r>
      <w:r w:rsidR="00217927">
        <w:rPr>
          <w:lang w:val="pl-PL"/>
        </w:rPr>
        <w:t>,v.r.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lang w:val="pl-PL"/>
        </w:rPr>
      </w:pPr>
    </w:p>
    <w:p w:rsidRDefault="00217927" w:rsidP="004E13E6" w:rsidR="00217927">
      <w:pPr>
        <w:jc w:val="right"/>
      </w:pPr>
    </w:p>
    <w:p w:rsidRDefault="00217927" w:rsidP="004E13E6" w:rsidR="00217927">
      <w:pPr>
        <w:jc w:val="right"/>
      </w:pPr>
      <w:r>
        <w:t>Za točnost otpravka</w:t>
      </w:r>
    </w:p>
    <w:p w:rsidRDefault="00217927" w:rsidP="004E13E6" w:rsidR="00217927">
      <w:pPr>
        <w:jc w:val="right"/>
      </w:pPr>
      <w:r>
        <w:t>ovlašteni službenik</w:t>
      </w:r>
    </w:p>
    <w:p w:rsidRDefault="00217927" w:rsidP="004E13E6" w:rsidR="00217927">
      <w:pPr>
        <w:jc w:val="right"/>
      </w:pPr>
      <w:r>
        <w:t>Katica Franjić</w:t>
      </w:r>
    </w:p>
    <w:p w:rsidRDefault="00B47834" w:rsidP="00217927" w:rsidR="00B47834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1809B3" w:rsidR="00867960" w:rsidRPr="008F009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9B3" w:rsidP="001809B3" w:rsidR="001809B3">
      <w:r>
        <w:separator/>
      </w:r>
    </w:p>
  </w:endnote>
  <w:endnote w:id="0" w:type="continuationSeparator">
    <w:p w:rsidRDefault="001809B3" w:rsidP="001809B3" w:rsidR="0018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9B3" w:rsidP="001809B3" w:rsidR="001809B3">
      <w:r>
        <w:separator/>
      </w:r>
    </w:p>
  </w:footnote>
  <w:footnote w:id="0" w:type="continuationSeparator">
    <w:p w:rsidRDefault="001809B3" w:rsidP="001809B3" w:rsidR="00180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9B3" w:rsidP="001809B3" w:rsidR="001809B3">
    <w:pPr>
      <w:pStyle w:val="Zaglavlje"/>
      <w:tabs>
        <w:tab w:pos="6361" w:val="left"/>
      </w:tabs>
    </w:pPr>
    <w:r>
      <w:tab/>
    </w:r>
    <w:sdt>
      <w:sdtPr>
        <w:id w:val="-12459484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17927">
          <w:rPr>
            <w:noProof/>
          </w:rPr>
          <w:t>2</w:t>
        </w:r>
        <w:r>
          <w:fldChar w:fldCharType="end"/>
        </w:r>
      </w:sdtContent>
    </w:sdt>
    <w:r w:rsidR="00C740D2">
      <w:tab/>
      <w:t xml:space="preserve">             67. St-59/16</w:t>
    </w:r>
  </w:p>
  <w:p w:rsidRDefault="001809B3" w:rsidR="00180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9B3" w:rsidR="001809B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809B3"/>
    <w:rsid w:val="00217927"/>
    <w:rsid w:val="00350AD0"/>
    <w:rsid w:val="0035244C"/>
    <w:rsid w:val="003A3D58"/>
    <w:rsid w:val="003A5C4C"/>
    <w:rsid w:val="003C2F36"/>
    <w:rsid w:val="003D6BE2"/>
    <w:rsid w:val="00401592"/>
    <w:rsid w:val="0043400F"/>
    <w:rsid w:val="00454A8D"/>
    <w:rsid w:val="0048725F"/>
    <w:rsid w:val="005028B9"/>
    <w:rsid w:val="005F536B"/>
    <w:rsid w:val="007F268F"/>
    <w:rsid w:val="00867960"/>
    <w:rsid w:val="008F0096"/>
    <w:rsid w:val="00A878A0"/>
    <w:rsid w:val="00A92BD7"/>
    <w:rsid w:val="00B07CA3"/>
    <w:rsid w:val="00B47834"/>
    <w:rsid w:val="00B60FC9"/>
    <w:rsid w:val="00BD5EBC"/>
    <w:rsid w:val="00C53297"/>
    <w:rsid w:val="00C740D2"/>
    <w:rsid w:val="00C907C8"/>
    <w:rsid w:val="00CD1F20"/>
    <w:rsid w:val="00E437C6"/>
    <w:rsid w:val="00EB0EFE"/>
    <w:rsid w:val="00F47EB2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809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09B3"/>
    <w:rPr>
      <w:sz w:val="24"/>
      <w:szCs w:val="24"/>
    </w:rPr>
  </w:style>
  <w:style w:styleId="Podnoje" w:type="paragraph">
    <w:name w:val="footer"/>
    <w:basedOn w:val="Normal"/>
    <w:link w:val="PodnojeChar"/>
    <w:rsid w:val="001809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09B3"/>
    <w:rPr>
      <w:sz w:val="24"/>
      <w:szCs w:val="24"/>
    </w:rPr>
  </w:style>
  <w:style w:styleId="Tekstbalonia" w:type="paragraph">
    <w:name w:val="Balloon Text"/>
    <w:basedOn w:val="Normal"/>
    <w:link w:val="TekstbaloniaChar"/>
    <w:rsid w:val="00180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09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809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09B3"/>
    <w:rPr>
      <w:sz w:val="24"/>
      <w:szCs w:val="24"/>
    </w:rPr>
  </w:style>
  <w:style w:styleId="Podnoje" w:type="paragraph">
    <w:name w:val="footer"/>
    <w:basedOn w:val="Normal"/>
    <w:link w:val="PodnojeChar"/>
    <w:rsid w:val="001809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09B3"/>
    <w:rPr>
      <w:sz w:val="24"/>
      <w:szCs w:val="24"/>
    </w:rPr>
  </w:style>
  <w:style w:styleId="Tekstbalonia" w:type="paragraph">
    <w:name w:val="Balloon Text"/>
    <w:basedOn w:val="Normal"/>
    <w:link w:val="TekstbaloniaChar"/>
    <w:rsid w:val="00180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09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 MM d.o.o.</izvorni_sadrzaj>
    <derivirana_varijabla naziv="DomainObject.Predmet.ProtustrankaFormated_1">  IVA MM d.o.o.</derivirana_varijabla>
  </DomainObject.Predmet.ProtustrankaFormated>
  <DomainObject.Predmet.ProtustrankaFormatedOIB>
    <izvorni_sadrzaj>  IVA MM d.o.o., OIB 99794075463</izvorni_sadrzaj>
    <derivirana_varijabla naziv="DomainObject.Predmet.ProtustrankaFormatedOIB_1">  IVA MM d.o.o., OIB 99794075463</derivirana_varijabla>
  </DomainObject.Predmet.ProtustrankaFormatedOIB>
  <DomainObject.Predmet.ProtustrankaFormatedWithAdress>
    <izvorni_sadrzaj> IVA MM d.o.o., Mala Cesta 2, 47300 Ogulin</izvorni_sadrzaj>
    <derivirana_varijabla naziv="DomainObject.Predmet.ProtustrankaFormatedWithAdress_1"> IVA MM d.o.o., Mala Cesta 2, 47300 Ogulin</derivirana_varijabla>
  </DomainObject.Predmet.ProtustrankaFormatedWithAdress>
  <DomainObject.Predmet.ProtustrankaFormatedWithAdressOIB>
    <izvorni_sadrzaj> IVA MM d.o.o., OIB 99794075463, Mala Cesta 2, 47300 Ogulin</izvorni_sadrzaj>
    <derivirana_varijabla naziv="DomainObject.Predmet.ProtustrankaFormatedWithAdressOIB_1"> IVA MM d.o.o., OIB 99794075463, Mala Cesta 2, 47300 Ogulin</derivirana_varijabla>
  </DomainObject.Predmet.ProtustrankaFormatedWithAdressOIB>
  <DomainObject.Predmet.ProtustrankaWithAdress>
    <izvorni_sadrzaj>IVA MM d.o.o. Mala Cesta 2, 47300 Ogulin</izvorni_sadrzaj>
    <derivirana_varijabla naziv="DomainObject.Predmet.ProtustrankaWithAdress_1">IVA MM d.o.o. Mala Cesta 2, 47300 Ogulin</derivirana_varijabla>
  </DomainObject.Predmet.ProtustrankaWithAdress>
  <DomainObject.Predmet.ProtustrankaWithAdressOIB>
    <izvorni_sadrzaj>IVA MM d.o.o., OIB 99794075463, Mala Cesta 2, 47300 Ogulin</izvorni_sadrzaj>
    <derivirana_varijabla naziv="DomainObject.Predmet.ProtustrankaWithAdressOIB_1">IVA MM d.o.o., OIB 99794075463, Mala Cesta 2, 47300 Ogulin</derivirana_varijabla>
  </DomainObject.Predmet.ProtustrankaWithAdressOIB>
  <DomainObject.Predmet.ProtustrankaNazivFormated>
    <izvorni_sadrzaj>IVA MM d.o.o.</izvorni_sadrzaj>
    <derivirana_varijabla naziv="DomainObject.Predmet.ProtustrankaNazivFormated_1">IVA MM d.o.o.</derivirana_varijabla>
  </DomainObject.Predmet.ProtustrankaNazivFormated>
  <DomainObject.Predmet.ProtustrankaNazivFormatedOIB>
    <izvorni_sadrzaj>IVA MM d.o.o., OIB 99794075463</izvorni_sadrzaj>
    <derivirana_varijabla naziv="DomainObject.Predmet.ProtustrankaNazivFormatedOIB_1">IVA MM d.o.o., OIB 99794075463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IVA MM d.o.o.</item>
    </izvorni_sadrzaj>
    <derivirana_varijabla naziv="DomainObject.Predmet.ProtuStrankaListFormated_1">
      <item>IVA MM d.o.o.</item>
    </derivirana_varijabla>
  </DomainObject.Predmet.ProtuStrankaListFormated>
  <DomainObject.Predmet.ProtuStrankaListFormatedOIB>
    <izvorni_sadrzaj>
      <item>IVA MM d.o.o., OIB 99794075463</item>
    </izvorni_sadrzaj>
    <derivirana_varijabla naziv="DomainObject.Predmet.ProtuStrankaListFormatedOIB_1">
      <item>IVA MM d.o.o., OIB 99794075463</item>
    </derivirana_varijabla>
  </DomainObject.Predmet.ProtuStrankaListFormatedOIB>
  <DomainObject.Predmet.ProtuStrankaListFormatedWithAdress>
    <izvorni_sadrzaj>
      <item>IVA MM d.o.o., Mala Cesta 2, 47300 Ogulin</item>
    </izvorni_sadrzaj>
    <derivirana_varijabla naziv="DomainObject.Predmet.ProtuStrankaListFormatedWithAdress_1">
      <item>IVA MM d.o.o., Mala Cesta 2, 47300 Ogulin</item>
    </derivirana_varijabla>
  </DomainObject.Predmet.ProtuStrankaListFormatedWithAdress>
  <DomainObject.Predmet.ProtuStrankaListFormatedWithAdressOIB>
    <izvorni_sadrzaj>
      <item>IVA MM d.o.o., OIB 99794075463, Mala Cesta 2, 47300 Ogulin</item>
    </izvorni_sadrzaj>
    <derivirana_varijabla naziv="DomainObject.Predmet.ProtuStrankaListFormatedWithAdressOIB_1">
      <item>IVA MM d.o.o., OIB 99794075463, Mala Cesta 2, 47300 Ogulin</item>
    </derivirana_varijabla>
  </DomainObject.Predmet.ProtuStrankaListFormatedWithAdressOIB>
  <DomainObject.Predmet.ProtuStrankaListNazivFormated>
    <izvorni_sadrzaj>
      <item>IVA MM d.o.o.</item>
    </izvorni_sadrzaj>
    <derivirana_varijabla naziv="DomainObject.Predmet.ProtuStrankaListNazivFormated_1">
      <item>IVA MM d.o.o.</item>
    </derivirana_varijabla>
  </DomainObject.Predmet.ProtuStrankaListNazivFormated>
  <DomainObject.Predmet.ProtuStrankaListNazivFormatedOIB>
    <izvorni_sadrzaj>
      <item>IVA MM d.o.o., OIB 99794075463</item>
    </izvorni_sadrzaj>
    <derivirana_varijabla naziv="DomainObject.Predmet.ProtuStrankaListNazivFormatedOIB_1">
      <item>IVA MM d.o.o., OIB 99794075463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IVA MM d.o.o.</izvorni_sadrzaj>
    <derivirana_varijabla naziv="DomainObject.Predmet.ProtustrankaIDrugi_1">IVA MM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IVA MM d.o.o., OIB 99794075463, Mala Cesta 2, 47300 Ogulin</izvorni_sadrzaj>
    <derivirana_varijabla naziv="DomainObject.Predmet.ProtustrankaIDrugiAdressOIB_1">IVA MM d.o.o., OIB 99794075463, Mala Cesta 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IVA MM d.o.o.</item>
    </izvorni_sadrzaj>
    <derivirana_varijabla naziv="DomainObject.Predmet.SudioniciListNaziv_1">
      <item>FINA Regionalni centar Zagreb podružnica Karlovac</item>
      <item>IVA MM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IVA MM d.o.o., OIB 99794075463, Mala Cesta 2,47300 Ogulin</item>
    </izvorni_sadrzaj>
    <derivirana_varijabla naziv="DomainObject.Predmet.SudioniciListAdressOIB_1">
      <item>FINA Regionalni centar Zagreb podružnica Karlovac, OIB 85821130368, Ul. Pavla Vitezovića 1,47000 Karlovac</item>
      <item>IVA MM d.o.o., OIB 99794075463, Mala Cesta 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99794075463</item>
    </izvorni_sadrzaj>
    <derivirana_varijabla naziv="DomainObject.Predmet.SudioniciListNazivOIB_1">
      <item>, OIB 85821130368</item>
      <item>, OIB 99794075463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E69F1-4C5C-4B69-971E-B0ADA2E55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1881</properties:Characters>
  <properties:Lines>66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2016-09-26T11:51:00Z</dcterms:created>
  <dc:creator>gzubak</dc:creator>
  <cp:lastModifiedBy>Katica Franjić</cp:lastModifiedBy>
  <cp:lastPrinted>2016-09-28T11:57:00Z</cp:lastPrinted>
  <dcterms:modified xmlns:xsi="http://www.w3.org/2001/XMLSchema-instance" xsi:type="dcterms:W3CDTF">2016-09-28T11:57:00Z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