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2812" w14:paraId="94a2812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93B99" w:rsidRPr="00793B99">
        <w:t>1053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793B99" w:rsidRPr="00793B99">
        <w:t>STARI MLIN</w:t>
      </w:r>
      <w:r w:rsidRPr="00793B99">
        <w:t xml:space="preserve"> </w:t>
      </w:r>
      <w:r w:rsidR="00793B99" w:rsidRPr="00793B99">
        <w:t>j.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r w:rsidR="00793B99" w:rsidRPr="00793B99">
        <w:t>Križevci</w:t>
      </w:r>
      <w:r w:rsidR="00AF2C11" w:rsidRPr="00793B99">
        <w:t xml:space="preserve">, </w:t>
      </w:r>
      <w:r w:rsidR="00793B99" w:rsidRPr="00793B99">
        <w:t>Frana Gundruma 45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793B99" w:rsidRPr="00793B99">
        <w:t>070110531</w:t>
      </w:r>
      <w:r w:rsidR="00F10C2B" w:rsidRPr="00793B99">
        <w:t>, OIB:</w:t>
      </w:r>
      <w:r w:rsidR="00793B99" w:rsidRPr="00793B99">
        <w:t xml:space="preserve"> 72554498366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793B99" w:rsidRPr="00793B99">
        <w:t>STARI MLIN j.d.o.o., Križevci, Frana Gundruma 45, MBS: 070110531, OIB: 72554498366</w:t>
      </w:r>
      <w:r w:rsidR="00CB6C18" w:rsidRPr="00793B99">
        <w:t xml:space="preserve"> iznosi </w:t>
      </w:r>
      <w:r w:rsidR="00793B99" w:rsidRPr="00793B99">
        <w:t>44.440,98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 xml:space="preserve">oziva se direktor dužnika </w:t>
      </w:r>
      <w:r w:rsidR="00793B99" w:rsidRPr="00793B99">
        <w:t>Zlatko Novak</w:t>
      </w:r>
      <w:r w:rsidR="0081351D" w:rsidRPr="00793B99">
        <w:t xml:space="preserve">, </w:t>
      </w:r>
      <w:r w:rsidR="00793B99" w:rsidRPr="00793B99">
        <w:t>Križevci</w:t>
      </w:r>
      <w:r w:rsidR="0081351D" w:rsidRPr="00793B99">
        <w:t xml:space="preserve">, </w:t>
      </w:r>
      <w:r w:rsidR="00793B99" w:rsidRPr="00793B99">
        <w:t>Frana Gundruma 45</w:t>
      </w:r>
      <w:r w:rsidR="0081351D" w:rsidRPr="00793B99">
        <w:t>, OIB:</w:t>
      </w:r>
      <w:r w:rsidR="00793B99" w:rsidRPr="00793B99">
        <w:t xml:space="preserve"> 71207425460</w:t>
      </w:r>
      <w:r w:rsidR="0081351D" w:rsidRPr="00793B99">
        <w:t xml:space="preserve"> 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>pozivom na gornji broj spisa, javnobilježnički ovjerovljeni prokazni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>Upozorava se direktor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prokazni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235AD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93B99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7FC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5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5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5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5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5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5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5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5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MLIN jednostavno društvo s ograničenom odgovornošću za usluge</izvorni_sadrzaj>
    <derivirana_varijabla naziv="DomainObject.Predmet.ProtustrankaFormated_1">  STARI MLIN jednostavno društvo s ograničenom odgovornošću za usluge</derivirana_varijabla>
  </DomainObject.Predmet.ProtustrankaFormated>
  <DomainObject.Predmet.ProtustrankaFormatedOIB>
    <izvorni_sadrzaj>  STARI MLIN jednostavno društvo s ograničenom odgovornošću za usluge, OIB 72554498366</izvorni_sadrzaj>
    <derivirana_varijabla naziv="DomainObject.Predmet.ProtustrankaFormatedOIB_1">  STARI MLIN jednostavno društvo s ograničenom odgovornošću za usluge, OIB 72554498366</derivirana_varijabla>
  </DomainObject.Predmet.ProtustrankaFormatedOIB>
  <DomainObject.Predmet.ProtustrankaFormatedWithAdress>
    <izvorni_sadrzaj> STARI MLIN jednostavno društvo s ograničenom odgovornošću za usluge, Frana Gundruma 45, 48260 Križevci</izvorni_sadrzaj>
    <derivirana_varijabla naziv="DomainObject.Predmet.ProtustrankaFormatedWithAdress_1"> STARI MLIN jednostavno društvo s ograničenom odgovornošću za usluge, Frana Gundruma 45, 48260 Križevci</derivirana_varijabla>
  </DomainObject.Predmet.ProtustrankaFormatedWithAdress>
  <DomainObject.Predmet.ProtustrankaFormatedWithAdressOIB>
    <izvorni_sadrzaj> STARI MLIN jednostavno društvo s ograničenom odgovornošću za usluge, OIB 72554498366, Frana Gundruma 45, 48260 Križevci</izvorni_sadrzaj>
    <derivirana_varijabla naziv="DomainObject.Predmet.ProtustrankaFormatedWithAdressOIB_1"> STARI MLIN jednostavno društvo s ograničenom odgovornošću za usluge, OIB 72554498366, Frana Gundruma 45, 48260 Križevci</derivirana_varijabla>
  </DomainObject.Predmet.ProtustrankaFormatedWithAdressOIB>
  <DomainObject.Predmet.ProtustrankaWithAdress>
    <izvorni_sadrzaj>STARI MLIN jednostavno društvo s ograničenom odgovornošću za usluge Frana Gundruma 45, 48260 Križevci</izvorni_sadrzaj>
    <derivirana_varijabla naziv="DomainObject.Predmet.ProtustrankaWithAdress_1">STARI MLIN jednostavno društvo s ograničenom odgovornošću za usluge Frana Gundruma 45, 48260 Križevci</derivirana_varijabla>
  </DomainObject.Predmet.ProtustrankaWithAdress>
  <DomainObject.Predmet.ProtustrankaWithAdressOIB>
    <izvorni_sadrzaj>STARI MLIN jednostavno društvo s ograničenom odgovornošću za usluge, OIB 72554498366, Frana Gundruma 45, 48260 Križevci</izvorni_sadrzaj>
    <derivirana_varijabla naziv="DomainObject.Predmet.ProtustrankaWithAdressOIB_1">STARI MLIN jednostavno društvo s ograničenom odgovornošću za usluge, OIB 72554498366, Frana Gundruma 45, 48260 Križevci</derivirana_varijabla>
  </DomainObject.Predmet.ProtustrankaWithAdressOIB>
  <DomainObject.Predmet.ProtustrankaNazivFormated>
    <izvorni_sadrzaj>STARI MLIN jednostavno društvo s ograničenom odgovornošću za usluge</izvorni_sadrzaj>
    <derivirana_varijabla naziv="DomainObject.Predmet.ProtustrankaNazivFormated_1">STARI MLIN jednostavno društvo s ograničenom odgovornošću za usluge</derivirana_varijabla>
  </DomainObject.Predmet.ProtustrankaNazivFormated>
  <DomainObject.Predmet.ProtustrankaNazivFormatedOIB>
    <izvorni_sadrzaj>STARI MLIN jednostavno društvo s ograničenom odgovornošću za usluge, OIB 72554498366</izvorni_sadrzaj>
    <derivirana_varijabla naziv="DomainObject.Predmet.ProtustrankaNazivFormatedOIB_1">STARI MLIN jednostavno društvo s ograničenom odgovornošću za usluge, OIB 72554498366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44440.98</izvorni_sadrzaj>
    <derivirana_varijabla naziv="DomainObject.Predmet.TrenutnaVrijednost_1">44440.98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STARI MLIN jednostavno društvo s ograničenom odgovornošću za usluge</item>
    </izvorni_sadrzaj>
    <derivirana_varijabla naziv="DomainObject.Predmet.ProtuStrankaListFormated_1">
      <item>STARI MLIN jednostavno društvo s ograničenom odgovornošću za usluge</item>
    </derivirana_varijabla>
  </DomainObject.Predmet.ProtuStrankaListFormated>
  <DomainObject.Predmet.ProtuStrankaListFormatedOIB>
    <izvorni_sadrzaj>
      <item>STARI MLIN jednostavno društvo s ograničenom odgovornošću za usluge, OIB 72554498366</item>
    </izvorni_sadrzaj>
    <derivirana_varijabla naziv="DomainObject.Predmet.ProtuStrankaListFormatedOIB_1">
      <item>STARI MLIN jednostavno društvo s ograničenom odgovornošću za usluge, OIB 72554498366</item>
    </derivirana_varijabla>
  </DomainObject.Predmet.ProtuStrankaListFormatedOIB>
  <DomainObject.Predmet.ProtuStrankaListFormatedWithAdress>
    <izvorni_sadrzaj>
      <item>STARI MLIN jednostavno društvo s ograničenom odgovornošću za usluge, Frana Gundruma 45, 48260 Križevci</item>
    </izvorni_sadrzaj>
    <derivirana_varijabla naziv="DomainObject.Predmet.ProtuStrankaListFormatedWithAdress_1">
      <item>STARI MLIN jednostavno društvo s ograničenom odgovornošću za usluge, Frana Gundruma 45, 48260 Križevci</item>
    </derivirana_varijabla>
  </DomainObject.Predmet.ProtuStrankaListFormatedWithAdress>
  <DomainObject.Predmet.ProtuStrankaListFormatedWithAdressOIB>
    <izvorni_sadrzaj>
      <item>STARI MLIN jednostavno društvo s ograničenom odgovornošću za usluge, OIB 72554498366, Frana Gundruma 45, 48260 Križevci</item>
    </izvorni_sadrzaj>
    <derivirana_varijabla naziv="DomainObject.Predmet.ProtuStrankaListFormatedWithAdressOIB_1">
      <item>STARI MLIN jednostavno društvo s ograničenom odgovornošću za usluge, OIB 72554498366, Frana Gundruma 45, 48260 Križevci</item>
    </derivirana_varijabla>
  </DomainObject.Predmet.ProtuStrankaListFormatedWithAdressOIB>
  <DomainObject.Predmet.ProtuStrankaListNazivFormated>
    <izvorni_sadrzaj>
      <item>STARI MLIN jednostavno društvo s ograničenom odgovornošću za usluge</item>
    </izvorni_sadrzaj>
    <derivirana_varijabla naziv="DomainObject.Predmet.ProtuStrankaListNazivFormated_1">
      <item>STARI MLIN jednostavno društvo s ograničenom odgovornošću za usluge</item>
    </derivirana_varijabla>
  </DomainObject.Predmet.ProtuStrankaListNazivFormated>
  <DomainObject.Predmet.ProtuStrankaListNazivFormatedOIB>
    <izvorni_sadrzaj>
      <item>STARI MLIN jednostavno društvo s ograničenom odgovornošću za usluge, OIB 72554498366</item>
    </izvorni_sadrzaj>
    <derivirana_varijabla naziv="DomainObject.Predmet.ProtuStrankaListNazivFormatedOIB_1">
      <item>STARI MLIN jednostavno društvo s ograničenom odgovornošću za usluge, OIB 72554498366</item>
    </derivirana_varijabla>
  </DomainObject.Predmet.ProtuStrankaListNazivFormatedOIB>
  <DomainObject.Predmet.OstaliListFormated>
    <izvorni_sadrzaj>
      <item>E-oglasna ploča</item>
      <item>Sudski registar, Trgovački sud u Varaždinu</item>
      <item>Zlatko Novak</item>
    </izvorni_sadrzaj>
    <derivirana_varijabla naziv="DomainObject.Predmet.OstaliListFormated_1">
      <item>E-oglasna ploča</item>
      <item>Sudski registar, Trgovački sud u Varaždinu</item>
      <item>Zlatko Novak</item>
    </derivirana_varijabla>
  </DomainObject.Predmet.OstaliListFormated>
  <DomainObject.Predmet.OstaliListFormatedOIB>
    <izvorni_sadrzaj>
      <item>E-oglasna ploča</item>
      <item>Sudski registar, Trgovački sud u Varaždinu</item>
      <item>Zlatko Novak, OIB 71207425460</item>
    </izvorni_sadrzaj>
    <derivirana_varijabla naziv="DomainObject.Predmet.OstaliListFormatedOIB_1">
      <item>E-oglasna ploča</item>
      <item>Sudski registar, Trgovački sud u Varaždinu</item>
      <item>Zlatko Novak, OIB 71207425460</item>
    </derivirana_varijabla>
  </DomainObject.Predmet.OstaliListFormatedOIB>
  <DomainObject.Predmet.OstaliListFormatedWithAdress>
    <izvorni_sadrzaj>
      <item>E-oglasna ploča</item>
      <item>Sudski registar, Trgovački sud u Varaždinu</item>
      <item>Zlatko Novak, Ulica Sidonije Rubido 7, 48260 Križevci</item>
    </izvorni_sadrzaj>
    <derivirana_varijabla naziv="DomainObject.Predmet.OstaliListFormatedWithAdress_1">
      <item>E-oglasna ploča</item>
      <item>Sudski registar, Trgovački sud u Varaždinu</item>
      <item>Zlatko Novak, Ulica Sidonije Rubido 7,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Zlatko Novak, OIB 71207425460, Ulica Sidonije Rubido 7, 48260 Križevci</item>
    </izvorni_sadrzaj>
    <derivirana_varijabla naziv="DomainObject.Predmet.OstaliListFormatedWithAdressOIB_1">
      <item>E-oglasna ploča</item>
      <item>Sudski registar, Trgovački sud u Varaždinu</item>
      <item>Zlatko Novak, OIB 71207425460, Ulica Sidonije Rubido 7,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Zlatko Novak</item>
    </izvorni_sadrzaj>
    <derivirana_varijabla naziv="DomainObject.Predmet.OstaliListNazivFormated_1">
      <item>E-oglasna ploča</item>
      <item>Sudski registar, Trgovački sud u Varaždinu</item>
      <item>Zlatko Novak</item>
    </derivirana_varijabla>
  </DomainObject.Predmet.OstaliListNazivFormated>
  <DomainObject.Predmet.OstaliListNazivFormatedOIB>
    <izvorni_sadrzaj>
      <item>E-oglasna ploča</item>
      <item>Sudski registar, Trgovački sud u Varaždinu</item>
      <item>Zlatko Novak, OIB 71207425460</item>
    </izvorni_sadrzaj>
    <derivirana_varijabla naziv="DomainObject.Predmet.OstaliListNazivFormatedOIB_1">
      <item>E-oglasna ploča</item>
      <item>Sudski registar, Trgovački sud u Varaždinu</item>
      <item>Zlatko Novak, OIB 71207425460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STARI MLIN jednostavno društvo s ograničenom odgovornošću za usluge</izvorni_sadrzaj>
    <derivirana_varijabla naziv="DomainObject.Predmet.ProtustrankaIDrugi_1">STARI MLIN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STARI MLIN jednostavno društvo s ograničenom odgovornošću za usluge, OIB 72554498366, Frana Gundruma 45, 48260 Križevci</izvorni_sadrzaj>
    <derivirana_varijabla naziv="DomainObject.Predmet.ProtustrankaIDrugiAdressOIB_1">STARI MLIN jednostavno društvo s ograničenom odgovornošću za usluge, OIB 72554498366, Frana Gundruma 45,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STARI MLIN jednostavno društvo s ograničenom odgovornošću za usluge</item>
      <item>E-oglasna ploča</item>
      <item>Sudski registar, Trgovački sud u Varaždinu</item>
      <item>Zlatko Novak</item>
    </izvorni_sadrzaj>
    <derivirana_varijabla naziv="DomainObject.Predmet.SudioniciListNaziv_1">
      <item>Financijska agencija</item>
      <item>STARI MLIN jednostavno društvo s ograničenom odgovornošću za usluge</item>
      <item>E-oglasna ploča</item>
      <item>Sudski registar, Trgovački sud u Varaždinu</item>
      <item>Zlatko Novak</item>
    </derivirana_varijabla>
  </DomainObject.Predmet.SudioniciListNaziv>
  <DomainObject.Predmet.SudioniciListAdressOIB>
    <izvorni_sadrzaj>
      <item>Financijska agencija, OIB 85821130368, A. Cesarca 2,42000 Varaždin</item>
      <item>STARI MLIN jednostavno društvo s ograničenom odgovornošću za usluge, OIB 72554498366, Frana Gundruma 45,48260 Križevci</item>
      <item>E-oglasna ploča</item>
      <item>Sudski registar, Trgovački sud u Varaždinu</item>
      <item>Zlatko Novak, OIB 71207425460, Ulica Sidonije Rubido 7,48260 Križevci</item>
    </izvorni_sadrzaj>
    <derivirana_varijabla naziv="DomainObject.Predmet.SudioniciListAdressOIB_1">
      <item>Financijska agencija, OIB 85821130368, A. Cesarca 2,42000 Varaždin</item>
      <item>STARI MLIN jednostavno društvo s ograničenom odgovornošću za usluge, OIB 72554498366, Frana Gundruma 45,48260 Križevci</item>
      <item>E-oglasna ploča</item>
      <item>Sudski registar, Trgovački sud u Varaždinu</item>
      <item>Zlatko Novak, OIB 71207425460, Ulica Sidonije Rubido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72554498366</item>
      <item>, OIB null</item>
      <item>, OIB null</item>
      <item>, OIB 71207425460</item>
    </izvorni_sadrzaj>
    <derivirana_varijabla naziv="DomainObject.Predmet.SudioniciListNazivOIB_1">
      <item>, OIB 85821130368</item>
      <item>, OIB 72554498366</item>
      <item>, OIB null</item>
      <item>, OIB null</item>
      <item>, OIB 71207425460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2C6FE-3FFC-49D3-B306-37D21207F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1879</properties:Characters>
  <properties:Lines>46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2015-12-17T11:33:00Z</dcterms:created>
  <dc:creator>Ljubica Makovec</dc:creator>
  <cp:lastModifiedBy>Nevenka Vuković</cp:lastModifiedBy>
  <cp:lastPrinted>2015-12-17T11:40:00Z</cp:lastPrinted>
  <dcterms:modified xmlns:xsi="http://www.w3.org/2001/XMLSchema-instance" xsi:type="dcterms:W3CDTF">2015-12-17T11:40:00Z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