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88255" w14:paraId="b688255" w:rsidRDefault="001329A2" w:rsidP="001329A2" w:rsidR="001329A2">
      <w:pPr>
        <w:ind w:firstLine="720"/>
        <w15:collapsed w:val="false"/>
      </w:pPr>
      <w:bookmarkStart w:name="_GoBack" w:id="0"/>
      <w:bookmarkEnd w:id="0"/>
      <w:r>
        <w:rPr>
          <w:noProof/>
          <w:lang w:eastAsia="hr-HR"/>
        </w:rPr>
        <w:drawing>
          <wp:inline distR="0" distL="0" distB="0" distT="0">
            <wp:extent cy="719455" cx="542925"/>
            <wp:effectExtent b="4445" r="9525"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925"/>
                    </a:xfrm>
                    <a:prstGeom prst="rect">
                      <a:avLst/>
                    </a:prstGeom>
                    <a:noFill/>
                    <a:ln>
                      <a:noFill/>
                    </a:ln>
                  </pic:spPr>
                </pic:pic>
              </a:graphicData>
            </a:graphic>
          </wp:inline>
        </w:drawing>
      </w:r>
    </w:p>
    <w:p w:rsidRDefault="001329A2" w:rsidP="00E9576B" w:rsidR="001329A2">
      <w:pPr>
        <w:pStyle w:val="Bezproreda"/>
      </w:pPr>
      <w:r>
        <w:t>REPUBLIKA HRVATSKA</w:t>
      </w:r>
    </w:p>
    <w:p w:rsidRDefault="001329A2" w:rsidP="00E9576B" w:rsidR="001329A2">
      <w:pPr>
        <w:pStyle w:val="Bezproreda"/>
      </w:pPr>
      <w:r>
        <w:t xml:space="preserve">TRGOVAČKI SUD U OSIJEKU                                                  </w:t>
      </w:r>
      <w:r w:rsidR="004617AA">
        <w:t xml:space="preserve">       </w:t>
      </w:r>
      <w:r>
        <w:t>Broj: 3/St-</w:t>
      </w:r>
      <w:r w:rsidR="00E9576B">
        <w:t>1051</w:t>
      </w:r>
      <w:r w:rsidR="00D869BD">
        <w:t>/2018-</w:t>
      </w:r>
      <w:r w:rsidR="00E9576B">
        <w:t>14</w:t>
      </w:r>
    </w:p>
    <w:p w:rsidRDefault="001329A2" w:rsidP="00E9576B" w:rsidR="001329A2">
      <w:pPr>
        <w:pStyle w:val="Bezproreda"/>
      </w:pPr>
      <w:r>
        <w:t xml:space="preserve">STALNA SLUŽBA U SLAVONSKOM BRODU </w:t>
      </w:r>
    </w:p>
    <w:p w:rsidRDefault="001329A2" w:rsidP="00E9576B" w:rsidR="001329A2">
      <w:pPr>
        <w:pStyle w:val="Bezproreda"/>
      </w:pPr>
      <w:r>
        <w:t>Trg pobjede 13</w:t>
      </w:r>
    </w:p>
    <w:p w:rsidRDefault="001329A2" w:rsidP="00E9576B" w:rsidR="001329A2">
      <w:pPr>
        <w:pStyle w:val="Bezproreda"/>
      </w:pPr>
      <w:r>
        <w:t>Slavonski Brod</w:t>
      </w:r>
    </w:p>
    <w:p w:rsidRDefault="001329A2" w:rsidP="001329A2" w:rsidR="001329A2" w:rsidRPr="00C11883">
      <w:pPr>
        <w:rPr>
          <w:b/>
        </w:rPr>
      </w:pPr>
    </w:p>
    <w:p w:rsidRDefault="001329A2" w:rsidP="001329A2" w:rsidR="001329A2" w:rsidRPr="00C11883">
      <w:pPr>
        <w:jc w:val="center"/>
        <w:rPr>
          <w:b/>
        </w:rPr>
      </w:pPr>
      <w:r w:rsidRPr="00C11883">
        <w:rPr>
          <w:b/>
        </w:rPr>
        <w:t>R E P U B L I K A  H R VA T S K A</w:t>
      </w:r>
    </w:p>
    <w:p w:rsidRDefault="001329A2" w:rsidP="001329A2" w:rsidR="001329A2" w:rsidRPr="00C11883">
      <w:pPr>
        <w:jc w:val="center"/>
        <w:rPr>
          <w:b/>
        </w:rPr>
      </w:pPr>
      <w:r w:rsidRPr="00C11883">
        <w:rPr>
          <w:b/>
        </w:rPr>
        <w:t>R J E Š E N J E</w:t>
      </w:r>
    </w:p>
    <w:p w:rsidRDefault="001329A2" w:rsidP="001329A2" w:rsidR="001329A2"/>
    <w:p w:rsidRDefault="004617AA" w:rsidP="001329A2" w:rsidR="001329A2" w:rsidRPr="002378CA">
      <w:pPr>
        <w:ind w:firstLine="708"/>
        <w:jc w:val="both"/>
        <w:rPr>
          <w:b/>
        </w:rPr>
      </w:pPr>
      <w:r>
        <w:rPr>
          <w:color w:val="222222"/>
        </w:rPr>
        <w:t xml:space="preserve">TRGOVAČKI SUD U OSIJEKU, STALNA SLUŽBA U SLAVONSKOM BRODU, Trg pobjede 13/III, po sutkinji Danieli Martini Maoduš, u postupku povodom prijedloga Financijske agencije za otvaranje stečajnog postupka nad </w:t>
      </w:r>
      <w:r w:rsidR="00E9576B" w:rsidRPr="005579E3">
        <w:rPr>
          <w:b/>
          <w:color w:val="222222"/>
        </w:rPr>
        <w:t>KRUNO PROMET j.d</w:t>
      </w:r>
      <w:r w:rsidR="00E9576B">
        <w:rPr>
          <w:b/>
          <w:color w:val="222222"/>
        </w:rPr>
        <w:t>.</w:t>
      </w:r>
      <w:r w:rsidR="00E9576B" w:rsidRPr="005579E3">
        <w:rPr>
          <w:b/>
          <w:color w:val="222222"/>
        </w:rPr>
        <w:t>o.o. za trgovinu i usluge, Donji Crnogovci, Donji Crnogovci 41, OIB: 50581035788</w:t>
      </w:r>
      <w:r w:rsidR="00E9576B">
        <w:rPr>
          <w:b/>
          <w:color w:val="000000"/>
        </w:rPr>
        <w:t xml:space="preserve">, </w:t>
      </w:r>
      <w:r w:rsidR="00E9576B">
        <w:rPr>
          <w:color w:val="000000"/>
        </w:rPr>
        <w:t xml:space="preserve"> 05. studenog 2018.</w:t>
      </w:r>
    </w:p>
    <w:p w:rsidRDefault="00D15F59" w:rsidP="00D15F59" w:rsidR="00D15F59">
      <w:pPr>
        <w:jc w:val="center"/>
      </w:pPr>
      <w:r w:rsidRPr="00D15F59">
        <w:t>r i j e š i o  j e</w:t>
      </w:r>
    </w:p>
    <w:p w:rsidRDefault="00D15F59" w:rsidP="00D15F59" w:rsidR="00D15F59">
      <w:pPr>
        <w:ind w:firstLine="708"/>
        <w:jc w:val="both"/>
      </w:pPr>
      <w:r>
        <w:t xml:space="preserve">I - Pozivaju se vjerovnici stečajnog dužnika </w:t>
      </w:r>
      <w:r w:rsidR="00E9576B" w:rsidRPr="005579E3">
        <w:rPr>
          <w:b/>
          <w:color w:val="222222"/>
        </w:rPr>
        <w:t>KRUNO PROMET j.d</w:t>
      </w:r>
      <w:r w:rsidR="00E9576B">
        <w:rPr>
          <w:b/>
          <w:color w:val="222222"/>
        </w:rPr>
        <w:t>.</w:t>
      </w:r>
      <w:r w:rsidR="00E9576B" w:rsidRPr="005579E3">
        <w:rPr>
          <w:b/>
          <w:color w:val="222222"/>
        </w:rPr>
        <w:t>o.o. za trgovinu i usluge, Donji Crnogovci, Donji Crnogovci 41, OIB: 50581035788</w:t>
      </w:r>
      <w:r w:rsidR="004617AA">
        <w:rPr>
          <w:b/>
        </w:rPr>
        <w:t xml:space="preserve"> </w:t>
      </w:r>
      <w:r w:rsidR="00F47955" w:rsidRPr="00F47955">
        <w:rPr>
          <w:color w:val="222222"/>
        </w:rPr>
        <w:t>i</w:t>
      </w:r>
      <w:r w:rsidR="00F47955">
        <w:rPr>
          <w:b/>
          <w:color w:val="222222"/>
        </w:rPr>
        <w:t xml:space="preserve"> </w:t>
      </w:r>
      <w:r>
        <w:t xml:space="preserve">druge osobe koje za to imaju interes u roku od 15 dana od dana objave ovog rješenja na E oglasnoj ploči predujmiti iznos od </w:t>
      </w:r>
      <w:r w:rsidR="0022167B">
        <w:rPr>
          <w:b/>
        </w:rPr>
        <w:t>25.000</w:t>
      </w:r>
      <w:r w:rsidRPr="00D15F59">
        <w:rPr>
          <w:b/>
        </w:rPr>
        <w:t>,00 kn</w:t>
      </w:r>
      <w:r>
        <w:t xml:space="preserve"> za pokriće troškova stečajnog postupka na račun  depozita Trgovačkog suda u Osijeku broj HR31 2390 0011 3000 0020 0 model HR05 poziv na br.</w:t>
      </w:r>
      <w:r w:rsidR="00414BC0">
        <w:rPr>
          <w:b/>
        </w:rPr>
        <w:t xml:space="preserve"> </w:t>
      </w:r>
      <w:r w:rsidR="00E9576B">
        <w:rPr>
          <w:b/>
        </w:rPr>
        <w:t>1051</w:t>
      </w:r>
      <w:r w:rsidR="00271800">
        <w:rPr>
          <w:b/>
        </w:rPr>
        <w:t>-</w:t>
      </w:r>
      <w:r w:rsidRPr="00D15F59">
        <w:rPr>
          <w:b/>
        </w:rPr>
        <w:t>201</w:t>
      </w:r>
      <w:r w:rsidR="00EE2D07">
        <w:rPr>
          <w:b/>
        </w:rPr>
        <w:t>8</w:t>
      </w:r>
      <w:r w:rsidR="00933952">
        <w:t xml:space="preserve"> uz OIB uplatitelja te izvijestiti sud ako imaju saznanja o imovini dužnika.</w:t>
      </w:r>
    </w:p>
    <w:p w:rsidRDefault="00D15F59" w:rsidP="00D15F59" w:rsidR="00D15F59">
      <w:pPr>
        <w:jc w:val="both"/>
      </w:pPr>
      <w:r>
        <w:t xml:space="preserve">            II  - Ukoliko u roku iz točke I. predujam ne bude uplaćen, donijet će se rješenje o </w:t>
      </w:r>
      <w:r w:rsidR="00FF77FD">
        <w:t xml:space="preserve">zaključenju stečajnog postupka zbog nemogućnosti namirenja troškova stečajnog postupka. </w:t>
      </w:r>
    </w:p>
    <w:p w:rsidRDefault="0022167B" w:rsidP="0022167B" w:rsidR="0022167B">
      <w:pPr>
        <w:jc w:val="center"/>
      </w:pPr>
      <w:r>
        <w:t>Obrazloženje</w:t>
      </w:r>
    </w:p>
    <w:p w:rsidRDefault="003825E7" w:rsidP="003825E7" w:rsidR="003825E7">
      <w:pPr>
        <w:ind w:firstLine="708"/>
        <w:jc w:val="both"/>
      </w:pPr>
      <w:r>
        <w:t>Fina je podnijela  prijedlog za otvaranje stečajnog postupka nad dužnikom.</w:t>
      </w:r>
    </w:p>
    <w:p w:rsidRDefault="003825E7" w:rsidP="00E9576B" w:rsidR="003825E7">
      <w:pPr>
        <w:ind w:firstLine="708"/>
        <w:jc w:val="both"/>
      </w:pPr>
      <w:r>
        <w:t xml:space="preserve">U  prijedlogu se navodi da postoji stečajni razlog jer dužnik ima neizvršene osnove za plaćanje  u neprekinutom razdoblju od </w:t>
      </w:r>
      <w:r w:rsidR="006F2DD5">
        <w:rPr>
          <w:b/>
        </w:rPr>
        <w:t xml:space="preserve">120 </w:t>
      </w:r>
      <w:r>
        <w:rPr>
          <w:b/>
        </w:rPr>
        <w:t>d</w:t>
      </w:r>
      <w:r w:rsidRPr="00271800">
        <w:rPr>
          <w:b/>
        </w:rPr>
        <w:t>ana</w:t>
      </w:r>
      <w:r>
        <w:t xml:space="preserve"> u iznosu od</w:t>
      </w:r>
      <w:r w:rsidR="005E0167">
        <w:t xml:space="preserve"> </w:t>
      </w:r>
      <w:r w:rsidR="00E9576B">
        <w:rPr>
          <w:b/>
        </w:rPr>
        <w:t>17.728,04</w:t>
      </w:r>
      <w:r w:rsidRPr="00271800">
        <w:rPr>
          <w:b/>
        </w:rPr>
        <w:t xml:space="preserve"> kn</w:t>
      </w:r>
      <w:r>
        <w:t xml:space="preserve">, a ima </w:t>
      </w:r>
      <w:r w:rsidR="00E9576B">
        <w:t xml:space="preserve">2 </w:t>
      </w:r>
      <w:r w:rsidRPr="00D94065">
        <w:t>zaposlenika-podatci u vrijeme podnošenja prijedloga za otvaranje stečajnog postupka dana</w:t>
      </w:r>
      <w:r w:rsidR="001A0A58">
        <w:t xml:space="preserve"> </w:t>
      </w:r>
      <w:r w:rsidR="00E9576B">
        <w:t>31</w:t>
      </w:r>
      <w:r w:rsidR="004617AA">
        <w:t xml:space="preserve">. </w:t>
      </w:r>
      <w:r w:rsidR="00E9576B">
        <w:t>srpnja</w:t>
      </w:r>
      <w:r w:rsidR="004617AA">
        <w:t xml:space="preserve"> 2018.</w:t>
      </w:r>
    </w:p>
    <w:p w:rsidRDefault="00EE2D07" w:rsidP="003825E7" w:rsidR="00EE2D07">
      <w:pPr>
        <w:ind w:firstLine="708"/>
        <w:jc w:val="both"/>
      </w:pPr>
      <w:r>
        <w:t xml:space="preserve">Iz </w:t>
      </w:r>
      <w:r w:rsidR="00092E20">
        <w:t xml:space="preserve">dostupne dokumentacije </w:t>
      </w:r>
      <w:r>
        <w:t>dužnika ne proizlazi postojanje kakve imovine koja bi mogla biti unovčena u stečajnom postupku.</w:t>
      </w:r>
    </w:p>
    <w:p w:rsidRDefault="00E9576B" w:rsidP="003825E7" w:rsidR="00E9576B">
      <w:pPr>
        <w:ind w:firstLine="708"/>
        <w:jc w:val="both"/>
      </w:pPr>
    </w:p>
    <w:p w:rsidRDefault="00E9576B" w:rsidP="00E9576B" w:rsidR="00E9576B">
      <w:pPr>
        <w:pStyle w:val="Bezproreda"/>
        <w:jc w:val="right"/>
      </w:pPr>
      <w:r>
        <w:lastRenderedPageBreak/>
        <w:t>Broj: 3/St-1051/2018-14</w:t>
      </w:r>
    </w:p>
    <w:p w:rsidRDefault="00E9576B" w:rsidP="00E9576B" w:rsidR="00E9576B">
      <w:pPr>
        <w:pStyle w:val="Bezproreda"/>
        <w:jc w:val="right"/>
      </w:pPr>
    </w:p>
    <w:p w:rsidRDefault="00E9576B" w:rsidP="003825E7" w:rsidR="00E9576B">
      <w:pPr>
        <w:ind w:firstLine="708"/>
        <w:jc w:val="both"/>
      </w:pPr>
      <w:r>
        <w:t>Sud je zatražio podatke Porezne uprave, iz kojih proizlazi da je stanje duga prema državi na dan 11. rujna 2018. godine 23.442,72 kn, da dužnik prema evidenciji Katastra nije upisan kao posjednik nekretnina a da prema evidenciji MUP-a nema evidentirano motorno vozilo. Raniji direktor dužnika je na ročištu povodom prijedloga za otvaranje stečajnog postupka i radi utvrđivanja uvjeta za otvaranje stečajnog postupka priznao postojanje stečajnog razloga te dao izjavu da dužnik nema nikakvu imovinu, navodi da se dužnik bavio prodajom voća i povrća i čišćenjem snijega, da je za potrebe djelatnosti koristio vozilo u vlasništvu majke kao i traktor u vlasništvu iste. Tvrdi da nema drugih dugovanja osim prema državi te da nema potraživanja koja bio mogao naplatiti od trećih osoba.</w:t>
      </w:r>
    </w:p>
    <w:p w:rsidRDefault="00E9576B" w:rsidP="003825E7" w:rsidR="00E9576B">
      <w:pPr>
        <w:ind w:firstLine="708"/>
        <w:jc w:val="both"/>
      </w:pPr>
      <w:r>
        <w:t>Na ročištu dana 24. rujna 2018. godine naloženo je direktoru dužnika u roku od 15 dana dostaviti bilancu i završni račun radi utvrđivanja činjenice imovine dužnika. Direktor dužnika nije postupio sukladno navedenom rješenju te je novčano kažnjen zbog kršenja dužnosti suradnje sa sudom.</w:t>
      </w:r>
    </w:p>
    <w:p w:rsidRDefault="003825E7" w:rsidP="003825E7" w:rsidR="003825E7">
      <w:pPr>
        <w:ind w:firstLine="708"/>
        <w:jc w:val="both"/>
      </w:pPr>
      <w:r>
        <w:t>Iz provedenog postupka, dakle ne proizlazi postojanje imovine u vrijednosti  potrebnoj za namirenje troškova stečaja.</w:t>
      </w:r>
    </w:p>
    <w:p w:rsidRDefault="003825E7" w:rsidP="003825E7" w:rsidR="003825E7">
      <w:pPr>
        <w:jc w:val="both"/>
      </w:pPr>
      <w:r w:rsidRPr="00191855">
        <w:t xml:space="preserve">            Kad Stečajni zakon govori o potrebi utvrđivanja vrijednosti imovine dužnika koja bi ušla u stečajnu masu, pri tome se misli na ocjenu suda iz koje se imovine vjerovnici mogu realno naplatiti.   </w:t>
      </w:r>
    </w:p>
    <w:p w:rsidRDefault="003825E7" w:rsidP="003C2BA7" w:rsidR="003825E7">
      <w:pPr>
        <w:jc w:val="both"/>
      </w:pPr>
      <w:r w:rsidRPr="00191855">
        <w:t xml:space="preserve">    </w:t>
      </w:r>
      <w:r w:rsidR="003C2BA7">
        <w:tab/>
      </w:r>
      <w:r>
        <w:t xml:space="preserve">Vezano za predvidive  osnovne troškove stečajnog postupka-visinu, sud se ovdje izjašnjava prema opće poznatim podatcima o visini takvih troškova.                       </w:t>
      </w:r>
    </w:p>
    <w:p w:rsidRDefault="003825E7" w:rsidP="003825E7" w:rsidR="003825E7">
      <w:pPr>
        <w:ind w:firstLine="708"/>
        <w:jc w:val="both"/>
      </w:pPr>
      <w:r>
        <w:t>Sudu je poznato da  je trošak otvaranja žiro računa 50,00 Kn + 12,00 kn za mjesečni paušal, za zatvaranje računa se ne plaća naknada, izrada pečata – 183,00 Kn, mjesečne cijene za vođenje knjigovodstva za djelatnost – kojim se bavi dužnik – 1.525,00 Kn, trošak jednog člana inventurne komisije bi bio 170,00 Kn + 125,00 kn za obradu inventure. Izrada početne bilance ne bi mogla biti niža od 5.000,00 kn a izrada završne bilance je u visini mjesečne cijene knjigovodstvenih usluga, a to je 1.525,00 Kn. Iz navedenog proizlazi da je procjena troškova kao u dispozitivu rješenja.</w:t>
      </w:r>
    </w:p>
    <w:p w:rsidRDefault="003825E7" w:rsidP="003825E7" w:rsidR="003825E7">
      <w:pPr>
        <w:jc w:val="both"/>
      </w:pPr>
      <w:r>
        <w:t xml:space="preserve">             Zaključak suda je stoga slijedeći: da za sada nije utvrđena imovina iz koje bi se mogli naplatiti vjerovnici, ali kako  tražbine vjerovnika postoje, treba sukladno čl. 132. stav 1</w:t>
      </w:r>
      <w:r w:rsidR="003C2BA7">
        <w:t>. i</w:t>
      </w:r>
      <w:r>
        <w:t xml:space="preserve"> 3.  </w:t>
      </w:r>
      <w:r w:rsidR="0034585F">
        <w:t>S</w:t>
      </w:r>
      <w:r>
        <w:t xml:space="preserve">tečajnog zakona NN 71/15 istima pružiti mogućnost da predujme trošak vođenja stečajnog postupka u tijeku kojeg bi se eventualno moglo utvrditi da li postoji još kakva imovina.   </w:t>
      </w:r>
    </w:p>
    <w:p w:rsidRDefault="003825E7" w:rsidP="003825E7" w:rsidR="003825E7">
      <w:pPr>
        <w:ind w:firstLine="708"/>
        <w:jc w:val="both"/>
      </w:pPr>
      <w:r>
        <w:t xml:space="preserve">   Iz podataka prikupljenih u prethodnom postupku proizlazi da sigurno postoje stečajni razlog, a dostavljena dokumentacija upućuje na to da nema nekretnina i vozila dužnika. </w:t>
      </w:r>
    </w:p>
    <w:p w:rsidRDefault="003825E7" w:rsidP="003825E7" w:rsidR="003825E7">
      <w:pPr>
        <w:ind w:firstLine="708"/>
        <w:jc w:val="both"/>
      </w:pPr>
      <w:r>
        <w:t xml:space="preserve">Sud zaključuje temeljem provedenog postupka da nema izvjesne imovine dužnika, iz koje bi se realno mogli naplatiti vjerovnici,  te iz koje bi bilo moguće pokriti minimalne troškove stečajnog postupka.    </w:t>
      </w:r>
    </w:p>
    <w:p w:rsidRDefault="00E9576B" w:rsidP="00E9576B" w:rsidR="00E9576B">
      <w:pPr>
        <w:pStyle w:val="Bezproreda"/>
        <w:jc w:val="right"/>
      </w:pPr>
      <w:r>
        <w:lastRenderedPageBreak/>
        <w:t>Broj: 3/St-1051/2018-14</w:t>
      </w:r>
    </w:p>
    <w:p w:rsidRDefault="003825E7" w:rsidP="00092E20" w:rsidR="00E9576B">
      <w:r>
        <w:t xml:space="preserve"> </w:t>
      </w:r>
      <w:r w:rsidR="003C2BA7">
        <w:tab/>
      </w:r>
    </w:p>
    <w:p w:rsidRDefault="003825E7" w:rsidP="00E9576B" w:rsidR="003825E7">
      <w:pPr>
        <w:ind w:firstLine="708"/>
      </w:pPr>
      <w:r>
        <w:t xml:space="preserve">Stoga ako bi se stečajni postupak nad dužnikom vodio, vjerovnici bi trebali predujmiti iznos naveden u dispozitivu rješenja. </w:t>
      </w:r>
    </w:p>
    <w:p w:rsidRDefault="003825E7" w:rsidP="003825E7" w:rsidR="003825E7">
      <w:pPr>
        <w:jc w:val="both"/>
      </w:pPr>
      <w:r>
        <w:t xml:space="preserve">         </w:t>
      </w:r>
      <w:r>
        <w:tab/>
        <w:t xml:space="preserve"> Stoga sud zaključuje da postoji nedostatnost stečajne mase pa je odlučeno kao u izreci, pozvane su sve zainteresirane osobe na uplatu potrebnog predujma za pokriće troškova eventualnog vođenja stečajnog postupka.</w:t>
      </w:r>
    </w:p>
    <w:p w:rsidRDefault="003825E7" w:rsidP="003825E7" w:rsidR="003825E7">
      <w:pPr>
        <w:jc w:val="both"/>
      </w:pPr>
      <w:r>
        <w:t xml:space="preserve">            Ako se naknadno pronađe nekakva imovina koja ulazi u stečajnu masu, bilo radnjama upravitelja stečajne mase ili nakon provedenog kaznenog ili drugog postupka, moguće je nastaviti stečajni postupak bez obzira na ranije zaključenje</w:t>
      </w:r>
      <w:r w:rsidR="00A3228B">
        <w:t xml:space="preserve"> </w:t>
      </w:r>
      <w:r>
        <w:t>te eventualno poduzeti radnje radi pozivanja vjerovnika i ispitivanja tražbina.</w:t>
      </w:r>
    </w:p>
    <w:p w:rsidRDefault="003825E7" w:rsidP="00DF5711" w:rsidR="00DF5711" w:rsidRPr="002378CA">
      <w:pPr>
        <w:ind w:firstLine="708"/>
        <w:jc w:val="both"/>
        <w:rPr>
          <w:b/>
        </w:rPr>
      </w:pPr>
      <w:r>
        <w:t>U Slavonskom Brodu</w:t>
      </w:r>
      <w:r w:rsidR="00DF5711">
        <w:t>,</w:t>
      </w:r>
      <w:r>
        <w:t xml:space="preserve"> </w:t>
      </w:r>
      <w:r w:rsidR="00E9576B">
        <w:t>05. studeni</w:t>
      </w:r>
      <w:r w:rsidR="00DF5711">
        <w:t xml:space="preserve"> 2018.</w:t>
      </w:r>
    </w:p>
    <w:p w:rsidRDefault="003825E7" w:rsidP="003825E7" w:rsidR="003825E7">
      <w:pPr>
        <w:ind w:firstLine="708"/>
        <w:jc w:val="both"/>
      </w:pPr>
    </w:p>
    <w:p w:rsidRDefault="003825E7" w:rsidP="003825E7" w:rsidR="003825E7">
      <w:pPr>
        <w:ind w:left="6372"/>
        <w:jc w:val="both"/>
      </w:pPr>
      <w:r>
        <w:t xml:space="preserve">   Stečajna sutkinja:</w:t>
      </w:r>
    </w:p>
    <w:p w:rsidRDefault="003825E7" w:rsidP="003825E7" w:rsidR="003825E7">
      <w:pPr>
        <w:ind w:left="6372"/>
        <w:jc w:val="both"/>
      </w:pPr>
      <w:r>
        <w:t>Daniela Martini Maoduš</w:t>
      </w:r>
    </w:p>
    <w:p w:rsidRDefault="003825E7" w:rsidP="00E9576B" w:rsidR="00E9576B">
      <w:pPr>
        <w:pStyle w:val="Bezproreda"/>
        <w:rPr>
          <w:sz w:val="20"/>
          <w:szCs w:val="20"/>
        </w:rPr>
      </w:pPr>
      <w:r w:rsidRPr="00E9576B">
        <w:rPr>
          <w:sz w:val="20"/>
          <w:szCs w:val="20"/>
        </w:rPr>
        <w:t xml:space="preserve">Naputak o pravnom lijeku: </w:t>
      </w:r>
    </w:p>
    <w:p w:rsidRDefault="003825E7" w:rsidP="00E9576B" w:rsidR="003825E7" w:rsidRPr="00E9576B">
      <w:pPr>
        <w:pStyle w:val="Bezproreda"/>
        <w:rPr>
          <w:sz w:val="20"/>
          <w:szCs w:val="20"/>
        </w:rPr>
      </w:pPr>
      <w:r w:rsidRPr="00E9576B">
        <w:rPr>
          <w:sz w:val="20"/>
          <w:szCs w:val="20"/>
        </w:rPr>
        <w:t xml:space="preserve">Protiv ovog rješenja zainteresirane osobe mogu </w:t>
      </w:r>
    </w:p>
    <w:p w:rsidRDefault="003825E7" w:rsidP="00E9576B" w:rsidR="00E9576B">
      <w:pPr>
        <w:pStyle w:val="Bezproreda"/>
        <w:rPr>
          <w:sz w:val="20"/>
          <w:szCs w:val="20"/>
        </w:rPr>
      </w:pPr>
      <w:r w:rsidRPr="00E9576B">
        <w:rPr>
          <w:sz w:val="20"/>
          <w:szCs w:val="20"/>
        </w:rPr>
        <w:t xml:space="preserve">uložiti žalbu u roku od 8 dana od dana, koji rok </w:t>
      </w:r>
    </w:p>
    <w:p w:rsidRDefault="003825E7" w:rsidP="00E9576B" w:rsidR="00E9576B">
      <w:pPr>
        <w:pStyle w:val="Bezproreda"/>
        <w:rPr>
          <w:sz w:val="20"/>
          <w:szCs w:val="20"/>
        </w:rPr>
      </w:pPr>
      <w:r w:rsidRPr="00E9576B">
        <w:rPr>
          <w:sz w:val="20"/>
          <w:szCs w:val="20"/>
        </w:rPr>
        <w:t>počinje teći po isteku 8 dana</w:t>
      </w:r>
      <w:r w:rsidR="00E9576B">
        <w:rPr>
          <w:sz w:val="20"/>
          <w:szCs w:val="20"/>
        </w:rPr>
        <w:t xml:space="preserve"> </w:t>
      </w:r>
      <w:r w:rsidRPr="00E9576B">
        <w:rPr>
          <w:sz w:val="20"/>
          <w:szCs w:val="20"/>
        </w:rPr>
        <w:t xml:space="preserve">od  objave ovog rješenja  </w:t>
      </w:r>
    </w:p>
    <w:p w:rsidRDefault="003825E7" w:rsidP="00E9576B" w:rsidR="003825E7" w:rsidRPr="00E9576B">
      <w:pPr>
        <w:pStyle w:val="Bezproreda"/>
        <w:rPr>
          <w:sz w:val="20"/>
          <w:szCs w:val="20"/>
        </w:rPr>
      </w:pPr>
      <w:r w:rsidRPr="00E9576B">
        <w:rPr>
          <w:sz w:val="20"/>
          <w:szCs w:val="20"/>
        </w:rPr>
        <w:t>na E oglasnoj ploči.</w:t>
      </w:r>
    </w:p>
    <w:p w:rsidRDefault="003825E7" w:rsidP="003825E7" w:rsidR="003825E7" w:rsidRPr="005B7D30">
      <w:pPr>
        <w:jc w:val="both"/>
        <w:rPr>
          <w:sz w:val="16"/>
          <w:szCs w:val="16"/>
        </w:rPr>
      </w:pPr>
    </w:p>
    <w:p w:rsidRDefault="003825E7" w:rsidP="00E9576B" w:rsidR="003825E7" w:rsidRPr="00E9576B">
      <w:pPr>
        <w:pStyle w:val="Bezproreda"/>
        <w:rPr>
          <w:sz w:val="20"/>
          <w:szCs w:val="20"/>
        </w:rPr>
      </w:pPr>
      <w:r w:rsidRPr="00E9576B">
        <w:rPr>
          <w:sz w:val="20"/>
          <w:szCs w:val="20"/>
        </w:rPr>
        <w:t>Rj. Rješenje nepravomoćno</w:t>
      </w:r>
    </w:p>
    <w:p w:rsidRDefault="003825E7" w:rsidP="00E9576B" w:rsidR="003825E7" w:rsidRPr="00E9576B">
      <w:pPr>
        <w:pStyle w:val="Bezproreda"/>
        <w:rPr>
          <w:sz w:val="20"/>
          <w:szCs w:val="20"/>
        </w:rPr>
      </w:pPr>
      <w:r w:rsidRPr="00E9576B">
        <w:rPr>
          <w:sz w:val="20"/>
          <w:szCs w:val="20"/>
        </w:rPr>
        <w:t>Dostaviti:</w:t>
      </w:r>
    </w:p>
    <w:p w:rsidRDefault="003825E7" w:rsidP="00E9576B" w:rsidR="003825E7" w:rsidRPr="00E9576B">
      <w:pPr>
        <w:pStyle w:val="Bezproreda"/>
        <w:rPr>
          <w:sz w:val="20"/>
          <w:szCs w:val="20"/>
        </w:rPr>
      </w:pPr>
      <w:r w:rsidRPr="00E9576B">
        <w:rPr>
          <w:sz w:val="20"/>
          <w:szCs w:val="20"/>
        </w:rPr>
        <w:t xml:space="preserve">- E oglasna ploča – objaviti  </w:t>
      </w:r>
    </w:p>
    <w:p w:rsidRDefault="003825E7" w:rsidP="00E9576B" w:rsidR="003825E7" w:rsidRPr="00E9576B">
      <w:pPr>
        <w:pStyle w:val="Bezproreda"/>
        <w:rPr>
          <w:sz w:val="20"/>
          <w:szCs w:val="20"/>
        </w:rPr>
      </w:pPr>
      <w:r w:rsidRPr="00E9576B">
        <w:rPr>
          <w:sz w:val="20"/>
          <w:szCs w:val="20"/>
        </w:rPr>
        <w:t>- Kalendar 2</w:t>
      </w:r>
      <w:r w:rsidR="0049696C" w:rsidRPr="00E9576B">
        <w:rPr>
          <w:sz w:val="20"/>
          <w:szCs w:val="20"/>
        </w:rPr>
        <w:t>5</w:t>
      </w:r>
      <w:r w:rsidRPr="00E9576B">
        <w:rPr>
          <w:sz w:val="20"/>
          <w:szCs w:val="20"/>
        </w:rPr>
        <w:t xml:space="preserve"> dana</w:t>
      </w:r>
    </w:p>
    <w:p w:rsidRDefault="003825E7" w:rsidP="003825E7" w:rsidR="003825E7" w:rsidRPr="00D15F59">
      <w:pPr>
        <w:ind w:firstLine="708"/>
        <w:jc w:val="both"/>
      </w:pPr>
    </w:p>
    <w:p w:rsidRDefault="003825E7" w:rsidP="003825E7" w:rsidR="003825E7">
      <w:pPr>
        <w:ind w:firstLine="360"/>
        <w:jc w:val="both"/>
      </w:pPr>
    </w:p>
    <w:p w:rsidRDefault="00D15F59" w:rsidP="003825E7" w:rsidR="00D15F59" w:rsidRPr="00D15F59">
      <w:pPr>
        <w:ind w:firstLine="708"/>
        <w:jc w:val="both"/>
      </w:pPr>
    </w:p>
    <w:sectPr w:rsidR="00D15F59" w:rsidRPr="00D15F59">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1769" w:rsidP="003C2BA7" w:rsidR="00F61769">
      <w:pPr>
        <w:spacing w:lineRule="auto" w:line="240" w:after="0"/>
      </w:pPr>
      <w:r>
        <w:separator/>
      </w:r>
    </w:p>
  </w:endnote>
  <w:endnote w:id="0" w:type="continuationSeparator">
    <w:p w:rsidRDefault="00F61769" w:rsidP="003C2BA7" w:rsidR="00F6176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2654279"/>
      <w:docPartObj>
        <w:docPartGallery w:val="Page Numbers (Bottom of Page)"/>
        <w:docPartUnique/>
      </w:docPartObj>
    </w:sdtPr>
    <w:sdtEndPr/>
    <w:sdtContent>
      <w:p w:rsidRDefault="003C2BA7" w:rsidR="003C2BA7">
        <w:pPr>
          <w:pStyle w:val="Podnoje"/>
          <w:jc w:val="center"/>
        </w:pPr>
        <w:r>
          <w:fldChar w:fldCharType="begin"/>
        </w:r>
        <w:r>
          <w:instrText>PAGE   \* MERGEFORMAT</w:instrText>
        </w:r>
        <w:r>
          <w:fldChar w:fldCharType="separate"/>
        </w:r>
        <w:r w:rsidR="00F819EF">
          <w:rPr>
            <w:noProof/>
          </w:rPr>
          <w:t>1</w:t>
        </w:r>
        <w:r>
          <w:fldChar w:fldCharType="end"/>
        </w:r>
      </w:p>
    </w:sdtContent>
  </w:sdt>
  <w:p w:rsidRDefault="003C2BA7" w:rsidR="003C2BA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1769" w:rsidP="003C2BA7" w:rsidR="00F61769">
      <w:pPr>
        <w:spacing w:lineRule="auto" w:line="240" w:after="0"/>
      </w:pPr>
      <w:r>
        <w:separator/>
      </w:r>
    </w:p>
  </w:footnote>
  <w:footnote w:id="0" w:type="continuationSeparator">
    <w:p w:rsidRDefault="00F61769" w:rsidP="003C2BA7" w:rsidR="00F61769">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D576752"/>
    <w:multiLevelType w:val="hybridMultilevel"/>
    <w:tmpl w:val="8932CFB8"/>
    <w:lvl w:tplc="96803E9E" w:ilvl="0">
      <w:start w:val="1"/>
      <w:numFmt w:val="upperRoman"/>
      <w:lvlText w:val="%1-"/>
      <w:lvlJc w:val="left"/>
      <w:pPr>
        <w:ind w:hanging="720" w:left="840"/>
      </w:pPr>
      <w:rPr>
        <w:rFonts w:hint="default"/>
      </w:rPr>
    </w:lvl>
    <w:lvl w:tentative="true" w:tplc="041A0019" w:ilvl="1">
      <w:start w:val="1"/>
      <w:numFmt w:val="lowerLetter"/>
      <w:lvlText w:val="%2."/>
      <w:lvlJc w:val="left"/>
      <w:pPr>
        <w:ind w:hanging="360" w:left="1200"/>
      </w:pPr>
    </w:lvl>
    <w:lvl w:tentative="true" w:tplc="041A001B" w:ilvl="2">
      <w:start w:val="1"/>
      <w:numFmt w:val="lowerRoman"/>
      <w:lvlText w:val="%3."/>
      <w:lvlJc w:val="right"/>
      <w:pPr>
        <w:ind w:hanging="180" w:left="1920"/>
      </w:pPr>
    </w:lvl>
    <w:lvl w:tentative="true" w:tplc="041A000F" w:ilvl="3">
      <w:start w:val="1"/>
      <w:numFmt w:val="decimal"/>
      <w:lvlText w:val="%4."/>
      <w:lvlJc w:val="left"/>
      <w:pPr>
        <w:ind w:hanging="360" w:left="2640"/>
      </w:pPr>
    </w:lvl>
    <w:lvl w:tentative="true" w:tplc="041A0019" w:ilvl="4">
      <w:start w:val="1"/>
      <w:numFmt w:val="lowerLetter"/>
      <w:lvlText w:val="%5."/>
      <w:lvlJc w:val="left"/>
      <w:pPr>
        <w:ind w:hanging="360" w:left="3360"/>
      </w:pPr>
    </w:lvl>
    <w:lvl w:tentative="true" w:tplc="041A001B" w:ilvl="5">
      <w:start w:val="1"/>
      <w:numFmt w:val="lowerRoman"/>
      <w:lvlText w:val="%6."/>
      <w:lvlJc w:val="right"/>
      <w:pPr>
        <w:ind w:hanging="180" w:left="4080"/>
      </w:pPr>
    </w:lvl>
    <w:lvl w:tentative="true" w:tplc="041A000F" w:ilvl="6">
      <w:start w:val="1"/>
      <w:numFmt w:val="decimal"/>
      <w:lvlText w:val="%7."/>
      <w:lvlJc w:val="left"/>
      <w:pPr>
        <w:ind w:hanging="360" w:left="4800"/>
      </w:pPr>
    </w:lvl>
    <w:lvl w:tentative="true" w:tplc="041A0019" w:ilvl="7">
      <w:start w:val="1"/>
      <w:numFmt w:val="lowerLetter"/>
      <w:lvlText w:val="%8."/>
      <w:lvlJc w:val="left"/>
      <w:pPr>
        <w:ind w:hanging="360" w:left="5520"/>
      </w:pPr>
    </w:lvl>
    <w:lvl w:tentative="true" w:tplc="041A001B" w:ilvl="8">
      <w:start w:val="1"/>
      <w:numFmt w:val="lowerRoman"/>
      <w:lvlText w:val="%9."/>
      <w:lvlJc w:val="right"/>
      <w:pPr>
        <w:ind w:hanging="180" w:left="624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B2AF8"/>
    <w:rsid w:val="00025E94"/>
    <w:rsid w:val="0008019F"/>
    <w:rsid w:val="00092E20"/>
    <w:rsid w:val="000D17FE"/>
    <w:rsid w:val="00120FE2"/>
    <w:rsid w:val="001329A2"/>
    <w:rsid w:val="001A0A58"/>
    <w:rsid w:val="00200112"/>
    <w:rsid w:val="0022167B"/>
    <w:rsid w:val="00271800"/>
    <w:rsid w:val="00275D49"/>
    <w:rsid w:val="00295155"/>
    <w:rsid w:val="002F67B5"/>
    <w:rsid w:val="0034585F"/>
    <w:rsid w:val="003825E7"/>
    <w:rsid w:val="003C06B0"/>
    <w:rsid w:val="003C2BA7"/>
    <w:rsid w:val="003D080B"/>
    <w:rsid w:val="00406C58"/>
    <w:rsid w:val="00414BC0"/>
    <w:rsid w:val="00423918"/>
    <w:rsid w:val="004617AA"/>
    <w:rsid w:val="00483301"/>
    <w:rsid w:val="0049696C"/>
    <w:rsid w:val="005056C5"/>
    <w:rsid w:val="0053310D"/>
    <w:rsid w:val="00534911"/>
    <w:rsid w:val="00544B68"/>
    <w:rsid w:val="0056000E"/>
    <w:rsid w:val="00575C0A"/>
    <w:rsid w:val="005B7D30"/>
    <w:rsid w:val="005D17B9"/>
    <w:rsid w:val="005E0167"/>
    <w:rsid w:val="005F5F60"/>
    <w:rsid w:val="006203D5"/>
    <w:rsid w:val="00624F6A"/>
    <w:rsid w:val="00670B64"/>
    <w:rsid w:val="00682E96"/>
    <w:rsid w:val="006B4318"/>
    <w:rsid w:val="006C0602"/>
    <w:rsid w:val="006C2976"/>
    <w:rsid w:val="006D08EE"/>
    <w:rsid w:val="006D55EC"/>
    <w:rsid w:val="006F06C0"/>
    <w:rsid w:val="006F2DD5"/>
    <w:rsid w:val="00703800"/>
    <w:rsid w:val="00705CDC"/>
    <w:rsid w:val="007128E7"/>
    <w:rsid w:val="00744E57"/>
    <w:rsid w:val="0076433E"/>
    <w:rsid w:val="007B4282"/>
    <w:rsid w:val="007E6013"/>
    <w:rsid w:val="00822100"/>
    <w:rsid w:val="00830734"/>
    <w:rsid w:val="0083191C"/>
    <w:rsid w:val="00837865"/>
    <w:rsid w:val="00871EBA"/>
    <w:rsid w:val="008B42CC"/>
    <w:rsid w:val="008C6ACD"/>
    <w:rsid w:val="0091711F"/>
    <w:rsid w:val="00920D93"/>
    <w:rsid w:val="00933952"/>
    <w:rsid w:val="00996C92"/>
    <w:rsid w:val="009D69E2"/>
    <w:rsid w:val="00A3228B"/>
    <w:rsid w:val="00A4712D"/>
    <w:rsid w:val="00A50299"/>
    <w:rsid w:val="00A82BA4"/>
    <w:rsid w:val="00A97AB4"/>
    <w:rsid w:val="00AC772D"/>
    <w:rsid w:val="00AE47AE"/>
    <w:rsid w:val="00B030D5"/>
    <w:rsid w:val="00B1209D"/>
    <w:rsid w:val="00B36092"/>
    <w:rsid w:val="00B37F78"/>
    <w:rsid w:val="00BA4BD1"/>
    <w:rsid w:val="00BA56E9"/>
    <w:rsid w:val="00BB7870"/>
    <w:rsid w:val="00BF5EDB"/>
    <w:rsid w:val="00BF6F7F"/>
    <w:rsid w:val="00C1057B"/>
    <w:rsid w:val="00C11E1E"/>
    <w:rsid w:val="00C43D08"/>
    <w:rsid w:val="00C53B5C"/>
    <w:rsid w:val="00C53DE0"/>
    <w:rsid w:val="00C5721D"/>
    <w:rsid w:val="00CE6D17"/>
    <w:rsid w:val="00D0192F"/>
    <w:rsid w:val="00D15F59"/>
    <w:rsid w:val="00D739B2"/>
    <w:rsid w:val="00D869BD"/>
    <w:rsid w:val="00D91035"/>
    <w:rsid w:val="00DB2AF8"/>
    <w:rsid w:val="00DF5711"/>
    <w:rsid w:val="00E9576B"/>
    <w:rsid w:val="00EA2E2D"/>
    <w:rsid w:val="00EA767D"/>
    <w:rsid w:val="00EC3402"/>
    <w:rsid w:val="00ED1655"/>
    <w:rsid w:val="00ED6907"/>
    <w:rsid w:val="00EE2D07"/>
    <w:rsid w:val="00EE4B23"/>
    <w:rsid w:val="00F30285"/>
    <w:rsid w:val="00F41459"/>
    <w:rsid w:val="00F46411"/>
    <w:rsid w:val="00F47955"/>
    <w:rsid w:val="00F509EA"/>
    <w:rsid w:val="00F61769"/>
    <w:rsid w:val="00F819EF"/>
    <w:rsid w:val="00F9718F"/>
    <w:rsid w:val="00FD700B"/>
    <w:rsid w:val="00FE51F9"/>
    <w:rsid w:val="00FF626C"/>
    <w:rsid w:val="00FF77F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75C0A"/>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A2E2D"/>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A2E2D"/>
    <w:rPr>
      <w:rFonts w:cs="Tahoma" w:hAnsi="Tahoma" w:ascii="Tahoma"/>
      <w:sz w:val="16"/>
      <w:szCs w:val="16"/>
    </w:rPr>
  </w:style>
  <w:style w:styleId="Odlomakpopisa" w:type="paragraph">
    <w:name w:val="List Paragraph"/>
    <w:basedOn w:val="Normal"/>
    <w:uiPriority w:val="34"/>
    <w:qFormat/>
    <w:rsid w:val="00544B68"/>
    <w:pPr>
      <w:ind w:left="720"/>
      <w:contextualSpacing/>
    </w:pPr>
  </w:style>
  <w:style w:styleId="Zaglavlje" w:type="paragraph">
    <w:name w:val="header"/>
    <w:basedOn w:val="Normal"/>
    <w:link w:val="ZaglavljeChar"/>
    <w:uiPriority w:val="99"/>
    <w:unhideWhenUsed/>
    <w:rsid w:val="003C2BA7"/>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3C2BA7"/>
  </w:style>
  <w:style w:styleId="Podnoje" w:type="paragraph">
    <w:name w:val="footer"/>
    <w:basedOn w:val="Normal"/>
    <w:link w:val="PodnojeChar"/>
    <w:uiPriority w:val="99"/>
    <w:unhideWhenUsed/>
    <w:rsid w:val="003C2BA7"/>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3C2BA7"/>
  </w:style>
  <w:style w:styleId="Bezproreda" w:type="paragraph">
    <w:name w:val="No Spacing"/>
    <w:uiPriority w:val="1"/>
    <w:qFormat/>
    <w:rsid w:val="00E9576B"/>
    <w:pPr>
      <w:spacing w:lineRule="auto" w:line="240" w:after="0"/>
    </w:pPr>
  </w:style>
  <w:style w:styleId="Tekstrezerviranogmjesta" w:type="character">
    <w:name w:val="Placeholder Text"/>
    <w:basedOn w:val="Zadanifontodlomka"/>
    <w:uiPriority w:val="99"/>
    <w:semiHidden/>
    <w:rsid w:val="00C43D08"/>
    <w:rPr>
      <w:color w:val="808080"/>
      <w:bdr w:space="0" w:sz="0" w:color="auto" w:val="none"/>
      <w:shd w:fill="auto" w:color="auto" w:val="clear"/>
    </w:rPr>
  </w:style>
  <w:style w:customStyle="true" w:styleId="eSPISCCParagraphDefaultFont" w:type="character">
    <w:name w:val="eSPIS_CC_Paragraph Default Font"/>
    <w:basedOn w:val="Zadanifontodlomka"/>
    <w:rsid w:val="00C43D0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43D08"/>
    <w:rPr>
      <w:bdr w:space="0" w:sz="0" w:color="auto" w:val="none"/>
      <w:shd w:fill="FFFFCC" w:color="auto" w:val="clear"/>
      <w:lang w:val="hr-HR"/>
    </w:rPr>
  </w:style>
  <w:style w:customStyle="true" w:styleId="PozadinaSvijetloCrvena" w:type="character">
    <w:name w:val="Pozadina_SvijetloCrvena"/>
    <w:basedOn w:val="eSPISCCParagraphDefaultFont"/>
    <w:rsid w:val="00C43D0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43D0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75C0A"/>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A2E2D"/>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A2E2D"/>
    <w:rPr>
      <w:rFonts w:ascii="Tahoma" w:cs="Tahoma" w:hAnsi="Tahoma"/>
      <w:sz w:val="16"/>
      <w:szCs w:val="16"/>
    </w:rPr>
  </w:style>
  <w:style w:styleId="Odlomakpopisa" w:type="paragraph">
    <w:name w:val="List Paragraph"/>
    <w:basedOn w:val="Normal"/>
    <w:uiPriority w:val="34"/>
    <w:qFormat/>
    <w:rsid w:val="00544B68"/>
    <w:pPr>
      <w:ind w:left="720"/>
      <w:contextualSpacing/>
    </w:pPr>
  </w:style>
  <w:style w:styleId="Zaglavlje" w:type="paragraph">
    <w:name w:val="header"/>
    <w:basedOn w:val="Normal"/>
    <w:link w:val="ZaglavljeChar"/>
    <w:uiPriority w:val="99"/>
    <w:unhideWhenUsed/>
    <w:rsid w:val="003C2BA7"/>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3C2BA7"/>
  </w:style>
  <w:style w:styleId="Podnoje" w:type="paragraph">
    <w:name w:val="footer"/>
    <w:basedOn w:val="Normal"/>
    <w:link w:val="PodnojeChar"/>
    <w:uiPriority w:val="99"/>
    <w:unhideWhenUsed/>
    <w:rsid w:val="003C2BA7"/>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3C2BA7"/>
  </w:style>
  <w:style w:styleId="Bezproreda" w:type="paragraph">
    <w:name w:val="No Spacing"/>
    <w:uiPriority w:val="1"/>
    <w:qFormat/>
    <w:rsid w:val="00E9576B"/>
    <w:pPr>
      <w:spacing w:after="0" w:line="240" w:lineRule="auto"/>
    </w:pPr>
  </w:style>
  <w:style w:styleId="Tekstrezerviranogmjesta" w:type="character">
    <w:name w:val="Placeholder Text"/>
    <w:basedOn w:val="Zadanifontodlomka"/>
    <w:uiPriority w:val="99"/>
    <w:semiHidden/>
    <w:rsid w:val="00C43D08"/>
    <w:rPr>
      <w:color w:val="808080"/>
      <w:bdr w:color="auto" w:space="0" w:sz="0" w:val="none"/>
      <w:shd w:color="auto" w:fill="auto" w:val="clear"/>
    </w:rPr>
  </w:style>
  <w:style w:customStyle="1" w:styleId="eSPISCCParagraphDefaultFont" w:type="character">
    <w:name w:val="eSPIS_CC_Paragraph Default Font"/>
    <w:basedOn w:val="Zadanifontodlomka"/>
    <w:rsid w:val="00C43D0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43D08"/>
    <w:rPr>
      <w:bdr w:color="auto" w:space="0" w:sz="0" w:val="none"/>
      <w:shd w:color="auto" w:fill="FFFFCC" w:val="clear"/>
      <w:lang w:val="hr-HR"/>
    </w:rPr>
  </w:style>
  <w:style w:customStyle="1" w:styleId="PozadinaSvijetloCrvena" w:type="character">
    <w:name w:val="Pozadina_SvijetloCrvena"/>
    <w:basedOn w:val="eSPISCCParagraphDefaultFont"/>
    <w:rsid w:val="00C43D0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43D0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580438">
      <w:bodyDiv w:val="true"/>
      <w:marLeft w:val="0"/>
      <w:marRight w:val="0"/>
      <w:marTop w:val="0"/>
      <w:marBottom w:val="0"/>
      <w:divBdr>
        <w:top w:space="0" w:sz="0" w:color="auto" w:val="none"/>
        <w:left w:space="0" w:sz="0" w:color="auto" w:val="none"/>
        <w:bottom w:space="0" w:sz="0" w:color="auto" w:val="none"/>
        <w:right w:space="0" w:sz="0" w:color="auto" w:val="none"/>
      </w:divBdr>
    </w:div>
    <w:div w:id="456333243">
      <w:bodyDiv w:val="true"/>
      <w:marLeft w:val="0"/>
      <w:marRight w:val="0"/>
      <w:marTop w:val="0"/>
      <w:marBottom w:val="0"/>
      <w:divBdr>
        <w:top w:space="0" w:sz="0" w:color="auto" w:val="none"/>
        <w:left w:space="0" w:sz="0" w:color="auto" w:val="none"/>
        <w:bottom w:space="0" w:sz="0" w:color="auto" w:val="none"/>
        <w:right w:space="0" w:sz="0" w:color="auto" w:val="none"/>
      </w:divBdr>
    </w:div>
    <w:div w:id="6569562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studenog 2018.</izvorni_sadrzaj>
    <derivirana_varijabla naziv="DomainObject.DatumDonosenjaOdluke_1">5.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1051</izvorni_sadrzaj>
    <derivirana_varijabla naziv="DomainObject.Predmet.Broj_1">1051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srpnja 2018.</izvorni_sadrzaj>
    <derivirana_varijabla naziv="DomainObject.Predmet.DatumOsnivanja_1">31.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čl.110.st.1.</izvorni_sadrzaj>
    <derivirana_varijabla naziv="DomainObject.Predmet.Opis_1">čl.110.st.1.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St-1051/2018</izvorni_sadrzaj>
    <derivirana_varijabla naziv="DomainObject.Predmet.OznakaBroj_1">St-1051/2018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KRUNO PROMET jednostavno društvo s ograničenom odgovoronošću za trgovinu i usluge</izvorni_sadrzaj>
    <derivirana_varijabla naziv="DomainObject.Predmet.ProtustrankaFormated_1">  KRUNO PROMET jednostavno društvo s ograničenom odgovoronošću za trgovinu i usluge</derivirana_varijabla>
  </DomainObject.Predmet.ProtustrankaFormated>
  <DomainObject.Predmet.ProtustrankaFormatedOIB>
    <izvorni_sadrzaj>  KRUNO PROMET jednostavno društvo s ograničenom odgovoronošću za trgovinu i usluge, OIB 50581035788</izvorni_sadrzaj>
    <derivirana_varijabla naziv="DomainObject.Predmet.ProtustrankaFormatedOIB_1">  KRUNO PROMET jednostavno društvo s ograničenom odgovoronošću za trgovinu i usluge, OIB 50581035788</derivirana_varijabla>
  </DomainObject.Predmet.ProtustrankaFormatedOIB>
  <DomainObject.Predmet.ProtustrankaFormatedWithAdress>
    <izvorni_sadrzaj> KRUNO PROMET jednostavno društvo s ograničenom odgovoronošću za trgovinu i usluge, Donji Crnogovci 41, 35420 Donji Crnogovci</izvorni_sadrzaj>
    <derivirana_varijabla naziv="DomainObject.Predmet.ProtustrankaFormatedWithAdress_1"> KRUNO PROMET jednostavno društvo s ograničenom odgovoronošću za trgovinu i usluge, Donji Crnogovci 41, 35420 Donji Crnogovci</derivirana_varijabla>
  </DomainObject.Predmet.ProtustrankaFormatedWithAdress>
  <DomainObject.Predmet.ProtustrankaFormatedWithAdressOIB>
    <izvorni_sadrzaj> KRUNO PROMET jednostavno društvo s ograničenom odgovoronošću za trgovinu i usluge, OIB 50581035788, Donji Crnogovci 41, 35420 Donji Crnogovci</izvorni_sadrzaj>
    <derivirana_varijabla naziv="DomainObject.Predmet.ProtustrankaFormatedWithAdressOIB_1"> KRUNO PROMET jednostavno društvo s ograničenom odgovoronošću za trgovinu i usluge, OIB 50581035788, Donji Crnogovci 41, 35420 Donji Crnogovci</derivirana_varijabla>
  </DomainObject.Predmet.ProtustrankaFormatedWithAdressOIB>
  <DomainObject.Predmet.ProtustrankaWithAdress>
    <izvorni_sadrzaj>KRUNO PROMET jednostavno društvo s ograničenom odgovoronošću za trgovinu i usluge Donji Crnogovci 41, 35420 Donji Crnogovci</izvorni_sadrzaj>
    <derivirana_varijabla naziv="DomainObject.Predmet.ProtustrankaWithAdress_1">KRUNO PROMET jednostavno društvo s ograničenom odgovoronošću za trgovinu i usluge Donji Crnogovci 41, 35420 Donji Crnogovci</derivirana_varijabla>
  </DomainObject.Predmet.ProtustrankaWithAdress>
  <DomainObject.Predmet.ProtustrankaWithAdressOIB>
    <izvorni_sadrzaj>KRUNO PROMET jednostavno društvo s ograničenom odgovoronošću za trgovinu i usluge, OIB 50581035788, Donji Crnogovci 41, 35420 Donji Crnogovci</izvorni_sadrzaj>
    <derivirana_varijabla naziv="DomainObject.Predmet.ProtustrankaWithAdressOIB_1">KRUNO PROMET jednostavno društvo s ograničenom odgovoronošću za trgovinu i usluge, OIB 50581035788, Donji Crnogovci 41, 35420 Donji Crnogovci</derivirana_varijabla>
  </DomainObject.Predmet.ProtustrankaWithAdressOIB>
  <DomainObject.Predmet.ProtustrankaNazivFormated>
    <izvorni_sadrzaj>KRUNO PROMET jednostavno društvo s ograničenom odgovoronošću za trgovinu i usluge</izvorni_sadrzaj>
    <derivirana_varijabla naziv="DomainObject.Predmet.ProtustrankaNazivFormated_1">KRUNO PROMET jednostavno društvo s ograničenom odgovoronošću za trgovinu i usluge</derivirana_varijabla>
  </DomainObject.Predmet.ProtustrankaNazivFormated>
  <DomainObject.Predmet.ProtustrankaNazivFormatedOIB>
    <izvorni_sadrzaj>KRUNO PROMET jednostavno društvo s ograničenom odgovoronošću za trgovinu i usluge, OIB 50581035788</izvorni_sadrzaj>
    <derivirana_varijabla naziv="DomainObject.Predmet.ProtustrankaNazivFormatedOIB_1">KRUNO PROMET jednostavno društvo s ograničenom odgovoronošću za trgovinu i usluge, OIB 50581035788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17728.04</izvorni_sadrzaj>
    <derivirana_varijabla naziv="DomainObject.Predmet.TrenutnaVrijednost_1">17728.04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KRUNO PROMET jednostavno društvo s ograničenom odgovoronošću za trgovinu i usluge</item>
    </izvorni_sadrzaj>
    <derivirana_varijabla naziv="DomainObject.Predmet.ProtuStrankaListFormated_1">
      <item>KRUNO PROMET jednostavno društvo s ograničenom odgovoronošću za trgovinu i usluge</item>
    </derivirana_varijabla>
  </DomainObject.Predmet.ProtuStrankaListFormated>
  <DomainObject.Predmet.ProtuStrankaListFormatedOIB>
    <izvorni_sadrzaj>
      <item>KRUNO PROMET jednostavno društvo s ograničenom odgovoronošću za trgovinu i usluge, OIB 50581035788</item>
    </izvorni_sadrzaj>
    <derivirana_varijabla naziv="DomainObject.Predmet.ProtuStrankaListFormatedOIB_1">
      <item>KRUNO PROMET jednostavno društvo s ograničenom odgovoronošću za trgovinu i usluge, OIB 50581035788</item>
    </derivirana_varijabla>
  </DomainObject.Predmet.ProtuStrankaListFormatedOIB>
  <DomainObject.Predmet.ProtuStrankaListFormatedWithAdress>
    <izvorni_sadrzaj>
      <item>KRUNO PROMET jednostavno društvo s ograničenom odgovoronošću za trgovinu i usluge, Donji Crnogovci 41, 35420 Donji Crnogovci</item>
    </izvorni_sadrzaj>
    <derivirana_varijabla naziv="DomainObject.Predmet.ProtuStrankaListFormatedWithAdress_1">
      <item>KRUNO PROMET jednostavno društvo s ograničenom odgovoronošću za trgovinu i usluge, Donji Crnogovci 41, 35420 Donji Crnogovci</item>
    </derivirana_varijabla>
  </DomainObject.Predmet.ProtuStrankaListFormatedWithAdress>
  <DomainObject.Predmet.ProtuStrankaListFormatedWithAdressOIB>
    <izvorni_sadrzaj>
      <item>KRUNO PROMET jednostavno društvo s ograničenom odgovoronošću za trgovinu i usluge, OIB 50581035788, Donji Crnogovci 41, 35420 Donji Crnogovci</item>
    </izvorni_sadrzaj>
    <derivirana_varijabla naziv="DomainObject.Predmet.ProtuStrankaListFormatedWithAdressOIB_1">
      <item>KRUNO PROMET jednostavno društvo s ograničenom odgovoronošću za trgovinu i usluge, OIB 50581035788, Donji Crnogovci 41, 35420 Donji Crnogovci</item>
    </derivirana_varijabla>
  </DomainObject.Predmet.ProtuStrankaListFormatedWithAdressOIB>
  <DomainObject.Predmet.ProtuStrankaListNazivFormated>
    <izvorni_sadrzaj>
      <item>KRUNO PROMET jednostavno društvo s ograničenom odgovoronošću za trgovinu i usluge</item>
    </izvorni_sadrzaj>
    <derivirana_varijabla naziv="DomainObject.Predmet.ProtuStrankaListNazivFormated_1">
      <item>KRUNO PROMET jednostavno društvo s ograničenom odgovoronošću za trgovinu i usluge</item>
    </derivirana_varijabla>
  </DomainObject.Predmet.ProtuStrankaListNazivFormated>
  <DomainObject.Predmet.ProtuStrankaListNazivFormatedOIB>
    <izvorni_sadrzaj>
      <item>KRUNO PROMET jednostavno društvo s ograničenom odgovoronošću za trgovinu i usluge, OIB 50581035788</item>
    </izvorni_sadrzaj>
    <derivirana_varijabla naziv="DomainObject.Predmet.ProtuStrankaListNazivFormatedOIB_1">
      <item>KRUNO PROMET jednostavno društvo s ograničenom odgovoronošću za trgovinu i usluge, OIB 50581035788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studenog 2018.</izvorni_sadrzaj>
    <derivirana_varijabla naziv="DomainObject.Datum_1">5. studenog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KRUNO PROMET jednostavno društvo s ograničenom odgovoronošću za trgovinu i usluge</izvorni_sadrzaj>
    <derivirana_varijabla naziv="DomainObject.Predmet.ProtustrankaIDrugi_1">KRUNO PROMET jednostavno društvo s ograničenom odgovoronošću za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KRUNO PROMET jednostavno društvo s ograničenom odgovoronošću za trgovinu i usluge, OIB 50581035788, Donji Crnogovci 41, 35420 Donji Crnogovci</izvorni_sadrzaj>
    <derivirana_varijabla naziv="DomainObject.Predmet.ProtustrankaIDrugiAdressOIB_1">KRUNO PROMET jednostavno društvo s ograničenom odgovoronošću za trgovinu i usluge, OIB 50581035788, Donji Crnogovci 41, 35420 Donji Crnogovci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KRUNO PROMET jednostavno društvo s ograničenom odgovoronošću za trgovinu i usluge</item>
    </izvorni_sadrzaj>
    <derivirana_varijabla naziv="DomainObject.Predmet.SudioniciListNaziv_1">
      <item>Financijska agencija</item>
      <item>KRUNO PROMET jednostavno društvo s ograničenom odgovoronošću za trgovinu i usluge</item>
    </derivirana_varijabla>
  </DomainObject.Predmet.SudioniciListNaziv>
  <DomainObject.Predmet.SudioniciListAdressOIB>
    <izvorni_sadrzaj>
      <item>Financijska agencija, OIB 85821130368, Ulica grada Vukovara 70,10000 Zagreb</item>
      <item>KRUNO PROMET jednostavno društvo s ograničenom odgovoronošću za trgovinu i usluge, OIB 50581035788, Donji Crnogovci 41,35420 Donji Crnogovci</item>
    </izvorni_sadrzaj>
    <derivirana_varijabla naziv="DomainObject.Predmet.SudioniciListAdressOIB_1">
      <item>Financijska agencija, OIB 85821130368, Ulica grada Vukovara 70,10000 Zagreb</item>
      <item>KRUNO PROMET jednostavno društvo s ograničenom odgovoronošću za trgovinu i usluge, OIB 50581035788, Donji Crnogovci 41,35420 Donji Crnogovci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50581035788</item>
    </izvorni_sadrzaj>
    <derivirana_varijabla naziv="DomainObject.Predmet.SudioniciListNazivOIB_1">
      <item>, OIB 85821130368</item>
      <item>, OIB 50581035788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24. rujna 2018.</izvorni_sadrzaj>
    <derivirana_varijabla naziv="DomainObject.Predmet.DatumZadnjeOdrzaneSudskeRadnje_1">24. rujna 2018.</derivirana_varijabla>
  </DomainObject.Predmet.DatumZadnjeOdrzaneSudskeRadnje>
  <DomainObject.PredzadnjaOdlukaIzPredmeta.DatumDonosenjaOdluke>
    <izvorni_sadrzaj>24. rujna 2018.</izvorni_sadrzaj>
    <derivirana_varijabla naziv="DomainObject.PredzadnjaOdlukaIzPredmeta.DatumDonosenjaOdluke_1">24. rujna 2018.</derivirana_varijabla>
  </DomainObject.PredzadnjaOdlukaIzPredmeta.DatumDonosenjaOdluke>
  <DomainObject.PredzadnjaOdlukaIzPredmeta.Oznaka>
    <izvorni_sadrzaj>St-1051/2018-11</izvorni_sadrzaj>
    <derivirana_varijabla naziv="DomainObject.PredzadnjaOdlukaIzPredmeta.Oznaka_1">St-1051/2018-11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67795BE-3E4B-40A4-AC96-E4E4B922E9A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865</properties:Words>
  <properties:Characters>4698</properties:Characters>
  <properties:Lines>99</properties:Lines>
  <properties:Paragraphs>41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2018-11-05T08:40:00Z</dcterms:created>
  <dc:creator>Danijela Martini Maoduš</dc:creator>
  <cp:lastModifiedBy>wsadmin</cp:lastModifiedBy>
  <cp:lastPrinted>2018-11-05T08:40:00Z</cp:lastPrinted>
  <dcterms:modified xmlns:xsi="http://www.w3.org/2001/XMLSchema-instance" xsi:type="dcterms:W3CDTF">2018-11-05T09:54:00Z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(pozivanje vjerovnika-KRUNO PROMET.docx)</vt:lpwstr>
  </prop:property>
  <prop:property name="CC_coloring" pid="4" fmtid="{D5CDD505-2E9C-101B-9397-08002B2CF9AE}">
    <vt:bool>false</vt:bool>
  </prop:property>
  <prop:property name="BrojStranica" pid="5" fmtid="{D5CDD505-2E9C-101B-9397-08002B2CF9AE}">
    <vt:i4>3</vt:i4>
  </prop:property>
</prop:Properties>
</file>