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660a" w14:paraId="19b660a" w:rsidRDefault="007269EE" w:rsidP="007269EE" w:rsidR="007269EE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7269EE" w:rsidP="007269EE" w:rsidR="007269EE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noProof/>
          <w:sz w:val="24"/>
          <w:szCs w:val="24"/>
          <w:lang w:val="hr-HR"/>
        </w:rPr>
        <w:t xml:space="preserve"> 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69EE" w:rsidP="007269EE" w:rsidR="007269EE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 Republika Hrvatska</w:t>
      </w:r>
    </w:p>
    <w:p w:rsidRDefault="007269EE" w:rsidP="007269EE" w:rsidR="007269EE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7269EE" w:rsidP="007269EE" w:rsidR="007269EE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Varaždin, Braće Radić 2</w:t>
      </w:r>
    </w:p>
    <w:p w:rsidRDefault="007269EE" w:rsidP="007269EE" w:rsidR="007269EE">
      <w:pPr>
        <w:rPr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broj: 7 St-333/2017-11</w:t>
      </w:r>
    </w:p>
    <w:p w:rsidRDefault="007269EE" w:rsidP="007269EE" w:rsidR="007269EE">
      <w:pPr>
        <w:rPr>
          <w:sz w:val="24"/>
          <w:szCs w:val="24"/>
          <w:lang w:val="hr-HR"/>
        </w:rPr>
      </w:pPr>
    </w:p>
    <w:p w:rsidRDefault="007269EE" w:rsidP="007269EE" w:rsidR="007269EE">
      <w:pPr>
        <w:rPr>
          <w:sz w:val="24"/>
          <w:szCs w:val="24"/>
          <w:lang w:val="hr-HR"/>
        </w:rPr>
      </w:pPr>
    </w:p>
    <w:p w:rsidRDefault="007269EE" w:rsidP="007269EE" w:rsidR="007269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7269EE" w:rsidP="007269EE" w:rsidR="007269EE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kao stečajnom sucu, povodom prijedloga podnositelja FINA, RC Zagreb, Podružnica Varaždin, A. Cesarca 2, OIB: 85821130368, za pokretanje stečajnog postupka nad dužnikom K-N TRUCK j.d.o.o. Varaždin, Zagrebačka ulica 103,  OIB: 86835385504, 1. listopada 2018., donio je</w:t>
      </w:r>
    </w:p>
    <w:p w:rsidRDefault="007269EE" w:rsidP="007269EE" w:rsidR="007269EE">
      <w:pPr>
        <w:jc w:val="both"/>
        <w:rPr>
          <w:sz w:val="24"/>
          <w:szCs w:val="24"/>
          <w:lang w:val="hr-HR"/>
        </w:rPr>
      </w:pPr>
    </w:p>
    <w:p w:rsidRDefault="007269EE" w:rsidP="007269EE" w:rsidR="007269EE">
      <w:pPr>
        <w:jc w:val="center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 A K LJ U Č A K </w:t>
      </w:r>
    </w:p>
    <w:p w:rsidRDefault="007269EE" w:rsidP="007269EE" w:rsidR="007269EE">
      <w:pPr>
        <w:jc w:val="center"/>
        <w:rPr>
          <w:sz w:val="24"/>
          <w:szCs w:val="24"/>
          <w:lang w:val="hr-HR"/>
        </w:rPr>
      </w:pPr>
    </w:p>
    <w:p w:rsidRDefault="007269EE" w:rsidP="007269EE" w:rsidR="007269EE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Novi termin ročišta radi očitovanja o prijedlogu za otvaranje stečajnog postupka i  rasprave o pretpostavkama za otvaranje stečajnog postupka nad dužnikom K-N TRUCK j.d.o.o. Varaždin, Zagrebačka ulica 103,  OIB: 86835385504, </w:t>
      </w:r>
      <w:proofErr w:type="spellStart"/>
      <w:r>
        <w:rPr>
          <w:sz w:val="24"/>
          <w:szCs w:val="24"/>
        </w:rPr>
        <w:t>zakazuje</w:t>
      </w:r>
      <w:proofErr w:type="spellEnd"/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</w:rPr>
        <w:t xml:space="preserve">se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Ulica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Braće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Radića</w:t>
      </w:r>
      <w:proofErr w:type="spellEnd"/>
      <w:r>
        <w:rPr>
          <w:sz w:val="24"/>
          <w:szCs w:val="24"/>
        </w:rPr>
        <w:t xml:space="preserve"> 2, soba 223/II </w:t>
      </w:r>
      <w:proofErr w:type="spellStart"/>
      <w:r>
        <w:rPr>
          <w:sz w:val="24"/>
          <w:szCs w:val="24"/>
        </w:rPr>
        <w:t>kat</w:t>
      </w:r>
      <w:proofErr w:type="spellEnd"/>
      <w:r>
        <w:rPr>
          <w:sz w:val="24"/>
          <w:szCs w:val="24"/>
        </w:rPr>
        <w:t>,</w:t>
      </w:r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</w:p>
    <w:p w:rsidRDefault="007269EE" w:rsidP="007269EE" w:rsidR="007269EE">
      <w:pPr>
        <w:ind w:left="720"/>
        <w:jc w:val="both"/>
        <w:rPr>
          <w:sz w:val="24"/>
          <w:szCs w:val="24"/>
          <w:lang w:val="hr-HR"/>
        </w:rPr>
      </w:pPr>
    </w:p>
    <w:p w:rsidRDefault="007269EE" w:rsidP="007269EE" w:rsidR="007269EE">
      <w:pPr>
        <w:ind w:hanging="731" w:left="1440"/>
        <w:jc w:val="center"/>
        <w:rPr>
          <w:sz w:val="24"/>
          <w:szCs w:val="24"/>
          <w:u w:val="single"/>
          <w:lang w:val="hr-HR"/>
        </w:rPr>
      </w:pPr>
      <w:r>
        <w:rPr>
          <w:sz w:val="24"/>
          <w:szCs w:val="24"/>
          <w:u w:val="single"/>
          <w:lang w:val="hr-HR"/>
        </w:rPr>
        <w:t>29. listopada 2018. u 10,30 sati</w:t>
      </w:r>
    </w:p>
    <w:p w:rsidRDefault="007269EE" w:rsidP="007269EE" w:rsidR="007269EE">
      <w:pPr>
        <w:ind w:hanging="731" w:left="1440"/>
        <w:jc w:val="center"/>
        <w:rPr>
          <w:sz w:val="24"/>
          <w:szCs w:val="24"/>
          <w:lang w:val="hr-HR"/>
        </w:rPr>
      </w:pPr>
    </w:p>
    <w:p w:rsidRDefault="007269EE" w:rsidP="007269EE" w:rsidR="007269EE">
      <w:pPr>
        <w:ind w:left="14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na koje se pozivaju pristupiti:</w:t>
      </w:r>
    </w:p>
    <w:p w:rsidRDefault="007269EE" w:rsidP="007269EE" w:rsidR="007269EE">
      <w:pPr>
        <w:ind w:left="1440"/>
        <w:rPr>
          <w:sz w:val="24"/>
          <w:szCs w:val="24"/>
          <w:lang w:val="hr-HR"/>
        </w:rPr>
      </w:pPr>
    </w:p>
    <w:p w:rsidRDefault="007269EE" w:rsidP="007269EE" w:rsidR="007269EE">
      <w:pPr>
        <w:numPr>
          <w:ilvl w:val="0"/>
          <w:numId w:val="47"/>
        </w:num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          -za predlagatelja RH Ministarstvo financija- ŽDO Varaždin, Građansko upravni </w:t>
      </w:r>
    </w:p>
    <w:p w:rsidRDefault="007269EE" w:rsidP="007269EE" w:rsidR="007269EE">
      <w:pPr>
        <w:numPr>
          <w:ilvl w:val="0"/>
          <w:numId w:val="47"/>
        </w:num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odjel</w:t>
      </w:r>
    </w:p>
    <w:p w:rsidRDefault="007269EE" w:rsidP="007269EE" w:rsidR="007269EE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dužnik - K-N TRUCK j.d.o.o. Varaždin, Zagrebačka ulica 103</w:t>
      </w:r>
    </w:p>
    <w:p w:rsidRDefault="007269EE" w:rsidP="007269EE" w:rsidR="007269EE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direktor dužnika –Dražen Đurđević, Varaždin, Zagrebačka 103, putem Policijske uprave Varaždinske, PP Varaždin.</w:t>
      </w:r>
    </w:p>
    <w:p w:rsidRDefault="007269EE" w:rsidP="007269EE" w:rsidR="007269EE">
      <w:pPr>
        <w:jc w:val="both"/>
        <w:rPr>
          <w:sz w:val="24"/>
          <w:szCs w:val="24"/>
          <w:lang w:val="hr-HR"/>
        </w:rPr>
      </w:pPr>
    </w:p>
    <w:p w:rsidRDefault="007269EE" w:rsidP="007269EE" w:rsidR="007269EE">
      <w:pPr>
        <w:ind w:firstLine="156" w:left="267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U Varaždinu 1. listopada 2018.</w:t>
      </w:r>
    </w:p>
    <w:p w:rsidRDefault="007269EE" w:rsidP="007269EE" w:rsidR="007269EE">
      <w:pPr>
        <w:ind w:firstLine="720"/>
        <w:jc w:val="center"/>
        <w:rPr>
          <w:sz w:val="24"/>
          <w:szCs w:val="24"/>
          <w:lang w:val="hr-HR"/>
        </w:rPr>
      </w:pPr>
    </w:p>
    <w:p w:rsidRDefault="007269EE" w:rsidP="007269EE" w:rsidR="007269E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7269EE" w:rsidP="007269EE" w:rsidR="007269E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Marija Levanić-Škerbić,v. r. </w:t>
      </w:r>
    </w:p>
    <w:p w:rsidRDefault="007269EE" w:rsidP="007269EE" w:rsidR="007269EE">
      <w:pPr>
        <w:ind w:firstLine="720"/>
        <w:jc w:val="both"/>
        <w:rPr>
          <w:sz w:val="24"/>
          <w:szCs w:val="24"/>
          <w:lang w:val="hr-HR"/>
        </w:rPr>
      </w:pPr>
    </w:p>
    <w:p w:rsidRDefault="007269EE" w:rsidP="007269EE" w:rsidR="007269E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</w:t>
      </w:r>
      <w:r>
        <w:rPr>
          <w:sz w:val="24"/>
          <w:szCs w:val="24"/>
          <w:lang w:val="hr-HR"/>
        </w:rPr>
        <w:tab/>
        <w:t xml:space="preserve">  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7269EE" w:rsidP="007269EE" w:rsidR="007269E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7269EE" w:rsidP="007269EE" w:rsidR="007269EE">
      <w:pPr>
        <w:jc w:val="both"/>
        <w:rPr>
          <w:szCs w:val="22"/>
          <w:lang w:val="hr-HR"/>
        </w:rPr>
      </w:pPr>
      <w:r>
        <w:rPr>
          <w:szCs w:val="22"/>
          <w:lang w:val="hr-HR"/>
        </w:rPr>
        <w:t>Pouka o pravnom lijeku:</w:t>
      </w:r>
    </w:p>
    <w:p w:rsidRDefault="007269EE" w:rsidP="007269EE" w:rsidR="007269EE">
      <w:pPr>
        <w:jc w:val="both"/>
        <w:rPr>
          <w:szCs w:val="22"/>
          <w:lang w:val="hr-HR"/>
        </w:rPr>
      </w:pPr>
      <w:r>
        <w:rPr>
          <w:szCs w:val="22"/>
          <w:lang w:val="hr-HR"/>
        </w:rPr>
        <w:t>Protiv ovog zaključka posebna žalba nije dopuštena (čl. 42. st. 1. Stečajnog zakona).</w:t>
      </w:r>
    </w:p>
    <w:p w:rsidRDefault="007269EE" w:rsidP="007269EE" w:rsidR="007269EE">
      <w:pPr>
        <w:jc w:val="both"/>
        <w:rPr>
          <w:szCs w:val="22"/>
          <w:lang w:val="hr-HR"/>
        </w:rPr>
      </w:pPr>
    </w:p>
    <w:p w:rsidRDefault="007269EE" w:rsidP="007269EE" w:rsidR="007269EE">
      <w:pPr>
        <w:jc w:val="both"/>
        <w:rPr>
          <w:szCs w:val="22"/>
          <w:lang w:val="hr-HR"/>
        </w:rPr>
      </w:pPr>
      <w:r>
        <w:rPr>
          <w:szCs w:val="22"/>
          <w:lang w:val="hr-HR"/>
        </w:rPr>
        <w:t>DNA:</w:t>
      </w:r>
    </w:p>
    <w:p w:rsidRDefault="007269EE" w:rsidP="007269EE" w:rsidR="007269EE">
      <w:pPr>
        <w:jc w:val="both"/>
        <w:rPr>
          <w:szCs w:val="22"/>
          <w:lang w:val="hr-HR"/>
        </w:rPr>
      </w:pPr>
      <w:r>
        <w:rPr>
          <w:szCs w:val="22"/>
          <w:lang w:val="hr-HR"/>
        </w:rPr>
        <w:t>- dužnik - K-N TRUCK j.d.o.o. Varaždin, Zagrebačka ulica 103</w:t>
      </w:r>
    </w:p>
    <w:p w:rsidRDefault="007269EE" w:rsidP="007269EE" w:rsidR="007269EE">
      <w:pPr>
        <w:jc w:val="both"/>
        <w:rPr>
          <w:szCs w:val="22"/>
          <w:lang w:val="hr-HR"/>
        </w:rPr>
      </w:pPr>
      <w:r>
        <w:rPr>
          <w:szCs w:val="22"/>
          <w:lang w:val="hr-HR"/>
        </w:rPr>
        <w:t>- direktor dužnika –Dražen Đurđević, Varaždin, Zagrebačka 103, putem PU Varaždinske PP Varaždin</w:t>
      </w:r>
    </w:p>
    <w:p w:rsidRDefault="00AE649C" w:rsidP="007269EE" w:rsidR="00AE649C" w:rsidRPr="007269EE"/>
    <w:sectPr w:rsidSect="0032366B" w:rsidR="00AE649C" w:rsidRPr="007269E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9EE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269EE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269EE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29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St-333/2017-11</izvorni_sadrzaj>
    <derivirana_varijabla naziv="DomainObject.Oznaka_1">St-333/2017-11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K-N TRUCK jednostavno društvo s ograničenom odgovornošću za trgovinu i usluge zastupanog po punomoćniku Željko Nemet; Dražen Đurđević</izvorni_sadrzaj>
    <derivirana_varijabla naziv="DomainObject.Predmet.ProtustrankaFormated_1">  K-N TRUCK jednostavno društvo s ograničenom odgovornošću za trgovinu i usluge zastupanog po punomoćniku Željko Nemet; Dražen Đurđević</derivirana_varijabla>
  </DomainObject.Predmet.ProtustrankaFormated>
  <DomainObject.Predmet.ProtustrankaFormatedOIB>
    <izvorni_sadrzaj>  K-N TRUCK jednostavno društvo s ograničenom odgovornošću za trgovinu i usluge, OIB 86835385504 zastupanog po punomoćniku Željko Nemet; Dražen Đurđević</izvorni_sadrzaj>
    <derivirana_varijabla naziv="DomainObject.Predmet.ProtustrankaFormatedOIB_1">  K-N TRUCK jednostavno društvo s ograničenom odgovornošću za trgovinu i usluge, OIB 86835385504 zastupanog po punomoćniku Željko Nemet; Dražen Đurđević</derivirana_varijabla>
  </DomainObject.Predmet.ProtustrankaFormatedOIB>
  <DomainObject.Predmet.ProtustrankaFormatedWithAdress>
    <izvorni_sadrzaj> K-N TRUCK jednostavno društvo s ograničenom odgovornošću za trgovinu i usluge, Slakovec 63, 40000 Slakovec zastupanog po punomoćniku Željko Nemet; Dražen Đurđević</izvorni_sadrzaj>
    <derivirana_varijabla naziv="DomainObject.Predmet.ProtustrankaFormatedWithAdress_1"> K-N TRUCK jednostavno društvo s ograničenom odgovornošću za trgovinu i usluge, Slakovec 63, 40000 Slakovec zastupanog po punomoćniku Željko Nemet; Dražen Đurđević</derivirana_varijabla>
  </DomainObject.Predmet.ProtustrankaFormatedWithAdress>
  <DomainObject.Predmet.ProtustrankaFormatedWithAdressOIB>
    <izvorni_sadrzaj> K-N TRUCK jednostavno društvo s ograničenom odgovornošću za trgovinu i usluge, OIB 86835385504, Slakovec 63, 40000 Slakovec zastupanog po punomoćniku Željko Nemet; Dražen Đurđević</izvorni_sadrzaj>
    <derivirana_varijabla naziv="DomainObject.Predmet.ProtustrankaFormatedWithAdressOIB_1"> K-N TRUCK jednostavno društvo s ograničenom odgovornošću za trgovinu i usluge, OIB 86835385504, Slakovec 63, 40000 Slakovec zastupanog po punomoćniku Željko Nemet; Dražen Đurđević</derivirana_varijabla>
  </DomainObject.Predmet.ProtustrankaFormatedWithAdressOIB>
  <DomainObject.Predmet.ProtustrankaWithAdress>
    <izvorni_sadrzaj>K-N TRUCK jednostavno društvo s ograničenom odgovornošću za trgovinu i usluge Slakovec 63, 40000 Slakovec</izvorni_sadrzaj>
    <derivirana_varijabla naziv="DomainObject.Predmet.ProtustrankaWithAdress_1">K-N TRUCK jednostavno društvo s ograničenom odgovornošću za trgovinu i usluge Slakovec 63, 40000 Slakovec</derivirana_varijabla>
  </DomainObject.Predmet.ProtustrankaWithAdress>
  <DomainObject.Predmet.ProtustrankaWithAdressOIB>
    <izvorni_sadrzaj>K-N TRUCK jednostavno društvo s ograničenom odgovornošću za trgovinu i usluge, OIB 86835385504, Slakovec 63, 40000 Slakovec</izvorni_sadrzaj>
    <derivirana_varijabla naziv="DomainObject.Predmet.ProtustrankaWithAdressOIB_1">K-N TRUCK jednostavno društvo s ograničenom odgovornošću za trgovinu i usluge, OIB 86835385504, Slakovec 63, 40000 Slakovec</derivirana_varijabla>
  </DomainObject.Predmet.ProtustrankaWithAdressOIB>
  <DomainObject.Predmet.ProtustrankaNazivFormated>
    <izvorni_sadrzaj>K-N TRUCK jednostavno društvo s ograničenom odgovornošću za trgovinu i usluge</izvorni_sadrzaj>
    <derivirana_varijabla naziv="DomainObject.Predmet.ProtustrankaNazivFormated_1">K-N TRUCK jednostavno društvo s ograničenom odgovornošću za trgovinu i usluge</derivirana_varijabla>
  </DomainObject.Predmet.ProtustrankaNazivFormated>
  <DomainObject.Predmet.ProtustrankaNazivFormatedOIB>
    <izvorni_sadrzaj>K-N TRUCK jednostavno društvo s ograničenom odgovornošću za trgovinu i usluge, OIB 86835385504</izvorni_sadrzaj>
    <derivirana_varijabla naziv="DomainObject.Predmet.ProtustrankaNazivFormatedOIB_1">K-N TRUCK jednostavno društvo s ograničenom odgovornošću za trgovinu i usluge, OIB 86835385504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110422.59</izvorni_sadrzaj>
    <derivirana_varijabla naziv="DomainObject.Predmet.TrenutnaVrijednost_1">110422.59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K-N TRUCK jednostavno društvo s ograničenom odgovornošću za trgovinu i usluge zastupanog po punomoćniku Željko Nemet; Dražen Đurđević</item>
    </izvorni_sadrzaj>
    <derivirana_varijabla naziv="DomainObject.Predmet.ProtuStrankaListFormated_1">
      <item>K-N TRUCK jednostavno društvo s ograničenom odgovornošću za trgovinu i usluge zastupanog po punomoćniku Željko Nemet; Dražen Đurđević</item>
    </derivirana_varijabla>
  </DomainObject.Predmet.ProtuStrankaListFormated>
  <DomainObject.Predmet.ProtuStrankaListFormatedOIB>
    <izvorni_sadrzaj>
      <item>K-N TRUCK jednostavno društvo s ograničenom odgovornošću za trgovinu i usluge, OIB 86835385504 zastupanog po punomoćniku Željko Nemet; Dražen Đurđević</item>
    </izvorni_sadrzaj>
    <derivirana_varijabla naziv="DomainObject.Predmet.ProtuStrankaListFormatedOIB_1">
      <item>K-N TRUCK jednostavno društvo s ograničenom odgovornošću za trgovinu i usluge, OIB 86835385504 zastupanog po punomoćniku Željko Nemet; Dražen Đurđević</item>
    </derivirana_varijabla>
  </DomainObject.Predmet.ProtuStrankaListFormatedOIB>
  <DomainObject.Predmet.ProtuStrankaListFormatedWithAdress>
    <izvorni_sadrzaj>
      <item>K-N TRUCK jednostavno društvo s ograničenom odgovornošću za trgovinu i usluge, Slakovec 63, 40000 Slakovec zastupanog po punomoćniku Željko Nemet; Dražen Đurđević</item>
    </izvorni_sadrzaj>
    <derivirana_varijabla naziv="DomainObject.Predmet.ProtuStrankaListFormatedWithAdress_1">
      <item>K-N TRUCK jednostavno društvo s ograničenom odgovornošću za trgovinu i usluge, Slakovec 63, 40000 Slakovec zastupanog po punomoćniku Željko Nemet; Dražen Đurđević</item>
    </derivirana_varijabla>
  </DomainObject.Predmet.ProtuStrankaListFormatedWithAdress>
  <DomainObject.Predmet.ProtuStrankaListFormatedWithAdressOIB>
    <izvorni_sadrzaj>
      <item>K-N TRUCK jednostavno društvo s ograničenom odgovornošću za trgovinu i usluge, OIB 86835385504, Slakovec 63, 40000 Slakovec zastupanog po punomoćniku Željko Nemet; Dražen Đurđević</item>
    </izvorni_sadrzaj>
    <derivirana_varijabla naziv="DomainObject.Predmet.ProtuStrankaListFormatedWithAdressOIB_1">
      <item>K-N TRUCK jednostavno društvo s ograničenom odgovornošću za trgovinu i usluge, OIB 86835385504, Slakovec 63, 40000 Slakovec zastupanog po punomoćniku Željko Nemet; Dražen Đurđević</item>
    </derivirana_varijabla>
  </DomainObject.Predmet.ProtuStrankaListFormatedWithAdressOIB>
  <DomainObject.Predmet.ProtuStrankaListNazivFormated>
    <izvorni_sadrzaj>
      <item>K-N TRUCK jednostavno društvo s ograničenom odgovornošću za trgovinu i usluge</item>
    </izvorni_sadrzaj>
    <derivirana_varijabla naziv="DomainObject.Predmet.ProtuStrankaListNazivFormated_1">
      <item>K-N TRUCK jednostavno društvo s ograničenom odgovornošću za trgovinu i usluge</item>
    </derivirana_varijabla>
  </DomainObject.Predmet.ProtuStrankaListNazivFormated>
  <DomainObject.Predmet.ProtuStrankaListNazivFormatedOIB>
    <izvorni_sadrzaj>
      <item>K-N TRUCK jednostavno društvo s ograničenom odgovornošću za trgovinu i usluge, OIB 86835385504</item>
    </izvorni_sadrzaj>
    <derivirana_varijabla naziv="DomainObject.Predmet.ProtuStrankaListNazivFormatedOIB_1">
      <item>K-N TRUCK jednostavno društvo s ograničenom odgovornošću za trgovinu i usluge, OIB 86835385504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Sudski registar</item>
      <item>Željko Nemet punomoćnik sudionika u postupku K-N TRUCK jednostavno društvo s ograničenom odgovornošću za trgovinu i usluge</item>
      <item>Dragoslav Zuber</item>
      <item>Dražen Đurđević punomoćnik sudionika u postupku K-N TRUCK jednostavno društvo s ograničenom odgovornošću za trgovinu i usluge</item>
    </izvorni_sadrzaj>
    <derivirana_varijabla naziv="DomainObject.Predmet.OstaliListFormated_1">
      <item>Županijsko državno odvjetništvo u Varaždinu punomoćnik sudionika u postupku REPUBLIKA HRVATSKA MINISTARSTVO FINANCIJA</item>
      <item>Sudski registar</item>
      <item>Željko Nemet punomoćnik sudionika u postupku K-N TRUCK jednostavno društvo s ograničenom odgovornošću za trgovinu i usluge</item>
      <item>Dragoslav Zuber</item>
      <item>Dražen Đurđević punomoćnik sudionika u postupku K-N TRUCK jednostavno društvo s ograničenom odgovornošću za trgovinu i usluge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Sudski registar</item>
      <item>Željko Nemet, OIB 65770290609 punomoćnik sudionika u postupku K-N TRUCK jednostavno društvo s ograničenom odgovornošću za trgovinu i usluge</item>
      <item>Dragoslav Zuber</item>
      <item>Dražen Đurđević, OIB 86575257295 punomoćnik sudionika u postupku K-N TRUCK jednostavno društvo s ograničenom odgovornošću za trgovinu i usluge</item>
    </izvorni_sadrzaj>
    <derivirana_varijabla naziv="DomainObject.Predmet.OstaliListFormatedOIB_1">
      <item>Županijsko državno odvjetništvo u Varaždinu punomoćnik sudionika u postupku REPUBLIKA HRVATSKA MINISTARSTVO FINANCIJA</item>
      <item>Sudski registar</item>
      <item>Željko Nemet, OIB 65770290609 punomoćnik sudionika u postupku K-N TRUCK jednostavno društvo s ograničenom odgovornošću za trgovinu i usluge</item>
      <item>Dragoslav Zuber</item>
      <item>Dražen Đurđević, OIB 86575257295 punomoćnik sudionika u postupku K-N TRUCK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Sudski registar</item>
      <item>Željko Nemet, Hlapičina 139, 40313 Hlapičina punomoćnik sudionika u postupku K-N TRUCK jednostavno društvo s ograničenom odgovornošću za trgovinu i usluge</item>
      <item>Dragoslav Zuber, Braće Radića 7, 42000 Varaždin</item>
      <item>Dražen Đurđević, Zagrebačka Ulica 103, 42000 Varaždin punomoćnik sudionika u postupku K-N TRUCK jednostavno društvo s ograničenom odgovornošću za trgovinu i usluge</item>
    </izvorni_sadrzaj>
    <derivirana_varijabla naziv="DomainObject.Predmet.OstaliListFormatedWithAdress_1">
      <item>Županijsko državno odvjetništvo u Varaždinu punomoćnik sudionika u postupku REPUBLIKA HRVATSKA MINISTARSTVO FINANCIJA</item>
      <item>Sudski registar</item>
      <item>Željko Nemet, Hlapičina 139, 40313 Hlapičina punomoćnik sudionika u postupku K-N TRUCK jednostavno društvo s ograničenom odgovornošću za trgovinu i usluge</item>
      <item>Dragoslav Zuber, Braće Radića 7, 42000 Varaždin</item>
      <item>Dražen Đurđević, Zagrebačka Ulica 103, 42000 Varaždin punomoćnik sudionika u postupku K-N TRUCK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Sudski registar</item>
      <item>Željko Nemet, OIB 65770290609, Hlapičina 139, 40313 Hlapičina punomoćnik sudionika u postupku K-N TRUCK jednostavno društvo s ograničenom odgovornošću za trgovinu i usluge</item>
      <item>Dragoslav Zuber, Braće Radića 7, 42000 Varaždin</item>
      <item>Dražen Đurđević, OIB 86575257295, Zagrebačka Ulica 103, 42000 Varaždin punomoćnik sudionika u postupku K-N TRUCK jednostavno društvo s ograničenom odgovornošću za trgovinu i usluge</item>
    </izvorni_sadrzaj>
    <derivirana_varijabla naziv="DomainObject.Predmet.OstaliListFormatedWithAdressOIB_1">
      <item>Županijsko državno odvjetništvo u Varaždinu punomoćnik sudionika u postupku REPUBLIKA HRVATSKA MINISTARSTVO FINANCIJA</item>
      <item>Sudski registar</item>
      <item>Željko Nemet, OIB 65770290609, Hlapičina 139, 40313 Hlapičina punomoćnik sudionika u postupku K-N TRUCK jednostavno društvo s ograničenom odgovornošću za trgovinu i usluge</item>
      <item>Dragoslav Zuber, Braće Radića 7, 42000 Varaždin</item>
      <item>Dražen Đurđević, OIB 86575257295, Zagrebačka Ulica 103, 42000 Varaždin punomoćnik sudionika u postupku K-N TRUCK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Varaždinu</item>
      <item>Sudski registar</item>
      <item>Željko Nemet</item>
      <item>Dragoslav Zuber</item>
      <item>Dražen Đurđević</item>
    </izvorni_sadrzaj>
    <derivirana_varijabla naziv="DomainObject.Predmet.OstaliListNazivFormated_1">
      <item>Županijsko državno odvjetništvo u Varaždinu</item>
      <item>Sudski registar</item>
      <item>Željko Nemet</item>
      <item>Dragoslav Zuber</item>
      <item>Dražen Đurđević</item>
    </derivirana_varijabla>
  </DomainObject.Predmet.OstaliListNazivFormated>
  <DomainObject.Predmet.OstaliListNazivFormatedOIB>
    <izvorni_sadrzaj>
      <item>Županijsko državno odvjetništvo u Varaždinu</item>
      <item>Sudski registar</item>
      <item>Željko Nemet, OIB 65770290609</item>
      <item>Dragoslav Zuber</item>
      <item>Dražen Đurđević, OIB 86575257295</item>
    </izvorni_sadrzaj>
    <derivirana_varijabla naziv="DomainObject.Predmet.OstaliListNazivFormatedOIB_1">
      <item>Županijsko državno odvjetništvo u Varaždinu</item>
      <item>Sudski registar</item>
      <item>Željko Nemet, OIB 65770290609</item>
      <item>Dragoslav Zuber</item>
      <item>Dražen Đurđević, OIB 86575257295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St-333/2017-11</izvorni_sadrzaj>
    <derivirana_varijabla naziv="DomainObject.PoslovniBrojDokumenta_1">St-333/2017-11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K-N TRUCK jednostavno društvo s ograničenom odgovornošću za trgovinu i usluge</izvorni_sadrzaj>
    <derivirana_varijabla naziv="DomainObject.Predmet.ProtustrankaIDrugi_1">K-N TRUCK jednostavno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K-N TRUCK jednostavno društvo s ograničenom odgovornošću za trgovinu i usluge, OIB 86835385504, Slakovec 63, 40000 Slakovec</izvorni_sadrzaj>
    <derivirana_varijabla naziv="DomainObject.Predmet.ProtustrankaIDrugiAdressOIB_1">K-N TRUCK jednostavno društvo s ograničenom odgovornošću za trgovinu i usluge, OIB 86835385504, Slakovec 63, 40000 Slakovec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K-N TRUCK jednostavno društvo s ograničenom odgovornošću za trgovinu i usluge</item>
      <item>REPUBLIKA HRVATSKA MINISTARSTVO FINANCIJA</item>
      <item>Županijsko državno odvjetništvo u Varaždinu</item>
      <item>Sudski registar</item>
      <item>Željko Nemet</item>
      <item>Dragoslav Zuber</item>
      <item>Dražen Đurđević</item>
    </izvorni_sadrzaj>
    <derivirana_varijabla naziv="DomainObject.Predmet.SudioniciListNaziv_1">
      <item>K-N TRUCK jednostavno društvo s ograničenom odgovornošću za trgovinu i usluge</item>
      <item>REPUBLIKA HRVATSKA MINISTARSTVO FINANCIJA</item>
      <item>Županijsko državno odvjetništvo u Varaždinu</item>
      <item>Sudski registar</item>
      <item>Željko Nemet</item>
      <item>Dragoslav Zuber</item>
      <item>Dražen Đurđević</item>
    </derivirana_varijabla>
  </DomainObject.Predmet.SudioniciListNaziv>
  <DomainObject.Predmet.SudioniciListAdressOIB>
    <izvorni_sadrzaj>
      <item>K-N TRUCK jednostavno društvo s ograničenom odgovornošću za trgovinu i usluge, OIB 86835385504, Slakovec 63,40000 Slakovec</item>
      <item>REPUBLIKA HRVATSKA MINISTARSTVO FINANCIJA, OIB 18683136487, Katančićeva 5,10000 Zagreb</item>
      <item>Županijsko državno odvjetništvo u Varaždinu</item>
      <item>Sudski registar</item>
      <item>Željko Nemet, OIB 65770290609, Hlapičina 139,40313 Hlapičina</item>
      <item>Dragoslav Zuber, Braće Radića 7,42000 Varaždin</item>
      <item>Dražen Đurđević, OIB 86575257295, Zagrebačka Ulica 103,42000 Varaždin</item>
    </izvorni_sadrzaj>
    <derivirana_varijabla naziv="DomainObject.Predmet.SudioniciListAdressOIB_1">
      <item>K-N TRUCK jednostavno društvo s ograničenom odgovornošću za trgovinu i usluge, OIB 86835385504, Slakovec 63,40000 Slakovec</item>
      <item>REPUBLIKA HRVATSKA MINISTARSTVO FINANCIJA, OIB 18683136487, Katančićeva 5,10000 Zagreb</item>
      <item>Županijsko državno odvjetništvo u Varaždinu</item>
      <item>Sudski registar</item>
      <item>Željko Nemet, OIB 65770290609, Hlapičina 139,40313 Hlapičina</item>
      <item>Dragoslav Zuber, Braće Radića 7,42000 Varaždin</item>
      <item>Dražen Đurđević, OIB 86575257295, Zagrebačka Ulica 103,42000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318A2-C9FE-4090-B792-EF5DE0905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1248</properties:Characters>
  <properties:Lines>44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2018-10-01T10:24:00Z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St-333/2017-11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