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1ee9" w14:paraId="34c1ee9" w:rsidRDefault="00B8032A" w:rsidP="00910611" w:rsidR="00B8032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32A" w:rsidP="00910611" w:rsidR="00B8032A">
      <w:r>
        <w:rPr>
          <w:rFonts w:eastAsia="MS Mincho"/>
        </w:rPr>
        <w:t xml:space="preserve">   REPUBLIKA HRVATSKA</w:t>
      </w:r>
    </w:p>
    <w:p w:rsidRDefault="00B8032A" w:rsidP="00910611" w:rsidR="00B8032A">
      <w:r>
        <w:rPr>
          <w:rFonts w:eastAsia="MS Mincho"/>
        </w:rPr>
        <w:t>TRGOVAČKI SUD U RIJECI</w:t>
      </w:r>
    </w:p>
    <w:p w:rsidRDefault="00B8032A" w:rsidR="00B8032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E514A8">
        <w:t>19</w:t>
      </w:r>
      <w:r w:rsidR="00931AD4">
        <w:t>. srpnja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E514A8">
        <w:t>siječnja 2015.</w:t>
      </w:r>
      <w:r>
        <w:t xml:space="preserve"> do </w:t>
      </w:r>
      <w:r w:rsidR="003F50A7">
        <w:t>30. lipnja</w:t>
      </w:r>
      <w:r>
        <w:t xml:space="preserve"> </w:t>
      </w:r>
      <w:r w:rsidR="00E514A8">
        <w:t>2015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E514A8">
        <w:t>2.026,82</w:t>
      </w:r>
      <w:r w:rsidR="007626A4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E478C8" w:rsidR="003B2503">
      <w:pPr>
        <w:ind w:firstLine="708"/>
        <w:jc w:val="both"/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E514A8">
        <w:rPr>
          <w:bCs/>
        </w:rPr>
        <w:t>18. svibnja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E514A8" w:rsidRPr="00E514A8">
        <w:rPr>
          <w:bCs/>
        </w:rPr>
        <w:t>01. siječnja 2015. do 30. lipnja 2015. godine u ukupnom iznosu od 2.026,82 kn</w:t>
      </w:r>
      <w:r w:rsidR="00931AD4" w:rsidRPr="00931AD4">
        <w:rPr>
          <w:bCs/>
        </w:rPr>
        <w:t>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E514A8">
        <w:t>putni trošak na relaciji Pula – Rijeka – Pula dana 10. ožujka 2015. godine u iznosu 408,00 kn (204 km x 2,00 kn/km), trošak parkirne naknade u iznosu 18,00 kn, putni trošak loko vožnje u ukupnom iznosu od 936,00 kn (468 km x 2,00 kn/km)  trošak telefona u iznosu 266,53 kn (šest računa, 20%) i trošak interneta u iznosu 398,29 kn (šest računa, 20%).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E514A8" w:rsidRPr="00E514A8">
        <w:rPr>
          <w:bCs/>
        </w:rPr>
        <w:t xml:space="preserve">01. siječnja 2015. do 30. lipnja 2015.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društva, Općinski sud Pula, obilazak nekretnine)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E514A8">
        <w:t>19</w:t>
      </w:r>
      <w:r w:rsidR="00931AD4">
        <w:t>. srpnja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E514A8">
        <w:rPr>
          <w:sz w:val="20"/>
          <w:szCs w:val="20"/>
        </w:rPr>
        <w:t>19</w:t>
      </w:r>
      <w:r w:rsidR="00931AD4">
        <w:rPr>
          <w:sz w:val="20"/>
          <w:szCs w:val="20"/>
        </w:rPr>
        <w:t>.7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3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E514A8">
      <w:t>543</w:t>
    </w:r>
    <w:r w:rsidR="00197AD8">
      <w:t>/2013-</w:t>
    </w:r>
    <w:r w:rsidR="00E514A8">
      <w:t>180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8032A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803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32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803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32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izvorni_sadrzaj>
    <derivirana_varijabla naziv="DomainObject.Predmet.OstaliListFormated_1"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izvorni_sadrzaj>
    <derivirana_varijabla naziv="DomainObject.Predmet.OstaliListFormatedOIB_1"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ACCORD STUDIO društvo s ograničenom odgovornošću za proizvodnju, trgovinu i usluge i servisiranje vatrogasnih aparata, Trinajstićeva 13, 52100 Pula</item>
      <item>Davor Pentek, Borik 5, 52100 Pula</item>
      <item>MICHELE građevinarstvo d. o. o., Braće Čeh 14, 52100 Pula</item>
      <item>odvj. društvo ČOHILJ &amp; ROVIS j.t.d., Dalmatinova 4, 52100 Pula</item>
      <item>Juraj Marinić, Gundulićeva 5, 31000 Osijek</item>
      <item>Željko Perčinlić</item>
      <item>FÖRCH društvo s ograničenom odgovornošću za trgovinu i usluge, Velika cesta 34, 10020 Odra</item>
      <item>Lena Čop</item>
      <item>ZK-GRAĐENJE d.o.o. za projektiranje, građenje i nadzor nad građenjem, Vukomerec 16, Zagreb</item>
      <item>Luka Šumberac</item>
      <item>STEFANOVIĆ&amp;VRDELJA-ODVJETNIČKO DRUŠTVO, Banjavčićeva 22, 10000 Zagreb</item>
      <item>Biljana Grozdanić</item>
      <item>TEHNOMAR d.o.o. za izdavačku djelatnost i promidžbu, Froudeova 50, Zagreb</item>
      <item>Andreja Štalengar</item>
      <item>FINA RIJEKA, FRANA KURELCA, 51000 Rijeka</item>
      <item>Arlena Čop</item>
      <item>VIRKONT, poslovne, ekonomske i organizacijske usluge, d. o. o., Marijanijeva 11, 52100 Pula</item>
      <item>Goran Čalić</item>
      <item>STUDIO ZELENE GRADNJE d.o.o., J. Žakna 2, 52100 Pula</item>
      <item>Hrvatski Telekom d.d., Roberta Frangeša Mihanovića 9, 10000 Zagreb</item>
      <item>LUKA ŠUMBERAC, Flanatička 16, 52100 Pula</item>
      <item>D i T 1990 Proizvodnja, trgovina i usluge d. o. o., Rizzijeva 23, 52100 Pula</item>
      <item>INKASO.HR d.o.o., L. Jagera 5, 31000 Osijek</item>
      <item>Aleksandar Kneš, Mutilska 8,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ACCORD STUDIO društvo s ograničenom odgovornošću za proizvodnju, trgovinu i usluge i servisiranje vatrogasnih aparata, Trinajstićeva 13, 52100 Pula</item>
      <item>Davor Pentek, Borik 5, 52100 Pula</item>
      <item>MICHELE građevinarstvo d. o. o., Braće Čeh 14, 52100 Pula</item>
      <item>odvj. društvo ČOHILJ &amp; ROVIS j.t.d., Dalmatinova 4, 52100 Pula</item>
      <item>Juraj Marinić, Gundulićeva 5, 31000 Osijek</item>
      <item>Željko Perčinlić</item>
      <item>FÖRCH društvo s ograničenom odgovornošću za trgovinu i usluge, Velika cesta 34, 10020 Odra</item>
      <item>Lena Čop</item>
      <item>ZK-GRAĐENJE d.o.o. za projektiranje, građenje i nadzor nad građenjem, Vukomerec 16, Zagreb</item>
      <item>Luka Šumberac</item>
      <item>STEFANOVIĆ&amp;VRDELJA-ODVJETNIČKO DRUŠTVO, Banjavčićeva 22, 10000 Zagreb</item>
      <item>Biljana Grozdanić</item>
      <item>TEHNOMAR d.o.o. za izdavačku djelatnost i promidžbu, Froudeova 50, Zagreb</item>
      <item>Andreja Štalengar</item>
      <item>FINA RIJEKA, FRANA KURELCA, 51000 Rijeka</item>
      <item>Arlena Čop</item>
      <item>VIRKONT, poslovne, ekonomske i organizacijske usluge, d. o. o., Marijanijeva 11, 52100 Pula</item>
      <item>Goran Čalić</item>
      <item>STUDIO ZELENE GRADNJE d.o.o., J. Žakna 2, 52100 Pula</item>
      <item>Hrvatski Telekom d.d., Roberta Frangeša Mihanovića 9, 10000 Zagreb</item>
      <item>LUKA ŠUMBERAC, Flanatička 16, 52100 Pula</item>
      <item>D i T 1990 Proizvodnja, trgovina i usluge d. o. o., Rizzijeva 23, 52100 Pula</item>
      <item>INKASO.HR d.o.o., L. Jagera 5, 31000 Osijek</item>
      <item>Aleksandar Kneš, Mutilska 8,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ACCORD STUDIO društvo s ograničenom odgovornošću za proizvodnju, trgovinu i usluge i servisiranje vatrogasnih aparata,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Juraj Marinić, OIB 90945508373, Gundulićeva 5, 31000 Osijek</item>
      <item>Željko Perčinlić</item>
      <item>FÖRCH društvo s ograničenom odgovornošću za trgovinu i usluge, OIB 74056056752, Velika cesta 34, 10020 Odra</item>
      <item>Lena Čop</item>
      <item>ZK-GRAĐENJE d.o.o. za projektiranje, građenje i nadzor nad građenjem, OIB 97957586267, Vukomerec 16, Zagreb</item>
      <item>Luka Šumberac</item>
      <item>STEFANOVIĆ&amp;VRDELJA-ODVJETNIČKO DRUŠTVO, OIB 16998632083, Banjavčićeva 22, 10000 Zagreb</item>
      <item>Biljana Grozdanić</item>
      <item>TEHNOMAR d.o.o. za izdavačku djelatnost i promidžbu, OIB 57699883158, Froudeova 50, Zagreb</item>
      <item>Andreja Štalengar</item>
      <item>FINA RIJEKA, FRANA KURELCA, 51000 Rijeka</item>
      <item>Arlena Čop</item>
      <item>VIRKONT, poslovne, ekonomske i organizacijske usluge, d. o. o., OIB 06666108336, Marijanijeva 11, 52100 Pula</item>
      <item>Goran Čalić</item>
      <item>STUDIO ZELENE GRADNJE d.o.o., J. Žakna 2, 52100 Pula</item>
      <item>Hrvatski Telekom d.d., OIB 81793146560, Roberta Frangeša Mihanovića 9, 10000 Zagreb</item>
      <item>LUKA ŠUMBERAC, Flanatička 16, 52100 Pula</item>
      <item>D i T 1990 Proizvodnja, trgovina i usluge d. o. o., OIB 72467408461, Rizzijeva 23, 52100 Pula</item>
      <item>INKASO.HR d.o.o., L. Jagera 5, 31000 Osijek</item>
      <item>Aleksandar Kneš, OIB 41550457217, Mutilska 8,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ACCORD STUDIO društvo s ograničenom odgovornošću za proizvodnju, trgovinu i usluge i servisiranje vatrogasnih aparata,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Juraj Marinić, OIB 90945508373, Gundulićeva 5, 31000 Osijek</item>
      <item>Željko Perčinlić</item>
      <item>FÖRCH društvo s ograničenom odgovornošću za trgovinu i usluge, OIB 74056056752, Velika cesta 34, 10020 Odra</item>
      <item>Lena Čop</item>
      <item>ZK-GRAĐENJE d.o.o. za projektiranje, građenje i nadzor nad građenjem, OIB 97957586267, Vukomerec 16, Zagreb</item>
      <item>Luka Šumberac</item>
      <item>STEFANOVIĆ&amp;VRDELJA-ODVJETNIČKO DRUŠTVO, OIB 16998632083, Banjavčićeva 22, 10000 Zagreb</item>
      <item>Biljana Grozdanić</item>
      <item>TEHNOMAR d.o.o. za izdavačku djelatnost i promidžbu, OIB 57699883158, Froudeova 50, Zagreb</item>
      <item>Andreja Štalengar</item>
      <item>FINA RIJEKA, FRANA KURELCA, 51000 Rijeka</item>
      <item>Arlena Čop</item>
      <item>VIRKONT, poslovne, ekonomske i organizacijske usluge, d. o. o., OIB 06666108336, Marijanijeva 11, 52100 Pula</item>
      <item>Goran Čalić</item>
      <item>STUDIO ZELENE GRADNJE d.o.o., J. Žakna 2, 52100 Pula</item>
      <item>Hrvatski Telekom d.d., OIB 81793146560, Roberta Frangeša Mihanovića 9, 10000 Zagreb</item>
      <item>LUKA ŠUMBERAC, Flanatička 16, 52100 Pula</item>
      <item>D i T 1990 Proizvodnja, trgovina i usluge d. o. o., OIB 72467408461, Rizzijeva 23, 52100 Pula</item>
      <item>INKASO.HR d.o.o., L. Jagera 5, 31000 Osijek</item>
      <item>Aleksandar Kneš, OIB 41550457217, Mutilska 8,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izvorni_sadrzaj>
    <derivirana_varijabla naziv="DomainObject.Predmet.OstaliListNazivFormated_1"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izvorni_sadrzaj>
    <derivirana_varijabla naziv="DomainObject.Predmet.OstaliListNazivFormatedOIB_1"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društvo s ograničenom odgovornošću za proizvodnju, trgovinu i usluge i servisiranje vatrogasnih aparata,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Juraj Marinić, OIB 90945508373, Gundulićeva 5,31000 Osijek</item>
      <item>Željko Perčinlić</item>
      <item>FÖRCH društvo s ograničenom odgovornošću za trgovinu i usluge, OIB 74056056752, Velika cesta 34,10020 Odra</item>
      <item>Lena Čop</item>
      <item>ZK-GRAĐENJE d.o.o. za projektiranje, građenje i nadzor nad građenjem, OIB 97957586267, Vukomerec 16,Zagreb</item>
      <item>Luka Šumberac</item>
      <item>STEFANOVIĆ&amp;VRDELJA-ODVJETNIČKO DRUŠTVO, OIB 16998632083, Banjavčićeva 22,10000 Zagreb</item>
      <item>Biljana Grozdanić</item>
      <item>TEHNOMAR d.o.o. za izdavačku djelatnost i promidžbu, OIB 57699883158, Froudeova 50,Zagreb</item>
      <item>Andreja Štalengar</item>
      <item>FINA RIJEKA, FRANA KURELCA,51000 Rijeka</item>
      <item>Arlena Čop</item>
      <item>VIRKONT, poslovne, ekonomske i organizacijske usluge, d. o. o., OIB 06666108336, Marijanijeva 11,52100 Pula</item>
      <item>Goran Čalić</item>
      <item>STUDIO ZELENE GRADNJE d.o.o., J. Žakna 2,52100 Pula</item>
      <item>Hrvatski Telekom d.d., OIB 81793146560, Roberta Frangeša Mihanovića 9,10000 Zagreb</item>
      <item>LUKA ŠUMBERAC, Flanatička 16,52100 Pula</item>
      <item>D i T 1990 Proizvodnja, trgovina i usluge d. o. o., OIB 72467408461, Rizzijeva 23,52100 Pula</item>
      <item>INKASO.HR d.o.o., L. Jagera 5,31000 Osijek</item>
      <item>Aleksandar Kneš, OIB 41550457217, Mutilska 8,52100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društvo s ograničenom odgovornošću za proizvodnju, trgovinu i usluge i servisiranje vatrogasnih aparata,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Juraj Marinić, OIB 90945508373, Gundulićeva 5,31000 Osijek</item>
      <item>Željko Perčinlić</item>
      <item>FÖRCH društvo s ograničenom odgovornošću za trgovinu i usluge, OIB 74056056752, Velika cesta 34,10020 Odra</item>
      <item>Lena Čop</item>
      <item>ZK-GRAĐENJE d.o.o. za projektiranje, građenje i nadzor nad građenjem, OIB 97957586267, Vukomerec 16,Zagreb</item>
      <item>Luka Šumberac</item>
      <item>STEFANOVIĆ&amp;VRDELJA-ODVJETNIČKO DRUŠTVO, OIB 16998632083, Banjavčićeva 22,10000 Zagreb</item>
      <item>Biljana Grozdanić</item>
      <item>TEHNOMAR d.o.o. za izdavačku djelatnost i promidžbu, OIB 57699883158, Froudeova 50,Zagreb</item>
      <item>Andreja Štalengar</item>
      <item>FINA RIJEKA, FRANA KURELCA,51000 Rijeka</item>
      <item>Arlena Čop</item>
      <item>VIRKONT, poslovne, ekonomske i organizacijske usluge, d. o. o., OIB 06666108336, Marijanijeva 11,52100 Pula</item>
      <item>Goran Čalić</item>
      <item>STUDIO ZELENE GRADNJE d.o.o., J. Žakna 2,52100 Pula</item>
      <item>Hrvatski Telekom d.d., OIB 81793146560, Roberta Frangeša Mihanovića 9,10000 Zagreb</item>
      <item>LUKA ŠUMBERAC, Flanatička 16,52100 Pula</item>
      <item>D i T 1990 Proizvodnja, trgovina i usluge d. o. o., OIB 72467408461, Rizzijeva 23,52100 Pula</item>
      <item>INKASO.HR d.o.o., L. Jagera 5,31000 Osijek</item>
      <item>Aleksandar Kneš, OIB 41550457217, Mutilska 8,52100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00102964859</item>
      <item>, OIB null</item>
      <item>, OIB 29870352634</item>
      <item>, OIB 78955904634</item>
      <item>, OIB 90945508373</item>
      <item>, OIB null</item>
      <item>, OIB 74056056752</item>
      <item>, OIB null</item>
      <item>, OIB 97957586267</item>
      <item>, OIB null</item>
      <item>, OIB 16998632083</item>
      <item>, OIB null</item>
      <item>, OIB 57699883158</item>
      <item>, OIB null</item>
      <item>, OIB null</item>
      <item>, OIB null</item>
      <item>, OIB 06666108336</item>
      <item>, OIB null</item>
      <item>, OIB null</item>
      <item>, OIB 81793146560</item>
      <item>, OIB null</item>
      <item>, OIB 72467408461</item>
      <item>, OIB null</item>
      <item>, OIB 41550457217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00102964859</item>
      <item>, OIB null</item>
      <item>, OIB 29870352634</item>
      <item>, OIB 78955904634</item>
      <item>, OIB 90945508373</item>
      <item>, OIB null</item>
      <item>, OIB 74056056752</item>
      <item>, OIB null</item>
      <item>, OIB 97957586267</item>
      <item>, OIB null</item>
      <item>, OIB 16998632083</item>
      <item>, OIB null</item>
      <item>, OIB 57699883158</item>
      <item>, OIB null</item>
      <item>, OIB null</item>
      <item>, OIB null</item>
      <item>, OIB 06666108336</item>
      <item>, OIB null</item>
      <item>, OIB null</item>
      <item>, OIB 81793146560</item>
      <item>, OIB null</item>
      <item>, OIB 72467408461</item>
      <item>, OIB null</item>
      <item>, OIB 41550457217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2407</properties:Characters>
  <properties:Lines>61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2016-07-19T08:41:00Z</dcterms:created>
  <dc:creator>dcmelik</dc:creator>
  <cp:lastModifiedBy>Jasna Radulović</cp:lastModifiedBy>
  <cp:lastPrinted>2016-07-18T13:01:00Z</cp:lastPrinted>
  <dcterms:modified xmlns:xsi="http://www.w3.org/2001/XMLSchema-instance" xsi:type="dcterms:W3CDTF">2016-07-19T08:42:00Z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