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ec8f" w14:paraId="c3fec8f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C25AC8">
        <w:rPr>
          <w:lang w:val="hr-HR"/>
        </w:rPr>
        <w:t>St-410</w:t>
      </w:r>
      <w:r w:rsidR="00802B00">
        <w:rPr>
          <w:lang w:val="hr-HR"/>
        </w:rPr>
        <w:t>/16</w:t>
      </w:r>
      <w:r w:rsidR="005B5707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02B00">
        <w:t>nad dužnikom</w:t>
      </w:r>
      <w:r w:rsidR="00C25AC8">
        <w:t xml:space="preserve"> OPTIFAB d.o.o., OIB: 43056135355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C25AC8">
        <w:t>štem u Trg slobode 4</w:t>
      </w:r>
      <w:r w:rsidR="002F24AF">
        <w:t>,</w:t>
      </w:r>
      <w:r w:rsidR="00C25AC8">
        <w:t xml:space="preserve"> 42000 Varaždin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C25AC8">
        <w:t>29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C25AC8">
        <w:t>OPTIFAB d.o.o., OIB: 43056135355 sa sjedištem u Trg slobode 4, 42000 Varaždin</w:t>
      </w:r>
      <w:r w:rsidR="00C25AC8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C25AC8">
        <w:rPr>
          <w:lang w:val="hr-HR"/>
        </w:rPr>
        <w:t>11. ožujka 2016</w:t>
      </w:r>
      <w:r w:rsidR="00E66FC5">
        <w:rPr>
          <w:lang w:val="hr-HR"/>
        </w:rPr>
        <w:t>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C25AC8">
        <w:t>193.182,51</w:t>
      </w:r>
      <w:r w:rsidR="004828BF"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C25AC8" w:rsidRPr="00C25AC8">
        <w:t xml:space="preserve"> </w:t>
      </w:r>
      <w:r w:rsidR="00C25AC8">
        <w:t>OPTIFAB d.o.o., OIB: 43056135355 sa sjedištem u Trg slobode 4, 42000 Varaždin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A932C1">
        <w:rPr>
          <w:lang w:val="hr-HR"/>
        </w:rPr>
        <w:t>ana 15</w:t>
      </w:r>
      <w:r w:rsidR="00802B00">
        <w:rPr>
          <w:lang w:val="hr-HR"/>
        </w:rPr>
        <w:t>.0</w:t>
      </w:r>
      <w:r w:rsidR="00A932C1">
        <w:rPr>
          <w:lang w:val="hr-HR"/>
        </w:rPr>
        <w:t>3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C25AC8">
        <w:t>OPTIFAB d.o.o., OIB: 43056135355 sa sjedištem u Trg slobode 4, 42000 Varaždin.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C25AC8">
        <w:rPr>
          <w:lang w:val="hr-HR"/>
        </w:rPr>
        <w:t>11. ožujka 2016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4828BF">
        <w:t>izno</w:t>
      </w:r>
      <w:r w:rsidR="00C25AC8">
        <w:t xml:space="preserve">su od 193.182,51 </w:t>
      </w:r>
      <w:r w:rsidR="001213EC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C25AC8">
        <w:rPr>
          <w:lang w:val="hr-HR"/>
        </w:rPr>
        <w:t>29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067B0B" w:rsidR="005B010B" w:rsidRPr="00F20BF1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268" w:rsidP="007F64E0" w:rsidR="002B4268">
      <w:r>
        <w:separator/>
      </w:r>
    </w:p>
  </w:endnote>
  <w:endnote w:id="0" w:type="continuationSeparator">
    <w:p w:rsidRDefault="002B4268" w:rsidP="007F64E0" w:rsidR="002B4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268" w:rsidP="007F64E0" w:rsidR="002B4268">
      <w:r>
        <w:separator/>
      </w:r>
    </w:p>
  </w:footnote>
  <w:footnote w:id="0" w:type="continuationSeparator">
    <w:p w:rsidRDefault="002B4268" w:rsidP="007F64E0" w:rsidR="002B42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C25AC8">
      <w:rPr>
        <w:lang w:val="hr-HR"/>
      </w:rPr>
      <w:t>St-410</w:t>
    </w:r>
    <w:r w:rsidR="00802B00">
      <w:rPr>
        <w:lang w:val="hr-HR"/>
      </w:rPr>
      <w:t>/16</w:t>
    </w:r>
    <w:r w:rsidR="00C25AC8">
      <w:rPr>
        <w:lang w:val="hr-HR"/>
      </w:rPr>
      <w:t>-3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532B3" w:rsidRPr="005532B3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67B0B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13EC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4268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35A74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28BF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32B3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BB1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44B8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579F"/>
    <w:rsid w:val="008E3BD3"/>
    <w:rsid w:val="008E7C9D"/>
    <w:rsid w:val="008F110C"/>
    <w:rsid w:val="008F4840"/>
    <w:rsid w:val="008F6BDB"/>
    <w:rsid w:val="008F6CEC"/>
    <w:rsid w:val="009019D2"/>
    <w:rsid w:val="0090236C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932C1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25AC8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A77FA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532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2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2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2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2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53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2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2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2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2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St-410/2016</izvorni_sadrzaj>
    <derivirana_varijabla naziv="DomainObject.Predmet.OznakaBroj_1">St-410/2016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OPTIFAB društvo s ograničenom odgovornošću za očnu optiku, trgovinu i usluge</izvorni_sadrzaj>
    <derivirana_varijabla naziv="DomainObject.Predmet.ProtustrankaFormated_1">  OPTIFAB društvo s ograničenom odgovornošću za očnu optiku, trgovinu i usluge</derivirana_varijabla>
  </DomainObject.Predmet.ProtustrankaFormated>
  <DomainObject.Predmet.ProtustrankaFormatedOIB>
    <izvorni_sadrzaj>  OPTIFAB društvo s ograničenom odgovornošću za očnu optiku, trgovinu i usluge, OIB 43056135355</izvorni_sadrzaj>
    <derivirana_varijabla naziv="DomainObject.Predmet.ProtustrankaFormatedOIB_1">  OPTIFAB društvo s ograničenom odgovornošću za očnu optiku, trgovinu i usluge, OIB 43056135355</derivirana_varijabla>
  </DomainObject.Predmet.ProtustrankaFormatedOIB>
  <DomainObject.Predmet.ProtustrankaFormatedWithAdress>
    <izvorni_sadrzaj> OPTIFAB društvo s ograničenom odgovornošću za očnu optiku, trgovinu i usluge, Trg slobode 4, 42000 Varaždin</izvorni_sadrzaj>
    <derivirana_varijabla naziv="DomainObject.Predmet.ProtustrankaFormatedWithAdress_1"> OPTIFAB društvo s ograničenom odgovornošću za očnu optiku, trgovinu i usluge, Trg slobode 4, 42000 Varaždin</derivirana_varijabla>
  </DomainObject.Predmet.ProtustrankaFormatedWithAdress>
  <DomainObject.Predmet.ProtustrankaFormatedWithAdressOIB>
    <izvorni_sadrzaj> OPTIFAB društvo s ograničenom odgovornošću za očnu optiku, trgovinu i usluge, OIB 43056135355, Trg slobode 4, 42000 Varaždin</izvorni_sadrzaj>
    <derivirana_varijabla naziv="DomainObject.Predmet.ProtustrankaFormatedWithAdressOIB_1"> OPTIFAB društvo s ograničenom odgovornošću za očnu optiku, trgovinu i usluge, OIB 43056135355, Trg slobode 4, 42000 Varaždin</derivirana_varijabla>
  </DomainObject.Predmet.ProtustrankaFormatedWithAdressOIB>
  <DomainObject.Predmet.ProtustrankaWithAdress>
    <izvorni_sadrzaj>OPTIFAB društvo s ograničenom odgovornošću za očnu optiku, trgovinu i usluge Trg slobode 4, 42000 Varaždin</izvorni_sadrzaj>
    <derivirana_varijabla naziv="DomainObject.Predmet.ProtustrankaWithAdress_1">OPTIFAB društvo s ograničenom odgovornošću za očnu optiku, trgovinu i usluge Trg slobode 4, 42000 Varaždin</derivirana_varijabla>
  </DomainObject.Predmet.ProtustrankaWithAdress>
  <DomainObject.Predmet.ProtustrankaWithAdressOIB>
    <izvorni_sadrzaj>OPTIFAB društvo s ograničenom odgovornošću za očnu optiku, trgovinu i usluge, OIB 43056135355, Trg slobode 4, 42000 Varaždin</izvorni_sadrzaj>
    <derivirana_varijabla naziv="DomainObject.Predmet.ProtustrankaWithAdressOIB_1">OPTIFAB društvo s ograničenom odgovornošću za očnu optiku, trgovinu i usluge, OIB 43056135355, Trg slobode 4, 42000 Varaždin</derivirana_varijabla>
  </DomainObject.Predmet.ProtustrankaWithAdressOIB>
  <DomainObject.Predmet.ProtustrankaNazivFormated>
    <izvorni_sadrzaj>OPTIFAB društvo s ograničenom odgovornošću za očnu optiku, trgovinu i usluge</izvorni_sadrzaj>
    <derivirana_varijabla naziv="DomainObject.Predmet.ProtustrankaNazivFormated_1">OPTIFAB društvo s ograničenom odgovornošću za očnu optiku, trgovinu i usluge</derivirana_varijabla>
  </DomainObject.Predmet.ProtustrankaNazivFormated>
  <DomainObject.Predmet.ProtustrankaNazivFormatedOIB>
    <izvorni_sadrzaj>OPTIFAB društvo s ograničenom odgovornošću za očnu optiku, trgovinu i usluge, OIB 43056135355</izvorni_sadrzaj>
    <derivirana_varijabla naziv="DomainObject.Predmet.ProtustrankaNazivFormatedOIB_1">OPTIFAB društvo s ograničenom odgovornošću za očnu optiku, trgovinu i usluge, OIB 43056135355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193182.51</izvorni_sadrzaj>
    <derivirana_varijabla naziv="DomainObject.Predmet.TrenutnaVrijednost_1">193182.51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OPTIFAB društvo s ograničenom odgovornošću za očnu optiku, trgovinu i usluge</item>
    </izvorni_sadrzaj>
    <derivirana_varijabla naziv="DomainObject.Predmet.ProtuStrankaListFormated_1">
      <item>OPTIFAB društvo s ograničenom odgovornošću za očnu optiku, trgovinu i usluge</item>
    </derivirana_varijabla>
  </DomainObject.Predmet.ProtuStrankaListFormated>
  <DomainObject.Predmet.ProtuStrankaListFormatedOIB>
    <izvorni_sadrzaj>
      <item>OPTIFAB društvo s ograničenom odgovornošću za očnu optiku, trgovinu i usluge, OIB 43056135355</item>
    </izvorni_sadrzaj>
    <derivirana_varijabla naziv="DomainObject.Predmet.ProtuStrankaListFormatedOIB_1">
      <item>OPTIFAB društvo s ograničenom odgovornošću za očnu optiku, trgovinu i usluge, OIB 43056135355</item>
    </derivirana_varijabla>
  </DomainObject.Predmet.ProtuStrankaListFormatedOIB>
  <DomainObject.Predmet.ProtuStrankaListFormatedWithAdress>
    <izvorni_sadrzaj>
      <item>OPTIFAB društvo s ograničenom odgovornošću za očnu optiku, trgovinu i usluge, Trg slobode 4, 42000 Varaždin</item>
    </izvorni_sadrzaj>
    <derivirana_varijabla naziv="DomainObject.Predmet.ProtuStrankaListFormatedWithAdress_1">
      <item>OPTIFAB društvo s ograničenom odgovornošću za očnu optiku, trgovinu i usluge, Trg slobode 4, 42000 Varaždin</item>
    </derivirana_varijabla>
  </DomainObject.Predmet.ProtuStrankaListFormatedWithAdress>
  <DomainObject.Predmet.ProtuStrankaListFormatedWithAdressOIB>
    <izvorni_sadrzaj>
      <item>OPTIFAB društvo s ograničenom odgovornošću za očnu optiku, trgovinu i usluge, OIB 43056135355, Trg slobode 4, 42000 Varaždin</item>
    </izvorni_sadrzaj>
    <derivirana_varijabla naziv="DomainObject.Predmet.ProtuStrankaListFormatedWithAdressOIB_1">
      <item>OPTIFAB društvo s ograničenom odgovornošću za očnu optiku, trgovinu i usluge, OIB 43056135355, Trg slobode 4, 42000 Varaždin</item>
    </derivirana_varijabla>
  </DomainObject.Predmet.ProtuStrankaListFormatedWithAdressOIB>
  <DomainObject.Predmet.ProtuStrankaListNazivFormated>
    <izvorni_sadrzaj>
      <item>OPTIFAB društvo s ograničenom odgovornošću za očnu optiku, trgovinu i usluge</item>
    </izvorni_sadrzaj>
    <derivirana_varijabla naziv="DomainObject.Predmet.ProtuStrankaListNazivFormated_1">
      <item>OPTIFAB društvo s ograničenom odgovornošću za očnu optiku, trgovinu i usluge</item>
    </derivirana_varijabla>
  </DomainObject.Predmet.ProtuStrankaListNazivFormated>
  <DomainObject.Predmet.ProtuStrankaListNazivFormatedOIB>
    <izvorni_sadrzaj>
      <item>OPTIFAB društvo s ograničenom odgovornošću za očnu optiku, trgovinu i usluge, OIB 43056135355</item>
    </izvorni_sadrzaj>
    <derivirana_varijabla naziv="DomainObject.Predmet.ProtuStrankaListNazivFormatedOIB_1">
      <item>OPTIFAB društvo s ograničenom odgovornošću za očnu optiku, trgovinu i usluge, OIB 43056135355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OPTIFAB društvo s ograničenom odgovornošću za očnu optiku, trgovinu i usluge</izvorni_sadrzaj>
    <derivirana_varijabla naziv="DomainObject.Predmet.ProtustrankaIDrugi_1">OPTIFAB društvo s ograničenom odgovornošću za očnu optiku,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OPTIFAB društvo s ograničenom odgovornošću za očnu optiku, trgovinu i usluge, OIB 43056135355, Trg slobode 4, 42000 Varaždin</izvorni_sadrzaj>
    <derivirana_varijabla naziv="DomainObject.Predmet.ProtustrankaIDrugiAdressOIB_1">OPTIFAB društvo s ograničenom odgovornošću za očnu optiku, trgovinu i usluge, OIB 43056135355, Trg slobode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OPTIFAB društvo s ograničenom odgovornošću za očnu optiku, trgovinu i usluge</item>
      <item>Sudski registar</item>
    </izvorni_sadrzaj>
    <derivirana_varijabla naziv="DomainObject.Predmet.SudioniciListNaziv_1">
      <item>Financijska agencija</item>
      <item>OPTIFAB društvo s ograničenom odgovornošću za očnu optiku,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OPTIFAB društvo s ograničenom odgovornošću za očnu optiku, trgovinu i usluge, OIB 43056135355, Trg slobode 4,42000 Varaždin</item>
      <item>Sudski registar</item>
    </izvorni_sadrzaj>
    <derivirana_varijabla naziv="DomainObject.Predmet.SudioniciListAdressOIB_1">
      <item>Financijska agencija, OIB 85821130368, A. Cesarca 2,42000 Varaždin</item>
      <item>OPTIFAB društvo s ograničenom odgovornošću za očnu optiku, trgovinu i usluge, OIB 43056135355, Trg slobode 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43056135355</item>
      <item>, OIB null</item>
    </izvorni_sadrzaj>
    <derivirana_varijabla naziv="DomainObject.Predmet.SudioniciListNazivOIB_1">
      <item>, OIB 85821130368</item>
      <item>, OIB 43056135355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EE1961-CD71-42EB-A5C5-A2607D5BA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419</properties:Words>
  <properties:Characters>2280</properties:Characters>
  <properties:Lines>66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2016-03-24T12:32:00Z</dcterms:created>
  <dc:creator>user</dc:creator>
  <cp:lastModifiedBy>Maja Marčec</cp:lastModifiedBy>
  <cp:lastPrinted>2016-03-29T06:37:00Z</cp:lastPrinted>
  <dcterms:modified xmlns:xsi="http://www.w3.org/2001/XMLSchema-instance" xsi:type="dcterms:W3CDTF">2016-03-29T10:29:00Z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