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cb78" w14:paraId="9b0cb78" w:rsidRDefault="00463334" w:rsidP="00463334" w:rsidR="0046333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3334" w:rsidP="00463334" w:rsidR="0046333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63334" w:rsidP="00463334" w:rsidR="004633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63334" w:rsidP="00463334" w:rsidR="004633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63334" w:rsidR="00463334"/>
    <w:p w:rsidRDefault="00463334" w:rsidP="00463334" w:rsidR="00463334">
      <w:pPr>
        <w:jc w:val="center"/>
      </w:pPr>
      <w:r>
        <w:t>O G L A S</w:t>
      </w:r>
    </w:p>
    <w:p w:rsidRDefault="00463334" w:rsidP="00463334" w:rsidR="00463334"/>
    <w:p w:rsidRDefault="00463334" w:rsidP="00463334" w:rsidR="00463334">
      <w:pPr>
        <w:ind w:firstLine="708"/>
      </w:pPr>
      <w:r>
        <w:t xml:space="preserve">Trgovački sud u Pazinu, u skraćenom stečajnom postupku, na temelju odredbe čl. 335.e t. 2. </w:t>
      </w:r>
      <w:r w:rsidRPr="00463334">
        <w:t>(Narodne novine br. 44/96, 29/99, 129/00, 123/03</w:t>
      </w:r>
      <w:r>
        <w:t>, 82/06, 116/10, 25/12, 133/12), objavljuje:</w:t>
      </w:r>
    </w:p>
    <w:p w:rsidRDefault="00463334" w:rsidP="00463334" w:rsidR="00463334">
      <w:pPr>
        <w:ind w:firstLine="708"/>
      </w:pPr>
    </w:p>
    <w:p w:rsidRDefault="00463334" w:rsidP="0051513E" w:rsidR="00463334">
      <w:pPr>
        <w:ind w:firstLine="708"/>
      </w:pPr>
      <w:r>
        <w:t xml:space="preserve">I. Pozivaju se vjerovnici pravne osobe nad kojom je pokrenut skraćeni stečajni postupak </w:t>
      </w:r>
      <w:r w:rsidR="00BE708F">
        <w:t>i to;</w:t>
      </w:r>
      <w:r w:rsidR="0051513E">
        <w:t xml:space="preserve"> St-73/2015, </w:t>
      </w:r>
      <w:r>
        <w:t xml:space="preserve">RAJČICA d. o. o. </w:t>
      </w:r>
      <w:r w:rsidRPr="00463334">
        <w:t>Pula, Labinska 2/c, OIB 593430</w:t>
      </w:r>
      <w:r w:rsidR="00BE708F">
        <w:t>79408,</w:t>
      </w:r>
      <w:r w:rsidR="0051513E">
        <w:t xml:space="preserve"> </w:t>
      </w:r>
      <w:r w:rsidR="008E4B7F">
        <w:t xml:space="preserve">visina </w:t>
      </w:r>
      <w:r w:rsidR="0051513E">
        <w:t xml:space="preserve">tražbina koje </w:t>
      </w:r>
      <w:r w:rsidR="00BE708F">
        <w:t xml:space="preserve">na dan 13. srpnja 2015. </w:t>
      </w:r>
      <w:r w:rsidR="0051513E">
        <w:t xml:space="preserve">čekaju na naplatu iz sredstava s </w:t>
      </w:r>
      <w:r w:rsidR="00BE708F">
        <w:t>računa ove pravne osobe iznosi 2.109,27 kuna;</w:t>
      </w:r>
      <w:r w:rsidR="0051513E">
        <w:t xml:space="preserve"> da u roku od četrdeset i pet dana od dana objave ovog oglasa u Narodnim novinama predlože otvaranje stečajnog postupka pisanim podneskom na navedeni broj spisa.</w:t>
      </w:r>
    </w:p>
    <w:p w:rsidRDefault="002348AE" w:rsidP="0051513E" w:rsidR="002348AE"/>
    <w:p w:rsidRDefault="002348AE" w:rsidP="00463334" w:rsidR="002348AE">
      <w:pPr>
        <w:ind w:firstLine="708"/>
      </w:pPr>
      <w:r>
        <w:t>II. Vjerovnici koji predlože otvaranje stečajnog postupka nad pravnom osobom iz t. I. oglasa bit će pozvani posebnim zaključkom na solidarno plaćanje predujma za pokriće troškova postupka. Ovi su vjerovnici oslobođeni plaćanja dodatne pristojbe za vođenje stečajnog postupka iz čl. 39.a Stečajnog zakona.</w:t>
      </w:r>
    </w:p>
    <w:p w:rsidRDefault="002348AE" w:rsidP="00463334" w:rsidR="002348AE">
      <w:pPr>
        <w:ind w:firstLine="708"/>
      </w:pPr>
    </w:p>
    <w:p w:rsidRDefault="002348AE" w:rsidP="009C6C12" w:rsidR="002348AE">
      <w:pPr>
        <w:ind w:firstLine="708"/>
      </w:pPr>
      <w:r>
        <w:t>III. Ako</w:t>
      </w:r>
      <w:r w:rsidR="00BE708F">
        <w:t xml:space="preserve"> članovi uprave ili osobe ovlaštene za zastupanje pravne osobe iz t. I. oglasa</w:t>
      </w:r>
      <w:r w:rsidR="009C6C12">
        <w:t xml:space="preserve"> u roku od petnaest dana</w:t>
      </w:r>
      <w:r w:rsidR="00BE708F">
        <w:t xml:space="preserve"> ne podnesu </w:t>
      </w:r>
      <w:proofErr w:type="spellStart"/>
      <w:r w:rsidR="00BE708F">
        <w:t>prokazni</w:t>
      </w:r>
      <w:proofErr w:type="spellEnd"/>
      <w:r w:rsidR="00BE708F">
        <w:t xml:space="preserve"> popis imovine pravne osobe ili ako iz tog</w:t>
      </w:r>
      <w:r w:rsidR="009C6C12">
        <w:t>a</w:t>
      </w:r>
      <w:r w:rsidR="00BE708F">
        <w:t xml:space="preserve"> popisa proizlazi da pravna osoba ima imovinu koja ne bi bila dostatna ni za pokriće predvidivih troškova stečajnog</w:t>
      </w:r>
      <w:r w:rsidR="009C6C12">
        <w:t>a</w:t>
      </w:r>
      <w:r w:rsidR="00BE708F">
        <w:t xml:space="preserve"> postupka, te ako u roku od </w:t>
      </w:r>
      <w:r w:rsidR="009C6C12">
        <w:t>četrdeset i pet dana</w:t>
      </w:r>
      <w:r w:rsidR="003A4D69">
        <w:t xml:space="preserve"> ni jedan vjerovnik</w:t>
      </w:r>
      <w:r>
        <w:t xml:space="preserve"> ne predloži otvaranje stečajnog postupka i ne predujmi sredstva za pokriće troškova </w:t>
      </w:r>
      <w:r w:rsidR="003A4D69">
        <w:t>toga</w:t>
      </w:r>
      <w:r>
        <w:t xml:space="preserve"> postupka</w:t>
      </w:r>
      <w:r w:rsidR="003A4D69">
        <w:t>,</w:t>
      </w:r>
      <w:r>
        <w:t xml:space="preserve"> smatrat će se da je pravna osoba nesposobna za plaćanje. U tom slučaju sud će po službenoj dužnosti donijeti rješenje o otvaranju i zaključenju stečajnog postupka. </w:t>
      </w:r>
    </w:p>
    <w:p w:rsidRDefault="0051513E" w:rsidP="0051513E" w:rsidR="0051513E"/>
    <w:p w:rsidRDefault="0051513E" w:rsidP="0051513E" w:rsidR="0051513E" w:rsidRPr="0051513E"/>
    <w:p w:rsidRDefault="0051513E" w:rsidP="0051513E" w:rsidR="0051513E">
      <w:r>
        <w:t xml:space="preserve">(St-73/2015-4 od </w:t>
      </w:r>
      <w:r w:rsidR="00513934">
        <w:t>16. rujna</w:t>
      </w:r>
      <w:r>
        <w:t xml:space="preserve"> 2015.)</w:t>
      </w:r>
    </w:p>
    <w:p w:rsidRDefault="002348AE" w:rsidP="0051513E" w:rsidR="002348AE" w:rsidRPr="0051513E"/>
    <w:sectPr w:rsidR="002348AE" w:rsidRPr="0051513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B81" w:rsidP="00463334" w:rsidR="00746B81">
      <w:r>
        <w:separator/>
      </w:r>
    </w:p>
  </w:endnote>
  <w:endnote w:id="0" w:type="continuationSeparator">
    <w:p w:rsidRDefault="00746B81" w:rsidP="00463334" w:rsidR="00746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B81" w:rsidP="00463334" w:rsidR="00746B81">
      <w:r>
        <w:separator/>
      </w:r>
    </w:p>
  </w:footnote>
  <w:footnote w:id="0" w:type="continuationSeparator">
    <w:p w:rsidRDefault="00746B81" w:rsidP="00463334" w:rsidR="00746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3334" w:rsidP="00463334" w:rsidR="00463334">
    <w:pPr>
      <w:pStyle w:val="Zaglavlje"/>
      <w:jc w:val="right"/>
    </w:pPr>
    <w:r>
      <w:t>St-73/2015-4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887"/>
    <w:rsid w:val="002348AE"/>
    <w:rsid w:val="003A4D69"/>
    <w:rsid w:val="00463334"/>
    <w:rsid w:val="00513934"/>
    <w:rsid w:val="0051513E"/>
    <w:rsid w:val="00746B81"/>
    <w:rsid w:val="007F1887"/>
    <w:rsid w:val="008E4B7F"/>
    <w:rsid w:val="009A6044"/>
    <w:rsid w:val="009C6C12"/>
    <w:rsid w:val="00A8108E"/>
    <w:rsid w:val="00B66A4A"/>
    <w:rsid w:val="00BE708F"/>
    <w:rsid w:val="00BF033F"/>
    <w:rsid w:val="00F222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33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3334"/>
    <w:pPr>
      <w:tabs>
        <w:tab w:pos="4536" w:val="center"/>
        <w:tab w:pos="9072" w:val="right"/>
      </w:tabs>
    </w:pPr>
  </w:style>
  <w:style w:customStyle="true" w:styleId="ZaglavljeChar" w:type="character">
    <w:name w:val="Zaglavlje Char"/>
    <w:basedOn w:val="Zadanifontodlomka"/>
    <w:link w:val="Zaglavlje"/>
    <w:uiPriority w:val="99"/>
    <w:rsid w:val="00463334"/>
    <w:rPr>
      <w:rFonts w:hAnsi="Times New Roman" w:ascii="Times New Roman"/>
      <w:sz w:val="24"/>
    </w:rPr>
  </w:style>
  <w:style w:styleId="Podnoje" w:type="paragraph">
    <w:name w:val="footer"/>
    <w:basedOn w:val="Normal"/>
    <w:link w:val="PodnojeChar"/>
    <w:uiPriority w:val="99"/>
    <w:unhideWhenUsed/>
    <w:rsid w:val="00463334"/>
    <w:pPr>
      <w:tabs>
        <w:tab w:pos="4536" w:val="center"/>
        <w:tab w:pos="9072" w:val="right"/>
      </w:tabs>
    </w:pPr>
  </w:style>
  <w:style w:customStyle="true" w:styleId="PodnojeChar" w:type="character">
    <w:name w:val="Podnožje Char"/>
    <w:basedOn w:val="Zadanifontodlomka"/>
    <w:link w:val="Podnoje"/>
    <w:uiPriority w:val="99"/>
    <w:rsid w:val="00463334"/>
    <w:rPr>
      <w:rFonts w:hAnsi="Times New Roman" w:ascii="Times New Roman"/>
      <w:sz w:val="24"/>
    </w:rPr>
  </w:style>
  <w:style w:styleId="Tekstbalonia" w:type="paragraph">
    <w:name w:val="Balloon Text"/>
    <w:basedOn w:val="Normal"/>
    <w:link w:val="TekstbaloniaChar"/>
    <w:uiPriority w:val="99"/>
    <w:semiHidden/>
    <w:unhideWhenUsed/>
    <w:rsid w:val="004633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334"/>
    <w:rPr>
      <w:rFonts w:cs="Tahoma" w:hAnsi="Tahoma" w:ascii="Tahoma"/>
      <w:sz w:val="16"/>
      <w:szCs w:val="16"/>
    </w:rPr>
  </w:style>
  <w:style w:styleId="Tekstrezerviranogmjesta" w:type="character">
    <w:name w:val="Placeholder Text"/>
    <w:basedOn w:val="Zadanifontodlomka"/>
    <w:uiPriority w:val="99"/>
    <w:semiHidden/>
    <w:rsid w:val="00F222A4"/>
    <w:rPr>
      <w:color w:val="808080"/>
      <w:bdr w:space="0" w:sz="0" w:color="auto" w:val="none"/>
      <w:shd w:fill="auto" w:color="auto" w:val="clear"/>
    </w:rPr>
  </w:style>
  <w:style w:customStyle="true" w:styleId="eSPISCCParagraphDefaultFont" w:type="character">
    <w:name w:val="eSPIS_CC_Paragraph Default Font"/>
    <w:basedOn w:val="Zadanifontodlomka"/>
    <w:rsid w:val="00F222A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222A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222A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222A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33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3334"/>
    <w:pPr>
      <w:tabs>
        <w:tab w:pos="4536" w:val="center"/>
        <w:tab w:pos="9072" w:val="right"/>
      </w:tabs>
    </w:pPr>
  </w:style>
  <w:style w:customStyle="1" w:styleId="ZaglavljeChar" w:type="character">
    <w:name w:val="Zaglavlje Char"/>
    <w:basedOn w:val="Zadanifontodlomka"/>
    <w:link w:val="Zaglavlje"/>
    <w:uiPriority w:val="99"/>
    <w:rsid w:val="00463334"/>
    <w:rPr>
      <w:rFonts w:ascii="Times New Roman" w:hAnsi="Times New Roman"/>
      <w:sz w:val="24"/>
    </w:rPr>
  </w:style>
  <w:style w:styleId="Podnoje" w:type="paragraph">
    <w:name w:val="footer"/>
    <w:basedOn w:val="Normal"/>
    <w:link w:val="PodnojeChar"/>
    <w:uiPriority w:val="99"/>
    <w:unhideWhenUsed/>
    <w:rsid w:val="00463334"/>
    <w:pPr>
      <w:tabs>
        <w:tab w:pos="4536" w:val="center"/>
        <w:tab w:pos="9072" w:val="right"/>
      </w:tabs>
    </w:pPr>
  </w:style>
  <w:style w:customStyle="1" w:styleId="PodnojeChar" w:type="character">
    <w:name w:val="Podnožje Char"/>
    <w:basedOn w:val="Zadanifontodlomka"/>
    <w:link w:val="Podnoje"/>
    <w:uiPriority w:val="99"/>
    <w:rsid w:val="00463334"/>
    <w:rPr>
      <w:rFonts w:ascii="Times New Roman" w:hAnsi="Times New Roman"/>
      <w:sz w:val="24"/>
    </w:rPr>
  </w:style>
  <w:style w:styleId="Tekstbalonia" w:type="paragraph">
    <w:name w:val="Balloon Text"/>
    <w:basedOn w:val="Normal"/>
    <w:link w:val="TekstbaloniaChar"/>
    <w:uiPriority w:val="99"/>
    <w:semiHidden/>
    <w:unhideWhenUsed/>
    <w:rsid w:val="00463334"/>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334"/>
    <w:rPr>
      <w:rFonts w:ascii="Tahoma" w:cs="Tahoma" w:hAnsi="Tahoma"/>
      <w:sz w:val="16"/>
      <w:szCs w:val="16"/>
    </w:rPr>
  </w:style>
  <w:style w:styleId="Tekstrezerviranogmjesta" w:type="character">
    <w:name w:val="Placeholder Text"/>
    <w:basedOn w:val="Zadanifontodlomka"/>
    <w:uiPriority w:val="99"/>
    <w:semiHidden/>
    <w:rsid w:val="00F222A4"/>
    <w:rPr>
      <w:color w:val="808080"/>
      <w:bdr w:color="auto" w:space="0" w:sz="0" w:val="none"/>
      <w:shd w:color="auto" w:fill="auto" w:val="clear"/>
    </w:rPr>
  </w:style>
  <w:style w:customStyle="1" w:styleId="eSPISCCParagraphDefaultFont" w:type="character">
    <w:name w:val="eSPIS_CC_Paragraph Default Font"/>
    <w:basedOn w:val="Zadanifontodlomka"/>
    <w:rsid w:val="00F222A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222A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222A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222A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RAJČICA d.o.o. PULA</izvorni_sadrzaj>
    <derivirana_varijabla naziv="DomainObject.Predmet.ProtustrankaFormated_1">  RAJČICA d.o.o. PULA</derivirana_varijabla>
  </DomainObject.Predmet.ProtustrankaFormated>
  <DomainObject.Predmet.ProtustrankaFormatedOIB>
    <izvorni_sadrzaj>  RAJČICA d.o.o. PULA, OIB 59343079408</izvorni_sadrzaj>
    <derivirana_varijabla naziv="DomainObject.Predmet.ProtustrankaFormatedOIB_1">  RAJČICA d.o.o. PULA, OIB 59343079408</derivirana_varijabla>
  </DomainObject.Predmet.ProtustrankaFormatedOIB>
  <DomainObject.Predmet.ProtustrankaFormatedWithAdress>
    <izvorni_sadrzaj> RAJČICA d.o.o. PULA, Labinska 2/c, 52100 Pula</izvorni_sadrzaj>
    <derivirana_varijabla naziv="DomainObject.Predmet.ProtustrankaFormatedWithAdress_1"> RAJČICA d.o.o. PULA, Labinska 2/c, 52100 Pula</derivirana_varijabla>
  </DomainObject.Predmet.ProtustrankaFormatedWithAdress>
  <DomainObject.Predmet.ProtustrankaFormatedWithAdressOIB>
    <izvorni_sadrzaj> RAJČICA d.o.o. PULA, OIB 59343079408, Labinska 2/c, 52100 Pula</izvorni_sadrzaj>
    <derivirana_varijabla naziv="DomainObject.Predmet.ProtustrankaFormatedWithAdressOIB_1"> RAJČICA d.o.o. PULA, OIB 59343079408, Labinska 2/c, 52100 Pula</derivirana_varijabla>
  </DomainObject.Predmet.ProtustrankaFormatedWithAdressOIB>
  <DomainObject.Predmet.ProtustrankaWithAdress>
    <izvorni_sadrzaj>RAJČICA d.o.o. PULA Labinska 2/c, 52100 Pula</izvorni_sadrzaj>
    <derivirana_varijabla naziv="DomainObject.Predmet.ProtustrankaWithAdress_1">RAJČICA d.o.o. PULA Labinska 2/c, 52100 Pula</derivirana_varijabla>
  </DomainObject.Predmet.ProtustrankaWithAdress>
  <DomainObject.Predmet.ProtustrankaWithAdressOIB>
    <izvorni_sadrzaj>RAJČICA d.o.o. PULA, OIB 59343079408, Labinska 2/c, 52100 Pula</izvorni_sadrzaj>
    <derivirana_varijabla naziv="DomainObject.Predmet.ProtustrankaWithAdressOIB_1">RAJČICA d.o.o. PULA, OIB 59343079408, Labinska 2/c, 52100 Pula</derivirana_varijabla>
  </DomainObject.Predmet.ProtustrankaWithAdressOIB>
  <DomainObject.Predmet.ProtustrankaNazivFormated>
    <izvorni_sadrzaj>RAJČICA d.o.o. PULA</izvorni_sadrzaj>
    <derivirana_varijabla naziv="DomainObject.Predmet.ProtustrankaNazivFormated_1">RAJČICA d.o.o. PULA</derivirana_varijabla>
  </DomainObject.Predmet.ProtustrankaNazivFormated>
  <DomainObject.Predmet.ProtustrankaNazivFormatedOIB>
    <izvorni_sadrzaj>RAJČICA d.o.o. PULA, OIB 59343079408</izvorni_sadrzaj>
    <derivirana_varijabla naziv="DomainObject.Predmet.ProtustrankaNazivFormatedOIB_1">RAJČICA d.o.o. PULA, OIB 59343079408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izvorni_sadrzaj>
    <derivirana_varijabla naziv="DomainObject.Predmet.StrankaFormatedWithAdress_1"> RH, MINISTARSTVO FINANCIJA, POREZNA UPRAVA, PODRUČNI URED ISTRA, HRVATSKO PRIMORJE, GORSKI KOTAR I LIKA</derivirana_varijabla>
  </DomainObject.Predmet.StrankaFormatedWithAdress>
  <DomainObject.Predmet.StrankaFormatedWithAdressOIB>
    <izvorni_sadrzaj> RH, MINISTARSTVO FINANCIJA, POREZNA UPRAVA, PODRUČNI URED ISTRA, HRVATSKO PRIMORJE, GORSKI KOTAR I LIKA</izvorni_sadrzaj>
    <derivirana_varijabla naziv="DomainObject.Predmet.StrankaFormatedWithAdressOIB_1"> RH, MINISTARSTVO FINANCIJA, POREZNA UPRAVA, PODRUČNI URED ISTRA, HRVATSKO PRIMORJE, GORSKI KOTAR I LIKA</derivirana_varijabla>
  </DomainObject.Predmet.StrankaFormatedWithAdressOIB>
  <DomainObject.Predmet.StrankaWithAdress>
    <izvorni_sadrzaj>RH, MINISTARSTVO FINANCIJA, POREZNA UPRAVA, PODRUČNI URED ISTRA, HRVATSKO PRIMORJE, GORSKI KOTAR I LIKA </izvorni_sadrzaj>
    <derivirana_varijabla naziv="DomainObject.Predmet.StrankaWithAdress_1">RH, MINISTARSTVO FINANCIJA, POREZNA UPRAVA, PODRUČNI URED ISTRA, HRVATSKO PRIMORJE, GORSKI KOTAR I LIKA </derivirana_varijabla>
  </DomainObject.Predmet.StrankaWithAdress>
  <DomainObject.Predmet.StrankaWithAdressOIB>
    <izvorni_sadrzaj>RH, MINISTARSTVO FINANCIJA, POREZNA UPRAVA, PODRUČNI URED ISTRA, HRVATSKO PRIMORJE, GORSKI KOTAR I LIKA</izvorni_sadrzaj>
    <derivirana_varijabla naziv="DomainObject.Predmet.StrankaWithAdressOIB_1">RH, MINISTARSTVO FINANCIJA, POREZNA UPRAVA, PODRUČNI URED ISTRA, HRVATSKO PRIMORJE, GORSKI KOTAR I LIKA</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2029.04</izvorni_sadrzaj>
    <derivirana_varijabla naziv="DomainObject.Predmet.TrenutnaVrijednost_1">2029.04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item>
    </izvorni_sadrzaj>
    <derivirana_varijabla naziv="DomainObject.Predmet.StrankaListFormatedWithAdress_1">
      <item>RH, MINISTARSTVO FINANCIJA, POREZNA UPRAVA, PODRUČNI URED ISTRA, HRVATSKO PRIMORJE, GORSKI KOTAR I LIKA</item>
    </derivirana_varijabla>
  </DomainObject.Predmet.StrankaListFormatedWithAdress>
  <DomainObject.Predmet.StrankaListFormatedWithAdressOIB>
    <izvorni_sadrzaj>
      <item>RH, MINISTARSTVO FINANCIJA, POREZNA UPRAVA, PODRUČNI URED ISTRA, HRVATSKO PRIMORJE, GORSKI KOTAR I LIKA</item>
    </izvorni_sadrzaj>
    <derivirana_varijabla naziv="DomainObject.Predmet.StrankaListFormatedWithAdressOIB_1">
      <item>RH, MINISTARSTVO FINANCIJA, POREZNA UPRAVA, PODRUČNI URED ISTRA, HRVATSKO PRIMORJE, GORSKI KOTAR I LIKA</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RAJČICA d.o.o. PULA</item>
    </izvorni_sadrzaj>
    <derivirana_varijabla naziv="DomainObject.Predmet.ProtuStrankaListFormated_1">
      <item>RAJČICA d.o.o. PULA</item>
    </derivirana_varijabla>
  </DomainObject.Predmet.ProtuStrankaListFormated>
  <DomainObject.Predmet.ProtuStrankaListFormatedOIB>
    <izvorni_sadrzaj>
      <item>RAJČICA d.o.o. PULA, OIB 59343079408</item>
    </izvorni_sadrzaj>
    <derivirana_varijabla naziv="DomainObject.Predmet.ProtuStrankaListFormatedOIB_1">
      <item>RAJČICA d.o.o. PULA, OIB 59343079408</item>
    </derivirana_varijabla>
  </DomainObject.Predmet.ProtuStrankaListFormatedOIB>
  <DomainObject.Predmet.ProtuStrankaListFormatedWithAdress>
    <izvorni_sadrzaj>
      <item>RAJČICA d.o.o. PULA, Labinska 2/c, 52100 Pula</item>
    </izvorni_sadrzaj>
    <derivirana_varijabla naziv="DomainObject.Predmet.ProtuStrankaListFormatedWithAdress_1">
      <item>RAJČICA d.o.o. PULA, Labinska 2/c, 52100 Pula</item>
    </derivirana_varijabla>
  </DomainObject.Predmet.ProtuStrankaListFormatedWithAdress>
  <DomainObject.Predmet.ProtuStrankaListFormatedWithAdressOIB>
    <izvorni_sadrzaj>
      <item>RAJČICA d.o.o. PULA, OIB 59343079408, Labinska 2/c, 52100 Pula</item>
    </izvorni_sadrzaj>
    <derivirana_varijabla naziv="DomainObject.Predmet.ProtuStrankaListFormatedWithAdressOIB_1">
      <item>RAJČICA d.o.o. PULA, OIB 59343079408, Labinska 2/c, 52100 Pula</item>
    </derivirana_varijabla>
  </DomainObject.Predmet.ProtuStrankaListFormatedWithAdressOIB>
  <DomainObject.Predmet.ProtuStrankaListNazivFormated>
    <izvorni_sadrzaj>
      <item>RAJČICA d.o.o. PULA</item>
    </izvorni_sadrzaj>
    <derivirana_varijabla naziv="DomainObject.Predmet.ProtuStrankaListNazivFormated_1">
      <item>RAJČICA d.o.o. PULA</item>
    </derivirana_varijabla>
  </DomainObject.Predmet.ProtuStrankaListNazivFormated>
  <DomainObject.Predmet.ProtuStrankaListNazivFormatedOIB>
    <izvorni_sadrzaj>
      <item>RAJČICA d.o.o. PULA, OIB 59343079408</item>
    </izvorni_sadrzaj>
    <derivirana_varijabla naziv="DomainObject.Predmet.ProtuStrankaListNazivFormatedOIB_1">
      <item>RAJČICA d.o.o. PULA, OIB 59343079408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RAJČICA d.o.o. PULA</izvorni_sadrzaj>
    <derivirana_varijabla naziv="DomainObject.Predmet.ProtustrankaIDrugi_1">RAJČICA d.o.o. PULA</derivirana_varijabla>
  </DomainObject.Predmet.ProtustrankaIDrugi>
  <DomainObject.Predmet.StrankaIDrugiAdressOIB>
    <izvorni_sadrzaj>RH, MINISTARSTVO FINANCIJA, POREZNA UPRAVA, PODRUČNI URED ISTRA, HRVATSKO PRIMORJE, GORSKI KOTAR I LIKA</izvorni_sadrzaj>
    <derivirana_varijabla naziv="DomainObject.Predmet.StrankaIDrugiAdressOIB_1">RH, MINISTARSTVO FINANCIJA, POREZNA UPRAVA, PODRUČNI URED ISTRA, HRVATSKO PRIMORJE, GORSKI KOTAR I LIKA</derivirana_varijabla>
  </DomainObject.Predmet.StrankaIDrugiAdressOIB>
  <DomainObject.Predmet.ProtustrankaIDrugiAdressOIB>
    <izvorni_sadrzaj>RAJČICA d.o.o. PULA, OIB 59343079408, Labinska 2/c, 52100 Pula</izvorni_sadrzaj>
    <derivirana_varijabla naziv="DomainObject.Predmet.ProtustrankaIDrugiAdressOIB_1">RAJČICA d.o.o. PULA, OIB 59343079408, Labinska 2/c,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RAJČICA d.o.o. PULA</item>
    </izvorni_sadrzaj>
    <derivirana_varijabla naziv="DomainObject.Predmet.SudioniciListNaziv_1">
      <item>RH, MINISTARSTVO FINANCIJA, POREZNA UPRAVA, PODRUČNI URED ISTRA, HRVATSKO PRIMORJE, GORSKI KOTAR I LIKA</item>
      <item>RAJČICA d.o.o. PULA</item>
    </derivirana_varijabla>
  </DomainObject.Predmet.SudioniciListNaziv>
  <DomainObject.Predmet.SudioniciListAdressOIB>
    <izvorni_sadrzaj>
      <item>RH, MINISTARSTVO FINANCIJA, POREZNA UPRAVA, PODRUČNI URED ISTRA, HRVATSKO PRIMORJE, GORSKI KOTAR I LIKA</item>
      <item>RAJČICA d.o.o. PULA, OIB 59343079408, Labinska 2/c,52100 Pula</item>
    </izvorni_sadrzaj>
    <derivirana_varijabla naziv="DomainObject.Predmet.SudioniciListAdressOIB_1">
      <item>RH, MINISTARSTVO FINANCIJA, POREZNA UPRAVA, PODRUČNI URED ISTRA, HRVATSKO PRIMORJE, GORSKI KOTAR I LIKA</item>
      <item>RAJČICA d.o.o. PULA, OIB 59343079408, Labinska 2/c,52100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59343079408</item>
    </izvorni_sadrzaj>
    <derivirana_varijabla naziv="DomainObject.Predmet.SudioniciListNazivOIB_1">
      <item>, OIB null</item>
      <item>, OIB 59343079408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264</properties:Words>
  <properties:Characters>1400</properties:Characters>
  <properties:Lines>33</properties:Lines>
  <properties:Paragraphs>9</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2015-09-16T06:31:00Z</dcterms:created>
  <dc:creator>Mihaela Kaligari</dc:creator>
  <dc:description/>
  <cp:keywords/>
  <cp:lastModifiedBy>Jasmina Matika</cp:lastModifiedBy>
  <cp:lastPrinted>2015-09-16T06:52:00Z</cp:lastPrinted>
  <dcterms:modified xmlns:xsi="http://www.w3.org/2001/XMLSchema-instance" xsi:type="dcterms:W3CDTF">2015-09-21T06:19:00Z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