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0175" w14:paraId="18a0175" w:rsidRDefault="00FA5C56" w:rsidP="00FA5C56" w:rsidR="00FA5C56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FA5C56" w:rsidP="00FA5C56" w:rsidR="00FA5C56">
      <w:r>
        <w:t>TRGOVAČKI SUD U SPLITU</w:t>
      </w:r>
    </w:p>
    <w:p w:rsidRDefault="00FA5C56" w:rsidP="00FA5C56" w:rsidR="00FA5C56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1.St-761/2018</w:t>
      </w:r>
    </w:p>
    <w:p w:rsidRDefault="00FA5C56" w:rsidP="00FA5C56" w:rsidR="00FA5C56">
      <w:pPr>
        <w:jc w:val="center"/>
      </w:pPr>
      <w:r>
        <w:t>Z A P I S N I K</w:t>
      </w:r>
    </w:p>
    <w:p w:rsidRDefault="00FA5C56" w:rsidP="00FA5C56" w:rsidR="00FA5C56">
      <w:pPr>
        <w:rPr>
          <w:b/>
        </w:rPr>
      </w:pP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kod Trgovačkog suda u Splitu, </w:t>
      </w:r>
      <w:r>
        <w:rPr>
          <w:rFonts w:hAnsi="Times New Roman" w:ascii="Times New Roman"/>
          <w:sz w:val="24"/>
          <w:lang w:val="en-US"/>
        </w:rPr>
        <w:t xml:space="preserve">u predstečajnom postupku po prijedlogu predlagatelja </w:t>
      </w:r>
      <w:r>
        <w:rPr>
          <w:rFonts w:hAnsi="Times New Roman" w:ascii="Times New Roman"/>
          <w:lang w:val="en-US"/>
        </w:rPr>
        <w:t>CONTRADO, društvo s ograničenom odgovornošću za trgovinu i usluge, Imotski, Fra Rajmonda Rudeža , OIB: 97115715917,</w:t>
      </w:r>
      <w:r>
        <w:rPr>
          <w:rFonts w:hAnsi="Times New Roman" w:ascii="Times New Roman"/>
          <w:sz w:val="24"/>
          <w:lang w:val="en-US"/>
        </w:rPr>
        <w:t xml:space="preserve"> radi ispitivanja prijavljenih tražbina vjerovnika,</w:t>
      </w:r>
      <w:r>
        <w:rPr>
          <w:rFonts w:eastAsia="Times New Roman" w:hAnsi="Times New Roman" w:ascii="Times New Roman"/>
          <w:sz w:val="24"/>
          <w:lang w:eastAsia="hr-HR" w:val="en-US"/>
        </w:rPr>
        <w:t xml:space="preserve"> </w:t>
      </w:r>
      <w:r>
        <w:rPr>
          <w:rFonts w:hAnsi="Times New Roman" w:ascii="Times New Roman"/>
          <w:sz w:val="24"/>
        </w:rPr>
        <w:t>dana 22. ožujka 2019. godine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Marija Elez, zapisničar</w:t>
      </w:r>
    </w:p>
    <w:p w:rsidRDefault="00FA5C56" w:rsidP="00FA5C56" w:rsidR="00FA5C56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12,00 sati.</w:t>
      </w:r>
    </w:p>
    <w:p w:rsidRDefault="00FA5C56" w:rsidP="00FA5C56" w:rsidR="00FA5C56"/>
    <w:p w:rsidRDefault="00FA5C56" w:rsidP="00FA5C56" w:rsidR="00FA5C56">
      <w:r>
        <w:t>Utvrđuje se da su pristupili:</w:t>
      </w:r>
    </w:p>
    <w:p w:rsidRDefault="00FA5C56" w:rsidP="00FA5C56" w:rsidR="00FA5C56"/>
    <w:p w:rsidRDefault="00FA5C56" w:rsidP="00FA5C56" w:rsidR="00FA5C56">
      <w:r>
        <w:t xml:space="preserve">Marko Lonac, predstečajni povjerenik </w:t>
      </w:r>
    </w:p>
    <w:p w:rsidRDefault="00FA5C56" w:rsidP="00FA5C56" w:rsidR="00FA5C56"/>
    <w:p w:rsidRDefault="00FA5C56" w:rsidP="00FA5C56" w:rsidR="00FA5C56">
      <w:r>
        <w:t xml:space="preserve">Za Predlagatelja-Dužnika </w:t>
      </w:r>
      <w:r w:rsidR="006F1219">
        <w:t>: nitko, dostava poziva uredno iskazana</w:t>
      </w:r>
    </w:p>
    <w:p w:rsidRDefault="006F1219" w:rsidP="00FA5C56" w:rsidR="006F1219"/>
    <w:p w:rsidRDefault="00FA5C56" w:rsidP="00FA5C56" w:rsidR="00FA5C56">
      <w:r>
        <w:t xml:space="preserve">Za vjerovnike:  </w:t>
      </w:r>
    </w:p>
    <w:p w:rsidRDefault="00FA5C56" w:rsidP="00FA5C56" w:rsidR="006F1219">
      <w:r>
        <w:t xml:space="preserve">1.REPUBLIKA HRVATSKA, </w:t>
      </w:r>
      <w:r w:rsidR="006F1219">
        <w:t>Dario Jukić  zamjenik  ŽDO Split</w:t>
      </w:r>
      <w:r>
        <w:t xml:space="preserve"> </w:t>
      </w:r>
    </w:p>
    <w:p w:rsidRDefault="00FA5C56" w:rsidP="00FA5C56" w:rsidR="00FA5C56"/>
    <w:p w:rsidRDefault="00FA5C56" w:rsidP="00FA5C56" w:rsidR="00FA5C56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je predmet današnjeg ročišta ispitivanje prijavljenih tražbina vjerovnika, sukladno rješenju ovog suda o otvaranju ovog predstečajnog postupka od 1</w:t>
      </w:r>
      <w:r w:rsidR="00DE3631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 xml:space="preserve">. </w:t>
      </w:r>
      <w:r w:rsidR="00DE3631">
        <w:rPr>
          <w:rFonts w:hAnsi="Times New Roman" w:ascii="Times New Roman"/>
          <w:sz w:val="24"/>
        </w:rPr>
        <w:t>prosinca</w:t>
      </w:r>
      <w:r>
        <w:rPr>
          <w:rFonts w:hAnsi="Times New Roman" w:ascii="Times New Roman"/>
          <w:sz w:val="24"/>
        </w:rPr>
        <w:t xml:space="preserve"> 2018. godine.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Utvrđuje se da je Fina Split sud</w:t>
      </w:r>
      <w:r w:rsidR="00DE3631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 nije dostavila dokumentaciju koja se odnosi na predstečajnog dužnika </w:t>
      </w:r>
      <w:r w:rsidR="00DE3631">
        <w:rPr>
          <w:rFonts w:hAnsi="Times New Roman" w:ascii="Times New Roman"/>
          <w:sz w:val="24"/>
        </w:rPr>
        <w:t xml:space="preserve"> </w:t>
      </w:r>
      <w:r w:rsidR="00DE3631">
        <w:rPr>
          <w:rFonts w:hAnsi="Times New Roman" w:ascii="Times New Roman"/>
          <w:lang w:val="en-US"/>
        </w:rPr>
        <w:t xml:space="preserve">CONTRADO, društvo s ograničenom odgovornošću za trgovinu i usluge, Imotski, Fra Rajmonda Rudeža , OIB: 97115715917 </w:t>
      </w:r>
      <w:r>
        <w:rPr>
          <w:rFonts w:hAnsi="Times New Roman" w:ascii="Times New Roman"/>
          <w:lang w:val="en-US"/>
        </w:rPr>
        <w:t>za današnje rošište, obzirom da još traju rokovi do 19.srpnja 2018.godine, vjerovnicima radi osporavanja tražbina vjerovnika koje je priznao povjerenik.</w:t>
      </w:r>
    </w:p>
    <w:p w:rsidRDefault="006F1219" w:rsidP="00FA5C56" w:rsidR="00FA5C56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A5C56">
        <w:rPr>
          <w:rFonts w:hAnsi="Times New Roman" w:ascii="Times New Roman"/>
          <w:sz w:val="24"/>
        </w:rPr>
        <w:t xml:space="preserve">Sud donosi </w:t>
      </w:r>
    </w:p>
    <w:p w:rsidRDefault="00FA5C56" w:rsidP="00FA5C56" w:rsidR="00FA5C56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FA5C56" w:rsidP="00FA5C56" w:rsidR="00FA5C56">
      <w:pPr>
        <w:pStyle w:val="Bezproreda"/>
        <w:jc w:val="center"/>
        <w:rPr>
          <w:rFonts w:hAnsi="Times New Roman" w:ascii="Times New Roman"/>
          <w:sz w:val="24"/>
        </w:rPr>
      </w:pPr>
    </w:p>
    <w:p w:rsidRDefault="00FA5C56" w:rsidP="00FA5C56" w:rsidR="00FA5C56">
      <w:pPr>
        <w:pStyle w:val="Bezproreda"/>
        <w:ind w:firstLine="708"/>
        <w:rPr>
          <w:rFonts w:hAnsi="Times New Roman" w:ascii="Times New Roman"/>
          <w:sz w:val="24"/>
          <w:lang w:val="en-US"/>
        </w:rPr>
      </w:pPr>
      <w:r>
        <w:rPr>
          <w:rFonts w:hAnsi="Times New Roman" w:ascii="Times New Roman"/>
          <w:sz w:val="24"/>
          <w:lang w:val="en-US"/>
        </w:rPr>
        <w:t xml:space="preserve">Današnje ročište radi ispitivanja prijavljenih tražbina vjerovnika se odgađa a slijedeće određije za dan </w:t>
      </w:r>
      <w:r w:rsidR="006F1219" w:rsidRPr="006F1219">
        <w:rPr>
          <w:rFonts w:hAnsi="Times New Roman" w:ascii="Times New Roman"/>
          <w:b/>
          <w:sz w:val="24"/>
          <w:lang w:val="en-US"/>
        </w:rPr>
        <w:t xml:space="preserve">11. travnja </w:t>
      </w:r>
      <w:r w:rsidRPr="006F1219">
        <w:rPr>
          <w:rFonts w:hAnsi="Times New Roman" w:ascii="Times New Roman"/>
          <w:b/>
          <w:sz w:val="24"/>
          <w:lang w:val="en-US"/>
        </w:rPr>
        <w:t>201</w:t>
      </w:r>
      <w:r w:rsidR="00DE3631" w:rsidRPr="006F1219">
        <w:rPr>
          <w:rFonts w:hAnsi="Times New Roman" w:ascii="Times New Roman"/>
          <w:b/>
          <w:sz w:val="24"/>
          <w:lang w:val="en-US"/>
        </w:rPr>
        <w:t>9</w:t>
      </w:r>
      <w:r w:rsidRPr="006F1219">
        <w:rPr>
          <w:rFonts w:hAnsi="Times New Roman" w:ascii="Times New Roman"/>
          <w:b/>
          <w:sz w:val="24"/>
          <w:lang w:val="en-US"/>
        </w:rPr>
        <w:t>. godine u 1</w:t>
      </w:r>
      <w:r w:rsidR="006F1219" w:rsidRPr="006F1219">
        <w:rPr>
          <w:rFonts w:hAnsi="Times New Roman" w:ascii="Times New Roman"/>
          <w:b/>
          <w:sz w:val="24"/>
          <w:lang w:val="en-US"/>
        </w:rPr>
        <w:t>0</w:t>
      </w:r>
      <w:r w:rsidRPr="006F1219">
        <w:rPr>
          <w:rFonts w:hAnsi="Times New Roman" w:ascii="Times New Roman"/>
          <w:b/>
          <w:sz w:val="24"/>
          <w:lang w:val="en-US"/>
        </w:rPr>
        <w:t>,00 sati</w:t>
      </w:r>
      <w:r>
        <w:rPr>
          <w:rFonts w:hAnsi="Times New Roman" w:ascii="Times New Roman"/>
          <w:sz w:val="24"/>
          <w:lang w:val="en-US"/>
        </w:rPr>
        <w:t xml:space="preserve"> o čemu će sudionici ovog predstečajnog postupka  biti obaviješteni isticanjem ovog zapisnika na e-oglasnoj ploči sudova.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  <w:lang w:val="en-US"/>
        </w:rPr>
      </w:pPr>
    </w:p>
    <w:p w:rsidRDefault="00FA5C56" w:rsidP="00FA5C56" w:rsidR="00FA5C56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Nalaže se dužniku </w:t>
      </w:r>
      <w:r w:rsidR="00DE3631">
        <w:rPr>
          <w:rFonts w:hAnsi="Times New Roman" w:ascii="Times New Roman"/>
          <w:lang w:val="en-US"/>
        </w:rPr>
        <w:t xml:space="preserve">CONTRADO, </w:t>
      </w:r>
      <w:r w:rsidR="00DE3631" w:rsidRPr="00DE3631">
        <w:rPr>
          <w:rFonts w:hAnsi="Times New Roman" w:ascii="Times New Roman"/>
          <w:sz w:val="24"/>
          <w:lang w:val="en-US"/>
        </w:rPr>
        <w:t>društvo s ograničenom odgovornošću za trgovinu i usluge, Imotski, Fra Rajmonda Rudeža</w:t>
      </w:r>
      <w:r w:rsidR="00DE3631">
        <w:rPr>
          <w:rFonts w:hAnsi="Times New Roman" w:ascii="Times New Roman"/>
          <w:lang w:val="en-US"/>
        </w:rPr>
        <w:t xml:space="preserve"> , OIB: 97115715917</w:t>
      </w:r>
      <w:r>
        <w:rPr>
          <w:rFonts w:hAnsi="Times New Roman" w:ascii="Times New Roman"/>
          <w:sz w:val="24"/>
        </w:rPr>
        <w:t>da u roku od 8 dana na depozitni račun Trgovačkog suda u Splitu broj: HR1623900011300000664, otvoren kod Hrvatske poštanske banke d.d. Zagreb, pozivom na broj spisa "1. St-</w:t>
      </w:r>
      <w:r w:rsidR="00924064">
        <w:rPr>
          <w:rFonts w:hAnsi="Times New Roman" w:ascii="Times New Roman"/>
          <w:sz w:val="24"/>
        </w:rPr>
        <w:t>761</w:t>
      </w:r>
      <w:r>
        <w:rPr>
          <w:rFonts w:hAnsi="Times New Roman" w:ascii="Times New Roman"/>
          <w:sz w:val="24"/>
        </w:rPr>
        <w:t xml:space="preserve">/2018" uplati predujam sa troškove predstečajnog postupka u iznosu od 5.000,00 kn. 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</w:p>
    <w:p w:rsidRDefault="006F1219" w:rsidP="006F1219" w:rsidR="006F1219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Dovršeno 12,05 sati</w:t>
      </w:r>
    </w:p>
    <w:p w:rsidRDefault="00FA5C56" w:rsidP="006F1219" w:rsidR="00FA5C56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</w:p>
    <w:p w:rsidRDefault="006F1219" w:rsidP="006F1219" w:rsidR="00FA5C56">
      <w:pPr>
        <w:pStyle w:val="Bezproreda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povjernik</w:t>
      </w:r>
    </w:p>
    <w:p w:rsidRDefault="00FA5C56" w:rsidP="00FA5C56" w:rsidR="00FA5C56">
      <w:pPr>
        <w:pStyle w:val="Bezproreda"/>
        <w:rPr>
          <w:rFonts w:hAnsi="Times New Roman" w:ascii="Times New Roman"/>
          <w:sz w:val="24"/>
        </w:rPr>
      </w:pPr>
    </w:p>
    <w:p w:rsidRDefault="006F1219" w:rsidR="00F532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vjerovnik</w:t>
      </w:r>
    </w:p>
    <w:sectPr w:rsidSect="006F1219" w:rsidR="00F53219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C56"/>
    <w:rsid w:val="005F25F4"/>
    <w:rsid w:val="006F1219"/>
    <w:rsid w:val="00924064"/>
    <w:rsid w:val="00CD639F"/>
    <w:rsid w:val="00DE3631"/>
    <w:rsid w:val="00F53219"/>
    <w:rsid w:val="00FA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C56"/>
    <w:pPr>
      <w:jc w:val="both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5C56"/>
    <w:pPr>
      <w:jc w:val="both"/>
    </w:pPr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F2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C56"/>
    <w:pPr>
      <w:jc w:val="both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5C56"/>
    <w:pPr>
      <w:jc w:val="both"/>
    </w:pPr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F2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2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ožujka 2019.</izvorni_sadrzaj>
    <derivirana_varijabla naziv="DomainObject.PlaniraniZavrsetakDatum_1">22. ožujka 2019.</derivirana_varijabla>
  </DomainObject.PlaniraniZavrsetakDatum>
  <DomainObject.PlaniraniPocetakDatum>
    <izvorni_sadrzaj>22. ožujka 2019.</izvorni_sadrzaj>
    <derivirana_varijabla naziv="DomainObject.PlaniraniPocetakDatum_1">22.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2019.</izvorni_sadrzaj>
    <derivirana_varijabla naziv="DomainObject.Zapisnik.DatumKreiranja_1">22.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St-761/2018-5</izvorni_sadrzaj>
    <derivirana_varijabla naziv="DomainObject.Zapisnik.Oznaka_1">St-761/2018-5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St-761/2018</izvorni_sadrzaj>
    <derivirana_varijabla naziv="DomainObject.Predmet.OznakaBroj_1">St-761/2018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CONTRADO, društvo s ograničenom odgovornošću za trgovinu i usluge</izvorni_sadrzaj>
    <derivirana_varijabla naziv="DomainObject.Predmet.StrankaFormated_1">  CONTRADO, društvo s ograničenom odgovornošću za trgovinu i usluge</derivirana_varijabla>
  </DomainObject.Predmet.StrankaFormated>
  <DomainObject.Predmet.StrankaFormatedOIB>
    <izvorni_sadrzaj>  CONTRADO, društvo s ograničenom odgovornošću za trgovinu i usluge, OIB 97115715917</izvorni_sadrzaj>
    <derivirana_varijabla naziv="DomainObject.Predmet.StrankaFormatedOIB_1">  CONTRADO, društvo s ograničenom odgovornošću za trgovinu i usluge, OIB 97115715917</derivirana_varijabla>
  </DomainObject.Predmet.StrankaFormatedOIB>
  <DomainObject.Predmet.StrankaFormatedWithAdress>
    <izvorni_sadrzaj> CONTRADO, društvo s ograničenom odgovornošću za trgovinu i usluge, Ulica fra. Rajmunda Rudeža 1, 21260 Imotski</izvorni_sadrzaj>
    <derivirana_varijabla naziv="DomainObject.Predmet.StrankaFormatedWithAdress_1"> CONTRADO, društvo s ograničenom odgovornošću za trgovinu i usluge, Ulica fra. Rajmunda Rudeža 1, 21260 Imotski</derivirana_varijabla>
  </DomainObject.Predmet.StrankaFormatedWithAdress>
  <DomainObject.Predmet.StrankaFormatedWithAdressOIB>
    <izvorni_sadrzaj> CONTRADO, društvo s ograničenom odgovornošću za trgovinu i usluge, OIB 97115715917, Ulica fra. Rajmunda Rudeža 1, 21260 Imotski</izvorni_sadrzaj>
    <derivirana_varijabla naziv="DomainObject.Predmet.StrankaFormatedWithAdressOIB_1"> CONTRADO, društvo s ograničenom odgovornošću za trgovinu i usluge, OIB 97115715917, Ulica fra. Rajmunda Rudeža 1, 21260 Imotski</derivirana_varijabla>
  </DomainObject.Predmet.StrankaFormatedWithAdressOIB>
  <DomainObject.Predmet.StrankaWithAdress>
    <izvorni_sadrzaj>CONTRADO, društvo s ograničenom odgovornošću za trgovinu i usluge Ulica fra. Rajmunda Rudeža 1,21260 Imotski</izvorni_sadrzaj>
    <derivirana_varijabla naziv="DomainObject.Predmet.StrankaWithAdress_1">CONTRADO, društvo s ograničenom odgovornošću za trgovinu i usluge Ulica fra. Rajmunda Rudeža 1,21260 Imotski</derivirana_varijabla>
  </DomainObject.Predmet.StrankaWithAdress>
  <DomainObject.Predmet.StrankaWithAdressOIB>
    <izvorni_sadrzaj>CONTRADO, društvo s ograničenom odgovornošću za trgovinu i usluge, OIB 97115715917, Ulica fra. Rajmunda Rudeža 1,21260 Imotski</izvorni_sadrzaj>
    <derivirana_varijabla naziv="DomainObject.Predmet.StrankaWithAdressOIB_1">CONTRADO, društvo s ograničenom odgovornošću za trgovinu i usluge, OIB 97115715917, Ulica fra. Rajmunda Rudeža 1,21260 Imotski</derivirana_varijabla>
  </DomainObject.Predmet.StrankaWithAdressOIB>
  <DomainObject.Predmet.StrankaNazivFormated>
    <izvorni_sadrzaj>CONTRADO, društvo s ograničenom odgovornošću za trgovinu i usluge</izvorni_sadrzaj>
    <derivirana_varijabla naziv="DomainObject.Predmet.StrankaNazivFormated_1">CONTRADO, društvo s ograničenom odgovornošću za trgovinu i usluge</derivirana_varijabla>
  </DomainObject.Predmet.StrankaNazivFormated>
  <DomainObject.Predmet.StrankaNazivFormatedOIB>
    <izvorni_sadrzaj>CONTRADO, društvo s ograničenom odgovornošću za trgovinu i usluge, OIB 97115715917</izvorni_sadrzaj>
    <derivirana_varijabla naziv="DomainObject.Predmet.StrankaNazivFormatedOIB_1">CONTRADO, društvo s ograničenom odgovornošću za trgovinu i usluge, OIB 97115715917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CONTRADO, društvo s ograničenom odgovornošću za trgovinu i usluge</item>
    </izvorni_sadrzaj>
    <derivirana_varijabla naziv="DomainObject.Predmet.StrankaListFormated_1">
      <item>CONTRADO, društvo s ograničenom odgovornošću za trgovinu i usluge</item>
    </derivirana_varijabla>
  </DomainObject.Predmet.StrankaListFormated>
  <DomainObject.Predmet.StrankaListFormatedOIB>
    <izvorni_sadrzaj>
      <item>CONTRADO, društvo s ograničenom odgovornošću za trgovinu i usluge, OIB 97115715917</item>
    </izvorni_sadrzaj>
    <derivirana_varijabla naziv="DomainObject.Predmet.StrankaListFormatedOIB_1">
      <item>CONTRADO, društvo s ograničenom odgovornošću za trgovinu i usluge, OIB 97115715917</item>
    </derivirana_varijabla>
  </DomainObject.Predmet.StrankaListFormatedOIB>
  <DomainObject.Predmet.StrankaListFormatedWithAdress>
    <izvorni_sadrzaj>
      <item>CONTRADO, društvo s ograničenom odgovornošću za trgovinu i usluge, Ulica fra. Rajmunda Rudeža 1, 21260 Imotski</item>
    </izvorni_sadrzaj>
    <derivirana_varijabla naziv="DomainObject.Predmet.StrankaListFormatedWithAdress_1">
      <item>CONTRADO, društvo s ograničenom odgovornošću za trgovinu i usluge, Ulica fra. Rajmunda Rudeža 1, 21260 Imotski</item>
    </derivirana_varijabla>
  </DomainObject.Predmet.StrankaListFormatedWithAdress>
  <DomainObject.Predmet.StrankaListFormatedWithAdressOIB>
    <izvorni_sadrzaj>
      <item>CONTRADO, društvo s ograničenom odgovornošću za trgovinu i usluge, OIB 97115715917, Ulica fra. Rajmunda Rudeža 1, 21260 Imotski</item>
    </izvorni_sadrzaj>
    <derivirana_varijabla naziv="DomainObject.Predmet.StrankaListFormatedWithAdressOIB_1">
      <item>CONTRADO, društvo s ograničenom odgovornošću za trgovinu i usluge, OIB 97115715917, Ulica fra. Rajmunda Rudeža 1, 21260 Imotski</item>
    </derivirana_varijabla>
  </DomainObject.Predmet.StrankaListFormatedWithAdressOIB>
  <DomainObject.Predmet.StrankaListNazivFormated>
    <izvorni_sadrzaj>
      <item>CONTRADO, društvo s ograničenom odgovornošću za trgovinu i usluge</item>
    </izvorni_sadrzaj>
    <derivirana_varijabla naziv="DomainObject.Predmet.StrankaListNazivFormated_1">
      <item>CONTRADO, društvo s ograničenom odgovornošću za trgovinu i usluge</item>
    </derivirana_varijabla>
  </DomainObject.Predmet.StrankaListNazivFormated>
  <DomainObject.Predmet.StrankaListNazivFormatedOIB>
    <izvorni_sadrzaj>
      <item>CONTRADO, društvo s ograničenom odgovornošću za trgovinu i usluge, OIB 97115715917</item>
    </izvorni_sadrzaj>
    <derivirana_varijabla naziv="DomainObject.Predmet.StrankaListNazivFormatedOIB_1">
      <item>CONTRADO, društvo s ograničenom odgovornošću za trgovinu i usluge, OIB 97115715917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St-761/2018-5</izvorni_sadrzaj>
    <derivirana_varijabla naziv="DomainObject.PoslovniBrojDokumenta_1">St-761/2018-5</derivirana_varijabla>
  </DomainObject.PoslovniBrojDokumenta>
  <DomainObject.Predmet.StrankaIDrugi>
    <izvorni_sadrzaj>CONTRADO, društvo s ograničenom odgovornošću za trgovinu i usluge</izvorni_sadrzaj>
    <derivirana_varijabla naziv="DomainObject.Predmet.StrankaIDrugi_1">CONTRADO,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CONTRADO, društvo s ograničenom odgovornošću za trgovinu i usluge, OIB 97115715917, Ulica fra. Rajmunda Rudeža 1, 21260 Imotski</izvorni_sadrzaj>
    <derivirana_varijabla naziv="DomainObject.Predmet.StrankaIDrugiAdressOIB_1">CONTRADO, društvo s ograničenom odgovornošću za trgovinu i usluge, OIB 97115715917, Ulica fra. Rajmunda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CONTRADO, društvo s ograničenom odgovornošću za trgovinu i usluge</item>
    </izvorni_sadrzaj>
    <derivirana_varijabla naziv="DomainObject.Predmet.SudioniciListNaziv_1">
      <item>CONTRADO, društvo s ograničenom odgovornošću za trgovinu i usluge</item>
    </derivirana_varijabla>
  </DomainObject.Predmet.SudioniciListNaziv>
  <DomainObject.Predmet.SudioniciListAdressOIB>
    <izvorni_sadrzaj>
      <item>CONTRADO, društvo s ograničenom odgovornošću za trgovinu i usluge, OIB 97115715917, Ulica fra. Rajmunda Rudeža 1,21260 Imotski</item>
    </izvorni_sadrzaj>
    <derivirana_varijabla naziv="DomainObject.Predmet.SudioniciListAdressOIB_1">
      <item>CONTRADO, društvo s ograničenom odgovornošću za trgovinu i usluge, OIB 97115715917, Ulica fra. Rajmunda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97115715917</item>
    </izvorni_sadrzaj>
    <derivirana_varijabla naziv="DomainObject.Predmet.SudioniciListNazivOIB_1">
      <item>, OIB 97115715917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283</properties:Words>
  <properties:Characters>1692</properties:Characters>
  <properties:Lines>53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2019-03-19T08:57:00Z</dcterms:created>
  <dc:creator>Velimir Vuković</dc:creator>
  <cp:lastModifiedBy>Marija Elez</cp:lastModifiedBy>
  <cp:lastPrinted>2019-03-22T11:07:00Z</cp:lastPrinted>
  <dcterms:modified xmlns:xsi="http://www.w3.org/2001/XMLSchema-instance" xsi:type="dcterms:W3CDTF">2019-03-22T11:07:00Z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St-761/2018-5 / Zapisnik - Ročište radi ispitivanja tražbina (st-761-18 zapisnik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