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bdcf" w14:paraId="c6abdcf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395A">
        <w:t>7794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80A4B">
        <w:t>09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0287A">
        <w:t>"R</w:t>
      </w:r>
      <w:r w:rsidR="003C4552">
        <w:t>OMOBIL" Udruga zdravog društveno</w:t>
      </w:r>
      <w:r w:rsidR="00B0287A">
        <w:t xml:space="preserve"> prihvatljivog življenja</w:t>
      </w:r>
      <w:r w:rsidR="00354A20" w:rsidRPr="00A04C6E">
        <w:t>,</w:t>
      </w:r>
      <w:r w:rsidR="00354A20">
        <w:t xml:space="preserve"> </w:t>
      </w:r>
      <w:r w:rsidR="00B0287A">
        <w:t>Dugo Selo</w:t>
      </w:r>
      <w:r w:rsidR="00354A20">
        <w:t>,</w:t>
      </w:r>
      <w:r w:rsidR="00354A20" w:rsidRPr="00A04C6E">
        <w:t xml:space="preserve"> </w:t>
      </w:r>
      <w:r w:rsidR="00B0287A">
        <w:t>Savska 13</w:t>
      </w:r>
      <w:r w:rsidR="00354A20">
        <w:t xml:space="preserve"> </w:t>
      </w:r>
      <w:r w:rsidR="00143566">
        <w:t xml:space="preserve">(OIB: </w:t>
      </w:r>
      <w:r w:rsidR="00B0287A">
        <w:t>58740238214</w:t>
      </w:r>
      <w:r w:rsidR="00143566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0287A">
        <w:t>7.839,50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4A20">
        <w:t>09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B4028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6AE5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7794</izvorni_sadrzaj>
    <derivirana_varijabla naziv="DomainObject.Predmet.Broj_1">7794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St-7794/2015</izvorni_sadrzaj>
    <derivirana_varijabla naziv="DomainObject.Predmet.OznakaBroj_1">St-7794/2015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''ROMOBIL'' Udruga zdravog duštveno prihvaljivog življenja</izvorni_sadrzaj>
    <derivirana_varijabla naziv="DomainObject.Predmet.ProtustrankaFormated_1">  ''ROMOBIL'' Udruga zdravog duštveno prihvaljivog življenja</derivirana_varijabla>
  </DomainObject.Predmet.ProtustrankaFormated>
  <DomainObject.Predmet.ProtustrankaFormatedOIB>
    <izvorni_sadrzaj>  ''ROMOBIL'' Udruga zdravog duštveno prihvaljivog življenja, OIB 58740238214</izvorni_sadrzaj>
    <derivirana_varijabla naziv="DomainObject.Predmet.ProtustrankaFormatedOIB_1">  ''ROMOBIL'' Udruga zdravog duštveno prihvaljivog življenja, OIB 58740238214</derivirana_varijabla>
  </DomainObject.Predmet.ProtustrankaFormatedOIB>
  <DomainObject.Predmet.ProtustrankaFormatedWithAdress>
    <izvorni_sadrzaj> ''ROMOBIL'' Udruga zdravog duštveno prihvaljivog življenja, Savska 13, 10370 Dugo Selo</izvorni_sadrzaj>
    <derivirana_varijabla naziv="DomainObject.Predmet.ProtustrankaFormatedWithAdress_1"> ''ROMOBIL'' Udruga zdravog duštveno prihvaljivog življenja, Savska 13, 10370 Dugo Selo</derivirana_varijabla>
  </DomainObject.Predmet.ProtustrankaFormatedWithAdress>
  <DomainObject.Predmet.ProtustrankaFormatedWithAdressOIB>
    <izvorni_sadrzaj> ''ROMOBIL'' Udruga zdravog duštveno prihvaljivog življenja, OIB 58740238214, Savska 13, 10370 Dugo Selo</izvorni_sadrzaj>
    <derivirana_varijabla naziv="DomainObject.Predmet.ProtustrankaFormatedWithAdressOIB_1"> ''ROMOBIL'' Udruga zdravog duštveno prihvaljivog življenja, OIB 58740238214, Savska 13, 10370 Dugo Selo</derivirana_varijabla>
  </DomainObject.Predmet.ProtustrankaFormatedWithAdressOIB>
  <DomainObject.Predmet.ProtustrankaWithAdress>
    <izvorni_sadrzaj>''ROMOBIL'' Udruga zdravog duštveno prihvaljivog življenja Savska 13, 10370 Dugo Selo</izvorni_sadrzaj>
    <derivirana_varijabla naziv="DomainObject.Predmet.ProtustrankaWithAdress_1">''ROMOBIL'' Udruga zdravog duštveno prihvaljivog življenja Savska 13, 10370 Dugo Selo</derivirana_varijabla>
  </DomainObject.Predmet.ProtustrankaWithAdress>
  <DomainObject.Predmet.ProtustrankaWithAdressOIB>
    <izvorni_sadrzaj>''ROMOBIL'' Udruga zdravog duštveno prihvaljivog življenja, OIB 58740238214, Savska 13, 10370 Dugo Selo</izvorni_sadrzaj>
    <derivirana_varijabla naziv="DomainObject.Predmet.ProtustrankaWithAdressOIB_1">''ROMOBIL'' Udruga zdravog duštveno prihvaljivog življenja, OIB 58740238214, Savska 13, 10370 Dugo Selo</derivirana_varijabla>
  </DomainObject.Predmet.ProtustrankaWithAdressOIB>
  <DomainObject.Predmet.ProtustrankaNazivFormated>
    <izvorni_sadrzaj>''ROMOBIL'' Udruga zdravog duštveno prihvaljivog življenja</izvorni_sadrzaj>
    <derivirana_varijabla naziv="DomainObject.Predmet.ProtustrankaNazivFormated_1">''ROMOBIL'' Udruga zdravog duštveno prihvaljivog življenja</derivirana_varijabla>
  </DomainObject.Predmet.ProtustrankaNazivFormated>
  <DomainObject.Predmet.ProtustrankaNazivFormatedOIB>
    <izvorni_sadrzaj>''ROMOBIL'' Udruga zdravog duštveno prihvaljivog življenja, OIB 58740238214</izvorni_sadrzaj>
    <derivirana_varijabla naziv="DomainObject.Predmet.ProtustrankaNazivFormatedOIB_1">''ROMOBIL'' Udruga zdravog duštveno prihvaljivog življenja, OIB 58740238214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''ROMOBIL'' Udruga zdravog duštveno prihvaljivog življenja</item>
    </izvorni_sadrzaj>
    <derivirana_varijabla naziv="DomainObject.Predmet.ProtuStrankaListFormated_1">
      <item>''ROMOBIL'' Udruga zdravog duštveno prihvaljivog življenja</item>
    </derivirana_varijabla>
  </DomainObject.Predmet.ProtuStrankaListFormated>
  <DomainObject.Predmet.ProtuStrankaListFormatedOIB>
    <izvorni_sadrzaj>
      <item>''ROMOBIL'' Udruga zdravog duštveno prihvaljivog življenja, OIB 58740238214</item>
    </izvorni_sadrzaj>
    <derivirana_varijabla naziv="DomainObject.Predmet.ProtuStrankaListFormatedOIB_1">
      <item>''ROMOBIL'' Udruga zdravog duštveno prihvaljivog življenja, OIB 58740238214</item>
    </derivirana_varijabla>
  </DomainObject.Predmet.ProtuStrankaListFormatedOIB>
  <DomainObject.Predmet.ProtuStrankaListFormatedWithAdress>
    <izvorni_sadrzaj>
      <item>''ROMOBIL'' Udruga zdravog duštveno prihvaljivog življenja, Savska 13, 10370 Dugo Selo</item>
    </izvorni_sadrzaj>
    <derivirana_varijabla naziv="DomainObject.Predmet.ProtuStrankaListFormatedWithAdress_1">
      <item>''ROMOBIL'' Udruga zdravog duštveno prihvaljivog življenja, Savska 13, 10370 Dugo Selo</item>
    </derivirana_varijabla>
  </DomainObject.Predmet.ProtuStrankaListFormatedWithAdress>
  <DomainObject.Predmet.ProtuStrankaListFormatedWithAdressOIB>
    <izvorni_sadrzaj>
      <item>''ROMOBIL'' Udruga zdravog duštveno prihvaljivog življenja, OIB 58740238214, Savska 13, 10370 Dugo Selo</item>
    </izvorni_sadrzaj>
    <derivirana_varijabla naziv="DomainObject.Predmet.ProtuStrankaListFormatedWithAdressOIB_1">
      <item>''ROMOBIL'' Udruga zdravog duštveno prihvaljivog življenja, OIB 58740238214, Savska 13, 10370 Dugo Selo</item>
    </derivirana_varijabla>
  </DomainObject.Predmet.ProtuStrankaListFormatedWithAdressOIB>
  <DomainObject.Predmet.ProtuStrankaListNazivFormated>
    <izvorni_sadrzaj>
      <item>''ROMOBIL'' Udruga zdravog duštveno prihvaljivog življenja</item>
    </izvorni_sadrzaj>
    <derivirana_varijabla naziv="DomainObject.Predmet.ProtuStrankaListNazivFormated_1">
      <item>''ROMOBIL'' Udruga zdravog duštveno prihvaljivog življenja</item>
    </derivirana_varijabla>
  </DomainObject.Predmet.ProtuStrankaListNazivFormated>
  <DomainObject.Predmet.ProtuStrankaListNazivFormatedOIB>
    <izvorni_sadrzaj>
      <item>''ROMOBIL'' Udruga zdravog duštveno prihvaljivog življenja, OIB 58740238214</item>
    </izvorni_sadrzaj>
    <derivirana_varijabla naziv="DomainObject.Predmet.ProtuStrankaListNazivFormatedOIB_1">
      <item>''ROMOBIL'' Udruga zdravog duštveno prihvaljivog življenja, OIB 58740238214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''ROMOBIL'' Udruga zdravog duštveno prihvaljivog življenja</izvorni_sadrzaj>
    <derivirana_varijabla naziv="DomainObject.Predmet.ProtustrankaIDrugi_1">''ROMOBIL'' Udruga zdravog duštveno prihvaljivog življenja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''ROMOBIL'' Udruga zdravog duštveno prihvaljivog življenja, OIB 58740238214, Savska 13, 10370 Dugo Selo</izvorni_sadrzaj>
    <derivirana_varijabla naziv="DomainObject.Predmet.ProtustrankaIDrugiAdressOIB_1">''ROMOBIL'' Udruga zdravog duštveno prihvaljivog življenja, OIB 58740238214,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''ROMOBIL'' Udruga zdravog duštveno prihvaljivog življenja</item>
      <item>FINA Regionalni centar Zagreb</item>
    </izvorni_sadrzaj>
    <derivirana_varijabla naziv="DomainObject.Predmet.SudioniciListNaziv_1">
      <item>''ROMOBIL'' Udruga zdravog duštveno prihvaljivog življenja</item>
      <item>FINA Regionalni centar Zagreb</item>
    </derivirana_varijabla>
  </DomainObject.Predmet.SudioniciListNaziv>
  <DomainObject.Predmet.SudioniciListAdressOIB>
    <izvorni_sadrzaj>
      <item>''ROMOBIL'' Udruga zdravog duštveno prihvaljivog življenja, OIB 58740238214, Savska 13,10370 Dugo Selo</item>
      <item>FINA Regionalni centar Zagreb, OIB 85821130368, Trg svibanjskih žrtava 1995. br. 1,10000 Zagreb</item>
    </izvorni_sadrzaj>
    <derivirana_varijabla naziv="DomainObject.Predmet.SudioniciListAdressOIB_1">
      <item>''ROMOBIL'' Udruga zdravog duštveno prihvaljivog življenja, OIB 58740238214, Savska 13,10370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58740238214</item>
      <item>, OIB 85821130368</item>
    </izvorni_sadrzaj>
    <derivirana_varijabla naziv="DomainObject.Predmet.SudioniciListNazivOIB_1">
      <item>, OIB 58740238214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07157-C5C0-4568-B1B1-CE0FD76E7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1354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2015-12-09T07:53:00Z</dcterms:created>
  <dc:creator>ilukac</dc:creator>
  <cp:lastModifiedBy>Marina Radaković</cp:lastModifiedBy>
  <cp:lastPrinted>2015-12-09T07:57:00Z</cp:lastPrinted>
  <dcterms:modified xmlns:xsi="http://www.w3.org/2001/XMLSchema-instance" xsi:type="dcterms:W3CDTF">2015-12-09T13:46:00Z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