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10b1" w14:paraId="4e310b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B0EFC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B7CA2">
        <w:rPr>
          <w:rFonts w:hAnsi="Times New Roman" w:ascii="Times New Roman"/>
          <w:b/>
          <w:bCs/>
          <w:sz w:val="24"/>
          <w:szCs w:val="24"/>
        </w:rPr>
        <w:t>1717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171</w:t>
      </w:r>
      <w:r w:rsidR="000B7CA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B7CA2" w:rsidRPr="000B7CA2">
        <w:rPr>
          <w:rFonts w:hAnsi="Times New Roman" w:ascii="Times New Roman"/>
        </w:rPr>
        <w:t>COFFEE M.F.M.D. j.d.o.o. za trgovinu i usluge</w:t>
      </w:r>
      <w:r>
        <w:rPr>
          <w:rFonts w:hAnsi="Times New Roman" w:ascii="Times New Roman"/>
        </w:rPr>
        <w:t xml:space="preserve">, iz  </w:t>
      </w:r>
      <w:proofErr w:type="spellStart"/>
      <w:r w:rsidR="000B7CA2">
        <w:rPr>
          <w:rFonts w:hAnsi="Times New Roman" w:ascii="Times New Roman"/>
        </w:rPr>
        <w:t>Brezja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B7CA2" w:rsidRPr="000B7CA2">
        <w:rPr>
          <w:rFonts w:hAnsi="Times New Roman" w:ascii="Times New Roman"/>
        </w:rPr>
        <w:t>84761618142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C45BE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EFC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5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5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St-1717/2016-3</izvorni_sadrzaj>
    <derivirana_varijabla naziv="DomainObject.Oznaka_1">St-1717/2016-3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St-1717/2016</izvorni_sadrzaj>
    <derivirana_varijabla naziv="DomainObject.Predmet.OznakaBroj_1">St-1717/2016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COFFEE M.F.M.D. j.d.o.o. za trgovinu i usluge</izvorni_sadrzaj>
    <derivirana_varijabla naziv="DomainObject.Predmet.ProtustrankaFormated_1">  COFFEE M.F.M.D. j.d.o.o. za trgovinu i usluge</derivirana_varijabla>
  </DomainObject.Predmet.ProtustrankaFormated>
  <DomainObject.Predmet.ProtustrankaFormatedOIB>
    <izvorni_sadrzaj>  COFFEE M.F.M.D. j.d.o.o. za trgovinu i usluge, OIB 84761618142</izvorni_sadrzaj>
    <derivirana_varijabla naziv="DomainObject.Predmet.ProtustrankaFormatedOIB_1">  COFFEE M.F.M.D. j.d.o.o. za trgovinu i usluge, OIB 84761618142</derivirana_varijabla>
  </DomainObject.Predmet.ProtustrankaFormatedOIB>
  <DomainObject.Predmet.ProtustrankaFormatedWithAdress>
    <izvorni_sadrzaj> COFFEE M.F.M.D. j.d.o.o. za trgovinu i usluge, Vladimira Nazora 4, 10431 Brezje</izvorni_sadrzaj>
    <derivirana_varijabla naziv="DomainObject.Predmet.ProtustrankaFormatedWithAdress_1"> COFFEE M.F.M.D. j.d.o.o. za trgovinu i usluge, Vladimira Nazora 4, 10431 Brezje</derivirana_varijabla>
  </DomainObject.Predmet.ProtustrankaFormatedWithAdress>
  <DomainObject.Predmet.ProtustrankaFormatedWithAdressOIB>
    <izvorni_sadrzaj> COFFEE M.F.M.D. j.d.o.o. za trgovinu i usluge, OIB 84761618142, Vladimira Nazora 4, 10431 Brezje</izvorni_sadrzaj>
    <derivirana_varijabla naziv="DomainObject.Predmet.ProtustrankaFormatedWithAdressOIB_1"> COFFEE M.F.M.D. j.d.o.o. za trgovinu i usluge, OIB 84761618142, Vladimira Nazora 4, 10431 Brezje</derivirana_varijabla>
  </DomainObject.Predmet.ProtustrankaFormatedWithAdressOIB>
  <DomainObject.Predmet.ProtustrankaWithAdress>
    <izvorni_sadrzaj>COFFEE M.F.M.D. j.d.o.o. za trgovinu i usluge Vladimira Nazora 4, 10431 Brezje</izvorni_sadrzaj>
    <derivirana_varijabla naziv="DomainObject.Predmet.ProtustrankaWithAdress_1">COFFEE M.F.M.D. j.d.o.o. za trgovinu i usluge Vladimira Nazora 4, 10431 Brezje</derivirana_varijabla>
  </DomainObject.Predmet.ProtustrankaWithAdress>
  <DomainObject.Predmet.ProtustrankaWithAdressOIB>
    <izvorni_sadrzaj>COFFEE M.F.M.D. j.d.o.o. za trgovinu i usluge, OIB 84761618142, Vladimira Nazora 4, 10431 Brezje</izvorni_sadrzaj>
    <derivirana_varijabla naziv="DomainObject.Predmet.ProtustrankaWithAdressOIB_1">COFFEE M.F.M.D. j.d.o.o. za trgovinu i usluge, OIB 84761618142, Vladimira Nazora 4, 10431 Brezje</derivirana_varijabla>
  </DomainObject.Predmet.ProtustrankaWithAdressOIB>
  <DomainObject.Predmet.ProtustrankaNazivFormated>
    <izvorni_sadrzaj>COFFEE M.F.M.D. j.d.o.o. za trgovinu i usluge</izvorni_sadrzaj>
    <derivirana_varijabla naziv="DomainObject.Predmet.ProtustrankaNazivFormated_1">COFFEE M.F.M.D. j.d.o.o. za trgovinu i usluge</derivirana_varijabla>
  </DomainObject.Predmet.ProtustrankaNazivFormated>
  <DomainObject.Predmet.ProtustrankaNazivFormatedOIB>
    <izvorni_sadrzaj>COFFEE M.F.M.D. j.d.o.o. za trgovinu i usluge, OIB 84761618142</izvorni_sadrzaj>
    <derivirana_varijabla naziv="DomainObject.Predmet.ProtustrankaNazivFormatedOIB_1">COFFEE M.F.M.D. j.d.o.o. za trgovinu i usluge, OIB 84761618142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COFFEE M.F.M.D. j.d.o.o. za trgovinu i usluge</item>
    </izvorni_sadrzaj>
    <derivirana_varijabla naziv="DomainObject.Predmet.ProtuStrankaListFormated_1">
      <item>COFFEE M.F.M.D. j.d.o.o. za trgovinu i usluge</item>
    </derivirana_varijabla>
  </DomainObject.Predmet.ProtuStrankaListFormated>
  <DomainObject.Predmet.ProtuStrankaListFormatedOIB>
    <izvorni_sadrzaj>
      <item>COFFEE M.F.M.D. j.d.o.o. za trgovinu i usluge, OIB 84761618142</item>
    </izvorni_sadrzaj>
    <derivirana_varijabla naziv="DomainObject.Predmet.ProtuStrankaListFormatedOIB_1">
      <item>COFFEE M.F.M.D. j.d.o.o. za trgovinu i usluge, OIB 84761618142</item>
    </derivirana_varijabla>
  </DomainObject.Predmet.ProtuStrankaListFormatedOIB>
  <DomainObject.Predmet.ProtuStrankaListFormatedWithAdress>
    <izvorni_sadrzaj>
      <item>COFFEE M.F.M.D. j.d.o.o. za trgovinu i usluge, Vladimira Nazora 4, 10431 Brezje</item>
    </izvorni_sadrzaj>
    <derivirana_varijabla naziv="DomainObject.Predmet.ProtuStrankaListFormatedWithAdress_1">
      <item>COFFEE M.F.M.D. j.d.o.o. za trgovinu i usluge, Vladimira Nazora 4, 10431 Brezje</item>
    </derivirana_varijabla>
  </DomainObject.Predmet.ProtuStrankaListFormatedWithAdress>
  <DomainObject.Predmet.ProtuStrankaListFormatedWithAdressOIB>
    <izvorni_sadrzaj>
      <item>COFFEE M.F.M.D. j.d.o.o. za trgovinu i usluge, OIB 84761618142, Vladimira Nazora 4, 10431 Brezje</item>
    </izvorni_sadrzaj>
    <derivirana_varijabla naziv="DomainObject.Predmet.ProtuStrankaListFormatedWithAdressOIB_1">
      <item>COFFEE M.F.M.D. j.d.o.o. za trgovinu i usluge, OIB 84761618142, Vladimira Nazora 4, 10431 Brezje</item>
    </derivirana_varijabla>
  </DomainObject.Predmet.ProtuStrankaListFormatedWithAdressOIB>
  <DomainObject.Predmet.ProtuStrankaListNazivFormated>
    <izvorni_sadrzaj>
      <item>COFFEE M.F.M.D. j.d.o.o. za trgovinu i usluge</item>
    </izvorni_sadrzaj>
    <derivirana_varijabla naziv="DomainObject.Predmet.ProtuStrankaListNazivFormated_1">
      <item>COFFEE M.F.M.D. j.d.o.o. za trgovinu i usluge</item>
    </derivirana_varijabla>
  </DomainObject.Predmet.ProtuStrankaListNazivFormated>
  <DomainObject.Predmet.ProtuStrankaListNazivFormatedOIB>
    <izvorni_sadrzaj>
      <item>COFFEE M.F.M.D. j.d.o.o. za trgovinu i usluge, OIB 84761618142</item>
    </izvorni_sadrzaj>
    <derivirana_varijabla naziv="DomainObject.Predmet.ProtuStrankaListNazivFormatedOIB_1">
      <item>COFFEE M.F.M.D. j.d.o.o. za trgovinu i usluge, OIB 84761618142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St-1717/2016-3</izvorni_sadrzaj>
    <derivirana_varijabla naziv="DomainObject.PoslovniBrojDokumenta_1">St-1717/2016-3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COFFEE M.F.M.D. j.d.o.o. za trgovinu i usluge</izvorni_sadrzaj>
    <derivirana_varijabla naziv="DomainObject.Predmet.ProtustrankaIDrugi_1">COFFEE M.F.M.D.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COFFEE M.F.M.D. j.d.o.o. za trgovinu i usluge, OIB 84761618142, Vladimira Nazora 4, 10431 Brezje</izvorni_sadrzaj>
    <derivirana_varijabla naziv="DomainObject.Predmet.ProtustrankaIDrugiAdressOIB_1">COFFEE M.F.M.D. j.d.o.o. za trgovinu i usluge, OIB 84761618142, Vladimira Nazora 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COFFEE M.F.M.D. j.d.o.o. za trgovinu i usluge</item>
    </izvorni_sadrzaj>
    <derivirana_varijabla naziv="DomainObject.Predmet.SudioniciListNaziv_1">
      <item>FINA Regionalni centar Zagreb</item>
      <item>COFFEE M.F.M.D.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COFFEE M.F.M.D. j.d.o.o. za trgovinu i usluge, OIB 84761618142, Vladimira Nazora 4,10431 Brezje</item>
    </izvorni_sadrzaj>
    <derivirana_varijabla naziv="DomainObject.Predmet.SudioniciListAdressOIB_1">
      <item>FINA Regionalni centar Zagreb, OIB 85821130368, Trg svibanjskih žrtava 1995. br. 1,10000 Zagreb</item>
      <item>COFFEE M.F.M.D. j.d.o.o. za trgovinu i usluge, OIB 84761618142, Vladimira Nazora 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84761618142</item>
    </izvorni_sadrzaj>
    <derivirana_varijabla naziv="DomainObject.Predmet.SudioniciListNazivOIB_1">
      <item>, OIB 85821130368</item>
      <item>, OIB 84761618142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779</properties:Characters>
  <properties:Lines>47</properties:Lines>
  <properties:Paragraphs>21</properties:Paragraphs>
  <properties:TotalTime>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2016-06-07T07:43:00Z</dcterms:modified>
  <cp:revision>295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