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d038" w14:paraId="7aed038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7C7EFD">
        <w:t>POLIKLINIKA POPULI – ustanova za specijalističko-konzilijavnu zdravstvenu zaštitu, dijagnostiku i rehabilitaciju osim bolničkog liječenja, OIB: 28372501704,</w:t>
      </w:r>
      <w:r w:rsidR="007C7EFD">
        <w:rPr>
          <w:szCs w:val="24"/>
        </w:rPr>
        <w:t xml:space="preserve"> </w:t>
      </w:r>
      <w:r w:rsidR="007C7EFD">
        <w:t>Omiš, Put Mostine 3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7C7EFD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7C7EF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7C7EFD">
        <w:rPr>
          <w:rFonts w:cs="Times New Roman" w:eastAsia="Times New Roman"/>
          <w:szCs w:val="24"/>
          <w:lang w:eastAsia="hr-HR"/>
        </w:rPr>
        <w:t>Sami Stamenov iz Omiša, Trg Ivana Raosa 3</w:t>
      </w:r>
    </w:p>
    <w:p w:rsidRDefault="007C7EFD" w:rsidP="006953FE" w:rsidR="007C7EF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>Vlaho Monković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7C7EFD" w:rsidP="006953FE" w:rsidR="007C7EFD">
      <w:r>
        <w:t xml:space="preserve">- privremenom stečajnom upravitelju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FF7" w:rsidP="00EA6C8A" w:rsidR="00001FF7">
      <w:r>
        <w:separator/>
      </w:r>
    </w:p>
  </w:endnote>
  <w:endnote w:id="0" w:type="continuationSeparator">
    <w:p w:rsidRDefault="00001FF7" w:rsidP="00EA6C8A" w:rsidR="00001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FF7" w:rsidP="00EA6C8A" w:rsidR="00001FF7">
      <w:r>
        <w:separator/>
      </w:r>
    </w:p>
  </w:footnote>
  <w:footnote w:id="0" w:type="continuationSeparator">
    <w:p w:rsidRDefault="00001FF7" w:rsidP="00EA6C8A" w:rsidR="00001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7C7EFD">
      <w:t>1230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FF7"/>
    <w:rsid w:val="000443AB"/>
    <w:rsid w:val="00066650"/>
    <w:rsid w:val="00085E7C"/>
    <w:rsid w:val="000B4D96"/>
    <w:rsid w:val="000D5416"/>
    <w:rsid w:val="000E6D83"/>
    <w:rsid w:val="00195453"/>
    <w:rsid w:val="001D49C4"/>
    <w:rsid w:val="00243961"/>
    <w:rsid w:val="002547CA"/>
    <w:rsid w:val="002A32DF"/>
    <w:rsid w:val="003744DB"/>
    <w:rsid w:val="003C2F22"/>
    <w:rsid w:val="00405739"/>
    <w:rsid w:val="00417EA6"/>
    <w:rsid w:val="00463D65"/>
    <w:rsid w:val="00686823"/>
    <w:rsid w:val="006953FE"/>
    <w:rsid w:val="006E5840"/>
    <w:rsid w:val="0071519E"/>
    <w:rsid w:val="007673CD"/>
    <w:rsid w:val="007737FF"/>
    <w:rsid w:val="007C7EFD"/>
    <w:rsid w:val="007F4A85"/>
    <w:rsid w:val="007F7A84"/>
    <w:rsid w:val="00814EDB"/>
    <w:rsid w:val="00815142"/>
    <w:rsid w:val="00853B3E"/>
    <w:rsid w:val="008F0F45"/>
    <w:rsid w:val="0095402B"/>
    <w:rsid w:val="00981D37"/>
    <w:rsid w:val="00A1533D"/>
    <w:rsid w:val="00A51DE9"/>
    <w:rsid w:val="00AC0141"/>
    <w:rsid w:val="00AF6A13"/>
    <w:rsid w:val="00B7506F"/>
    <w:rsid w:val="00C40974"/>
    <w:rsid w:val="00C61268"/>
    <w:rsid w:val="00D52930"/>
    <w:rsid w:val="00D8632A"/>
    <w:rsid w:val="00DC7FF4"/>
    <w:rsid w:val="00DD0D50"/>
    <w:rsid w:val="00E55744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A15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3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3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3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A15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3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3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1313</properties:Characters>
  <properties:Lines>38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2017-10-18T11:30:00Z</dcterms:created>
  <dc:creator>Katarina Mikulić</dc:creator>
  <cp:lastModifiedBy>Katarina Mikulić</cp:lastModifiedBy>
  <cp:lastPrinted>2017-10-18T11:33:00Z</cp:lastPrinted>
  <dcterms:modified xmlns:xsi="http://www.w3.org/2001/XMLSchema-instance" xsi:type="dcterms:W3CDTF">2017-10-18T13:00:00Z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