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1617" w14:paraId="5e7161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9330DC">
        <w:rPr>
          <w:rFonts w:hAnsi="Times New Roman" w:ascii="Times New Roman"/>
        </w:rPr>
        <w:t>5086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330DC" w:rsidRPr="009330DC">
        <w:rPr>
          <w:rFonts w:hAnsi="Times New Roman" w:ascii="Times New Roman"/>
        </w:rPr>
        <w:t>IMPELLO auto-moto d.o.o., Velika Gorica, Đakovačka 14, OIB: 91986373640, MBS: 080760340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133433">
        <w:rPr>
          <w:rFonts w:hAnsi="Times New Roman" w:ascii="Times New Roman"/>
        </w:rPr>
        <w:t>11.</w:t>
      </w:r>
      <w:r w:rsidR="007D07A2"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330DC" w:rsidRPr="009330DC">
        <w:rPr>
          <w:rFonts w:hAnsi="Times New Roman" w:ascii="Times New Roman"/>
        </w:rPr>
        <w:t>IMPELLO auto-moto d.o.o., Velika Gorica, Đakovačka 14, OIB: 91986373640, MBS: 080760340</w:t>
      </w:r>
      <w:r w:rsidR="005423F9">
        <w:rPr>
          <w:rFonts w:hAnsi="Times New Roman" w:ascii="Times New Roman"/>
        </w:rPr>
        <w:t xml:space="preserve"> </w:t>
      </w:r>
      <w:r w:rsidR="00133433">
        <w:rPr>
          <w:rFonts w:hAnsi="Times New Roman" w:ascii="Times New Roman"/>
        </w:rPr>
        <w:t>dana 11.</w:t>
      </w:r>
      <w:r w:rsidR="007D07A2"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1E1561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330DC" w:rsidRPr="009330DC">
        <w:rPr>
          <w:rFonts w:hAnsi="Times New Roman" w:ascii="Times New Roman"/>
        </w:rPr>
        <w:t>Toth Tibor</w:t>
      </w:r>
      <w:r w:rsidR="001E1561" w:rsidRPr="001E1561">
        <w:rPr>
          <w:rFonts w:hAnsi="Times New Roman" w:ascii="Times New Roman"/>
        </w:rPr>
        <w:t xml:space="preserve"> iz Zagreba, </w:t>
      </w:r>
      <w:r w:rsidR="000C6195" w:rsidRPr="000C6195">
        <w:rPr>
          <w:rFonts w:hAnsi="Times New Roman" w:ascii="Times New Roman"/>
        </w:rPr>
        <w:t>Hribarov prilaz 10</w:t>
      </w:r>
      <w:r w:rsidR="001E1561" w:rsidRPr="001E1561">
        <w:rPr>
          <w:rFonts w:hAnsi="Times New Roman" w:ascii="Times New Roman"/>
        </w:rPr>
        <w:t xml:space="preserve">, OIB: </w:t>
      </w:r>
      <w:r w:rsidR="009330DC" w:rsidRPr="009330DC">
        <w:rPr>
          <w:rFonts w:hAnsi="Times New Roman" w:ascii="Times New Roman"/>
        </w:rPr>
        <w:t>65132060598</w:t>
      </w:r>
      <w:r w:rsidR="001E1561" w:rsidRPr="001E1561">
        <w:rPr>
          <w:rFonts w:hAnsi="Times New Roman" w:ascii="Times New Roman"/>
        </w:rPr>
        <w:t xml:space="preserve">. 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9330DC" w:rsidRPr="009330DC">
        <w:rPr>
          <w:rFonts w:hAnsi="Times New Roman" w:ascii="Times New Roman"/>
        </w:rPr>
        <w:t>IMPELLO auto-moto d.o.o., Velika Gorica, Đakovačka 14, OIB: 91986373640, MBS: 080760340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9330DC" w:rsidRPr="009330DC">
        <w:rPr>
          <w:rFonts w:hAnsi="Times New Roman" w:ascii="Times New Roman"/>
        </w:rPr>
        <w:t>IMPELLO auto-moto d.o.o., Velika Gorica, Đakovačka 14, OIB: 91986373640, MBS: 080760340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E1561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9330DC" w:rsidRPr="009330DC">
        <w:rPr>
          <w:rFonts w:hAnsi="Times New Roman" w:ascii="Times New Roman"/>
        </w:rPr>
        <w:t>IMPELLO auto-moto d.o.o., Velika Gorica, Đakovačka 14, OIB: 91986373640, MBS: 080760340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E04BE7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D395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E04BE7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0C6195">
        <w:rPr>
          <w:rFonts w:hAnsi="Times New Roman" w:ascii="Times New Roman"/>
        </w:rPr>
        <w:t>814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0C6195">
        <w:rPr>
          <w:rFonts w:hAnsi="Times New Roman" w:ascii="Times New Roman"/>
        </w:rPr>
        <w:t>383.984,83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0C6195">
        <w:rPr>
          <w:rFonts w:hAnsi="Times New Roman" w:ascii="Times New Roman"/>
        </w:rPr>
        <w:t>2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C6195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 xml:space="preserve">. </w:t>
      </w:r>
      <w:r w:rsidR="000C6195">
        <w:rPr>
          <w:rFonts w:hAnsi="Times New Roman" w:ascii="Times New Roman"/>
        </w:rPr>
        <w:t>svib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C6195">
        <w:rPr>
          <w:rFonts w:hAnsi="Times New Roman" w:ascii="Times New Roman"/>
        </w:rPr>
        <w:t>2</w:t>
      </w:r>
      <w:r w:rsidR="001E1561">
        <w:rPr>
          <w:rFonts w:hAnsi="Times New Roman" w:ascii="Times New Roman"/>
        </w:rPr>
        <w:t>4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E04BE7">
        <w:rPr>
          <w:rFonts w:hAnsi="Times New Roman" w:ascii="Times New Roman"/>
        </w:rPr>
        <w:t>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 xml:space="preserve">nje troškova stečajnog postupka, pa je sud tu činjenicu </w:t>
      </w:r>
      <w:r w:rsidR="00EC13A4">
        <w:rPr>
          <w:rFonts w:hAnsi="Times New Roman" w:ascii="Times New Roman"/>
        </w:rPr>
        <w:t>utvrdio po službenoj dužnosti.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C13A4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li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D3950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4D395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33433">
        <w:rPr>
          <w:rFonts w:hAnsi="Times New Roman" w:ascii="Times New Roman"/>
        </w:rPr>
        <w:t>11.</w:t>
      </w:r>
      <w:r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13343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133433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133433" w:rsidP="00133433" w:rsidR="00133433"/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40C" w:rsidR="00E0440C">
      <w:r>
        <w:separator/>
      </w:r>
    </w:p>
  </w:endnote>
  <w:endnote w:id="0" w:type="continuationSeparator">
    <w:p w:rsidRDefault="00E0440C" w:rsidR="00E04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40C" w:rsidR="00E0440C">
      <w:r>
        <w:separator/>
      </w:r>
    </w:p>
  </w:footnote>
  <w:footnote w:id="0" w:type="continuationSeparator">
    <w:p w:rsidRDefault="00E0440C" w:rsidR="00E04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F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E1561">
      <w:rPr>
        <w:rFonts w:hAnsi="Times New Roman" w:ascii="Times New Roman"/>
      </w:rPr>
      <w:t>50</w:t>
    </w:r>
    <w:r w:rsidR="009330DC">
      <w:rPr>
        <w:rFonts w:hAnsi="Times New Roman" w:ascii="Times New Roman"/>
      </w:rPr>
      <w:t>86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3433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4F5F41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40C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638F7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5086</izvorni_sadrzaj>
    <derivirana_varijabla naziv="DomainObject.Predmet.Broj_1">5086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St-5086/2016</izvorni_sadrzaj>
    <derivirana_varijabla naziv="DomainObject.Predmet.OznakaBroj_1">St-5086/2016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IMPELLO auto-moto d.o.o. zastupanog po punomoćniku DOMAGOJ KOVEŽDIĆ</izvorni_sadrzaj>
    <derivirana_varijabla naziv="DomainObject.Predmet.ProtustrankaFormated_1">  IMPELLO auto-moto d.o.o. zastupanog po punomoćniku DOMAGOJ KOVEŽDIĆ</derivirana_varijabla>
  </DomainObject.Predmet.ProtustrankaFormated>
  <DomainObject.Predmet.ProtustrankaFormatedOIB>
    <izvorni_sadrzaj>  IMPELLO auto-moto d.o.o., OIB 91986373640 zastupanog po punomoćniku DOMAGOJ KOVEŽDIĆ</izvorni_sadrzaj>
    <derivirana_varijabla naziv="DomainObject.Predmet.ProtustrankaFormatedOIB_1">  IMPELLO auto-moto d.o.o., OIB 91986373640 zastupanog po punomoćniku DOMAGOJ KOVEŽDIĆ</derivirana_varijabla>
  </DomainObject.Predmet.ProtustrankaFormatedOIB>
  <DomainObject.Predmet.ProtustrankaFormatedWithAdress>
    <izvorni_sadrzaj> IMPELLO auto-moto d.o.o., Đakovačka 14, 10410 Velika Gorica zastupanog po punomoćniku DOMAGOJ KOVEŽDIĆ</izvorni_sadrzaj>
    <derivirana_varijabla naziv="DomainObject.Predmet.ProtustrankaFormatedWithAdress_1"> IMPELLO auto-moto d.o.o., Đakovačka 14, 10410 Velika Gorica zastupanog po punomoćniku DOMAGOJ KOVEŽDIĆ</derivirana_varijabla>
  </DomainObject.Predmet.ProtustrankaFormatedWithAdress>
  <DomainObject.Predmet.ProtustrankaFormatedWithAdressOIB>
    <izvorni_sadrzaj> IMPELLO auto-moto d.o.o., OIB 91986373640, Đakovačka 14, 10410 Velika Gorica zastupanog po punomoćniku DOMAGOJ KOVEŽDIĆ</izvorni_sadrzaj>
    <derivirana_varijabla naziv="DomainObject.Predmet.ProtustrankaFormatedWithAdressOIB_1"> IMPELLO auto-moto d.o.o., OIB 91986373640, Đakovačka 14, 10410 Velika Gorica zastupanog po punomoćniku DOMAGOJ KOVEŽDIĆ</derivirana_varijabla>
  </DomainObject.Predmet.ProtustrankaFormatedWithAdressOIB>
  <DomainObject.Predmet.ProtustrankaWithAdress>
    <izvorni_sadrzaj>IMPELLO auto-moto d.o.o. Đakovačka 14, 10410 Velika Gorica</izvorni_sadrzaj>
    <derivirana_varijabla naziv="DomainObject.Predmet.ProtustrankaWithAdress_1">IMPELLO auto-moto d.o.o. Đakovačka 14, 10410 Velika Gorica</derivirana_varijabla>
  </DomainObject.Predmet.ProtustrankaWithAdress>
  <DomainObject.Predmet.ProtustrankaWithAdressOIB>
    <izvorni_sadrzaj>IMPELLO auto-moto d.o.o., OIB 91986373640, Đakovačka 14, 10410 Velika Gorica</izvorni_sadrzaj>
    <derivirana_varijabla naziv="DomainObject.Predmet.ProtustrankaWithAdressOIB_1">IMPELLO auto-moto d.o.o., OIB 91986373640, Đakovačka 14, 10410 Velika Gorica</derivirana_varijabla>
  </DomainObject.Predmet.ProtustrankaWithAdressOIB>
  <DomainObject.Predmet.ProtustrankaNazivFormated>
    <izvorni_sadrzaj>IMPELLO auto-moto d.o.o.</izvorni_sadrzaj>
    <derivirana_varijabla naziv="DomainObject.Predmet.ProtustrankaNazivFormated_1">IMPELLO auto-moto d.o.o.</derivirana_varijabla>
  </DomainObject.Predmet.ProtustrankaNazivFormated>
  <DomainObject.Predmet.ProtustrankaNazivFormatedOIB>
    <izvorni_sadrzaj>IMPELLO auto-moto d.o.o., OIB 91986373640</izvorni_sadrzaj>
    <derivirana_varijabla naziv="DomainObject.Predmet.ProtustrankaNazivFormatedOIB_1">IMPELLO auto-moto d.o.o., OIB 91986373640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IMPELLO auto-moto d.o.o. zastupanog po punomoćniku DOMAGOJ KOVEŽDIĆ</item>
    </izvorni_sadrzaj>
    <derivirana_varijabla naziv="DomainObject.Predmet.ProtuStrankaListFormated_1">
      <item>IMPELLO auto-moto d.o.o. zastupanog po punomoćniku DOMAGOJ KOVEŽDIĆ</item>
    </derivirana_varijabla>
  </DomainObject.Predmet.ProtuStrankaListFormated>
  <DomainObject.Predmet.ProtuStrankaListFormatedOIB>
    <izvorni_sadrzaj>
      <item>IMPELLO auto-moto d.o.o., OIB 91986373640 zastupanog po punomoćniku DOMAGOJ KOVEŽDIĆ</item>
    </izvorni_sadrzaj>
    <derivirana_varijabla naziv="DomainObject.Predmet.ProtuStrankaListFormatedOIB_1">
      <item>IMPELLO auto-moto d.o.o., OIB 91986373640 zastupanog po punomoćniku DOMAGOJ KOVEŽDIĆ</item>
    </derivirana_varijabla>
  </DomainObject.Predmet.ProtuStrankaListFormatedOIB>
  <DomainObject.Predmet.ProtuStrankaListFormatedWithAdress>
    <izvorni_sadrzaj>
      <item>IMPELLO auto-moto d.o.o., Đakovačka 14, 10410 Velika Gorica zastupanog po punomoćniku DOMAGOJ KOVEŽDIĆ</item>
    </izvorni_sadrzaj>
    <derivirana_varijabla naziv="DomainObject.Predmet.ProtuStrankaListFormatedWithAdress_1">
      <item>IMPELLO auto-moto d.o.o., Đakovačka 14, 10410 Velika Gorica zastupanog po punomoćniku DOMAGOJ KOVEŽDIĆ</item>
    </derivirana_varijabla>
  </DomainObject.Predmet.ProtuStrankaListFormatedWithAdress>
  <DomainObject.Predmet.ProtuStrankaListFormatedWithAdressOIB>
    <izvorni_sadrzaj>
      <item>IMPELLO auto-moto d.o.o., OIB 91986373640, Đakovačka 14, 10410 Velika Gorica zastupanog po punomoćniku DOMAGOJ KOVEŽDIĆ</item>
    </izvorni_sadrzaj>
    <derivirana_varijabla naziv="DomainObject.Predmet.ProtuStrankaListFormatedWithAdressOIB_1">
      <item>IMPELLO auto-moto d.o.o., OIB 91986373640, Đakovačka 14, 10410 Velika Gorica zastupanog po punomoćniku DOMAGOJ KOVEŽDIĆ</item>
    </derivirana_varijabla>
  </DomainObject.Predmet.ProtuStrankaListFormatedWithAdressOIB>
  <DomainObject.Predmet.ProtuStrankaListNazivFormated>
    <izvorni_sadrzaj>
      <item>IMPELLO auto-moto d.o.o.</item>
    </izvorni_sadrzaj>
    <derivirana_varijabla naziv="DomainObject.Predmet.ProtuStrankaListNazivFormated_1">
      <item>IMPELLO auto-moto d.o.o.</item>
    </derivirana_varijabla>
  </DomainObject.Predmet.ProtuStrankaListNazivFormated>
  <DomainObject.Predmet.ProtuStrankaListNazivFormatedOIB>
    <izvorni_sadrzaj>
      <item>IMPELLO auto-moto d.o.o., OIB 91986373640</item>
    </izvorni_sadrzaj>
    <derivirana_varijabla naziv="DomainObject.Predmet.ProtuStrankaListNazivFormatedOIB_1">
      <item>IMPELLO auto-moto d.o.o., OIB 91986373640</item>
    </derivirana_varijabla>
  </DomainObject.Predmet.ProtuStrankaListNazivFormatedOIB>
  <DomainObject.Predmet.OstaliListFormated>
    <izvorni_sadrzaj>
      <item>DOMAGOJ KOVEŽDIĆ punomoćnik sudionika u postupku IMPELLO auto-moto d.o.o.</item>
    </izvorni_sadrzaj>
    <derivirana_varijabla naziv="DomainObject.Predmet.OstaliListFormated_1">
      <item>DOMAGOJ KOVEŽDIĆ punomoćnik sudionika u postupku IMPELLO auto-moto d.o.o.</item>
    </derivirana_varijabla>
  </DomainObject.Predmet.OstaliListFormated>
  <DomainObject.Predmet.OstaliListFormatedOIB>
    <izvorni_sadrzaj>
      <item>DOMAGOJ KOVEŽDIĆ, OIB 42429627793 punomoćnik sudionika u postupku IMPELLO auto-moto d.o.o.</item>
    </izvorni_sadrzaj>
    <derivirana_varijabla naziv="DomainObject.Predmet.OstaliListFormatedOIB_1">
      <item>DOMAGOJ KOVEŽDIĆ, OIB 42429627793 punomoćnik sudionika u postupku IMPELLO auto-moto d.o.o.</item>
    </derivirana_varijabla>
  </DomainObject.Predmet.OstaliListFormatedOIB>
  <DomainObject.Predmet.OstaliListFormatedWithAdress>
    <izvorni_sadrzaj>
      <item>DOMAGOJ KOVEŽDIĆ, Ulica Matije Gupca 1, 10291 Brdovec punomoćnik sudionika u postupku IMPELLO auto-moto d.o.o.</item>
    </izvorni_sadrzaj>
    <derivirana_varijabla naziv="DomainObject.Predmet.OstaliListFormatedWithAdress_1">
      <item>DOMAGOJ KOVEŽDIĆ, Ulica Matije Gupca 1, 10291 Brdovec punomoćnik sudionika u postupku IMPELLO auto-moto d.o.o.</item>
    </derivirana_varijabla>
  </DomainObject.Predmet.OstaliListFormatedWithAdress>
  <DomainObject.Predmet.OstaliListFormatedWithAdressOIB>
    <izvorni_sadrzaj>
      <item>DOMAGOJ KOVEŽDIĆ, OIB 42429627793, Ulica Matije Gupca 1, 10291 Brdovec punomoćnik sudionika u postupku IMPELLO auto-moto d.o.o.</item>
    </izvorni_sadrzaj>
    <derivirana_varijabla naziv="DomainObject.Predmet.OstaliListFormatedWithAdressOIB_1">
      <item>DOMAGOJ KOVEŽDIĆ, OIB 42429627793, Ulica Matije Gupca 1, 10291 Brdovec punomoćnik sudionika u postupku IMPELLO auto-moto d.o.o.</item>
    </derivirana_varijabla>
  </DomainObject.Predmet.OstaliListFormatedWithAdressOIB>
  <DomainObject.Predmet.OstaliListNazivFormated>
    <izvorni_sadrzaj>
      <item>DOMAGOJ KOVEŽDIĆ</item>
    </izvorni_sadrzaj>
    <derivirana_varijabla naziv="DomainObject.Predmet.OstaliListNazivFormated_1">
      <item>DOMAGOJ KOVEŽDIĆ</item>
    </derivirana_varijabla>
  </DomainObject.Predmet.OstaliListNazivFormated>
  <DomainObject.Predmet.OstaliListNazivFormatedOIB>
    <izvorni_sadrzaj>
      <item>DOMAGOJ KOVEŽDIĆ, OIB 42429627793</item>
    </izvorni_sadrzaj>
    <derivirana_varijabla naziv="DomainObject.Predmet.OstaliListNazivFormatedOIB_1">
      <item>DOMAGOJ KOVEŽDIĆ, OIB 42429627793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IMPELLO auto-moto d.o.o.</izvorni_sadrzaj>
    <derivirana_varijabla naziv="DomainObject.Predmet.ProtustrankaIDrugi_1">IMPELLO auto-moto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IMPELLO auto-moto d.o.o., OIB 91986373640, Đakovačka 14, 10410 Velika Gorica</izvorni_sadrzaj>
    <derivirana_varijabla naziv="DomainObject.Predmet.ProtustrankaIDrugiAdressOIB_1">IMPELLO auto-moto d.o.o., OIB 91986373640, Đakovačka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IMPELLO auto-moto d.o.o.</item>
      <item>DOMAGOJ KOVEŽDIĆ</item>
    </izvorni_sadrzaj>
    <derivirana_varijabla naziv="DomainObject.Predmet.SudioniciListNaziv_1">
      <item>FINA Regionalni centar Zagreb</item>
      <item>IMPELLO auto-moto d.o.o.</item>
      <item>DOMAGOJ KOVEŽDIĆ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IMPELLO auto-moto d.o.o., OIB 91986373640, Đakovačka 14,10410 Velika Gorica</item>
      <item>DOMAGOJ KOVEŽDIĆ, OIB 42429627793, Ulica Matije Gupca 1,10291 Brdovec</item>
    </izvorni_sadrzaj>
    <derivirana_varijabla naziv="DomainObject.Predmet.SudioniciListAdressOIB_1">
      <item>FINA Regionalni centar Zagreb, OIB 85821130368, Trg svibanjskih žrtava 1995. br. 1,10000 Zagreb</item>
      <item>IMPELLO auto-moto d.o.o., OIB 91986373640, Đakovačka 14,10410 Velika Gorica</item>
      <item>DOMAGOJ KOVEŽDIĆ, OIB 42429627793, Ulica Matije Gupca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91986373640</item>
      <item>, OIB 42429627793</item>
    </izvorni_sadrzaj>
    <derivirana_varijabla naziv="DomainObject.Predmet.SudioniciListNazivOIB_1">
      <item>, OIB 85821130368</item>
      <item>, OIB 91986373640</item>
      <item>, OIB 42429627793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9C503-534C-4C06-9428-4E52729FD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789</properties:Words>
  <properties:Characters>4175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2017-09-07T11:08:00Z</dcterms:created>
  <dc:creator>x</dc:creator>
  <cp:lastModifiedBy>Zlatka Plivelić</cp:lastModifiedBy>
  <cp:lastPrinted>2017-09-11T08:55:00Z</cp:lastPrinted>
  <dcterms:modified xmlns:xsi="http://www.w3.org/2001/XMLSchema-instance" xsi:type="dcterms:W3CDTF">2017-09-11T08:55:00Z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