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980d" w14:paraId="a77980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E41E4">
        <w:t>665/2018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9F034D">
        <w:t>, 104/2017</w:t>
      </w:r>
      <w:r>
        <w:t>)</w:t>
      </w:r>
      <w:r w:rsidR="008155EE">
        <w:t>,</w:t>
      </w:r>
      <w:r>
        <w:t xml:space="preserve"> dana</w:t>
      </w:r>
      <w:r w:rsidR="00D27D1C">
        <w:t xml:space="preserve"> </w:t>
      </w:r>
      <w:r w:rsidR="00264137">
        <w:t>1</w:t>
      </w:r>
      <w:r w:rsidR="00DC2D47">
        <w:t>7</w:t>
      </w:r>
      <w:r w:rsidR="00264137">
        <w:t>. rujna 2018.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9F459C">
        <w:t xml:space="preserve"> </w:t>
      </w:r>
      <w:r w:rsidR="000E41E4">
        <w:t xml:space="preserve">MODNI KUTAK j.d.o.o., Zagreb, </w:t>
      </w:r>
      <w:proofErr w:type="spellStart"/>
      <w:r w:rsidR="000E41E4">
        <w:t>Štefanovečka</w:t>
      </w:r>
      <w:proofErr w:type="spellEnd"/>
      <w:r w:rsidR="000E41E4">
        <w:t xml:space="preserve"> 2, OIB: 10842939313, MBS: 080963614.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0E41E4">
        <w:t>12.280,28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264137">
        <w:t>1</w:t>
      </w:r>
      <w:r w:rsidR="00DC2D47">
        <w:t>7</w:t>
      </w:r>
      <w:r w:rsidR="00264137">
        <w:t>. rujna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proofErr w:type="spellStart"/>
      <w:r w:rsidR="00D425D6">
        <w:t>Gumzej</w:t>
      </w:r>
      <w:proofErr w:type="spellEnd"/>
      <w:r w:rsidR="00BF35A5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</w:r>
    <w:r>
      <w:t>25.St.-</w:t>
    </w:r>
    <w:r w:rsidR="000E41E4">
      <w:t>665/2018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08DF"/>
    <w:rsid w:val="000E41E4"/>
    <w:rsid w:val="000F6EE3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2010F"/>
    <w:rsid w:val="00230A63"/>
    <w:rsid w:val="00235A60"/>
    <w:rsid w:val="0023789E"/>
    <w:rsid w:val="0024170D"/>
    <w:rsid w:val="002457E9"/>
    <w:rsid w:val="00263D6D"/>
    <w:rsid w:val="00264137"/>
    <w:rsid w:val="00264D19"/>
    <w:rsid w:val="00272846"/>
    <w:rsid w:val="00297E94"/>
    <w:rsid w:val="002C5306"/>
    <w:rsid w:val="002F07EF"/>
    <w:rsid w:val="00300033"/>
    <w:rsid w:val="00325398"/>
    <w:rsid w:val="00336FC0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29A7"/>
    <w:rsid w:val="004F3962"/>
    <w:rsid w:val="004F719D"/>
    <w:rsid w:val="005112E5"/>
    <w:rsid w:val="0052203A"/>
    <w:rsid w:val="0053446F"/>
    <w:rsid w:val="005573AB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3AD5"/>
    <w:rsid w:val="00627F6A"/>
    <w:rsid w:val="00637A49"/>
    <w:rsid w:val="00657B8E"/>
    <w:rsid w:val="006C120B"/>
    <w:rsid w:val="006E0F10"/>
    <w:rsid w:val="006F75E5"/>
    <w:rsid w:val="007030CF"/>
    <w:rsid w:val="00705D8B"/>
    <w:rsid w:val="007418EF"/>
    <w:rsid w:val="00786AE3"/>
    <w:rsid w:val="007B13A4"/>
    <w:rsid w:val="007B5AFD"/>
    <w:rsid w:val="007C7891"/>
    <w:rsid w:val="007C789D"/>
    <w:rsid w:val="007D5A5D"/>
    <w:rsid w:val="007E717E"/>
    <w:rsid w:val="008155EE"/>
    <w:rsid w:val="008456DE"/>
    <w:rsid w:val="00845A4E"/>
    <w:rsid w:val="00852FF3"/>
    <w:rsid w:val="00860308"/>
    <w:rsid w:val="008613BD"/>
    <w:rsid w:val="00863025"/>
    <w:rsid w:val="00871F01"/>
    <w:rsid w:val="008A376B"/>
    <w:rsid w:val="008D19B9"/>
    <w:rsid w:val="008E28F7"/>
    <w:rsid w:val="008F6401"/>
    <w:rsid w:val="009155D1"/>
    <w:rsid w:val="00920CA0"/>
    <w:rsid w:val="009419D8"/>
    <w:rsid w:val="00965839"/>
    <w:rsid w:val="00966EED"/>
    <w:rsid w:val="009A71CE"/>
    <w:rsid w:val="009E75AA"/>
    <w:rsid w:val="009E7730"/>
    <w:rsid w:val="009F034D"/>
    <w:rsid w:val="009F3FBC"/>
    <w:rsid w:val="009F459C"/>
    <w:rsid w:val="00A3348B"/>
    <w:rsid w:val="00A564B7"/>
    <w:rsid w:val="00A71431"/>
    <w:rsid w:val="00A7489A"/>
    <w:rsid w:val="00AC4528"/>
    <w:rsid w:val="00AD027A"/>
    <w:rsid w:val="00B27A01"/>
    <w:rsid w:val="00B405B3"/>
    <w:rsid w:val="00B53A01"/>
    <w:rsid w:val="00B77D67"/>
    <w:rsid w:val="00B82F18"/>
    <w:rsid w:val="00BD2F8B"/>
    <w:rsid w:val="00BD684E"/>
    <w:rsid w:val="00BE15B5"/>
    <w:rsid w:val="00BF35A5"/>
    <w:rsid w:val="00BF6BA3"/>
    <w:rsid w:val="00C50013"/>
    <w:rsid w:val="00C836B9"/>
    <w:rsid w:val="00C958E9"/>
    <w:rsid w:val="00CE7362"/>
    <w:rsid w:val="00D01B78"/>
    <w:rsid w:val="00D03BD6"/>
    <w:rsid w:val="00D16CA0"/>
    <w:rsid w:val="00D253EC"/>
    <w:rsid w:val="00D27D1C"/>
    <w:rsid w:val="00D32135"/>
    <w:rsid w:val="00D425D6"/>
    <w:rsid w:val="00D66226"/>
    <w:rsid w:val="00DA3FB2"/>
    <w:rsid w:val="00DC2D47"/>
    <w:rsid w:val="00E4712F"/>
    <w:rsid w:val="00EC3302"/>
    <w:rsid w:val="00ED2B04"/>
    <w:rsid w:val="00ED6AA8"/>
    <w:rsid w:val="00EE3659"/>
    <w:rsid w:val="00EF1BCD"/>
    <w:rsid w:val="00F034D3"/>
    <w:rsid w:val="00F60614"/>
    <w:rsid w:val="00F81690"/>
    <w:rsid w:val="00F82C08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35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5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5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5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5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35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5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5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5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5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St-665/2018</izvorni_sadrzaj>
    <derivirana_varijabla naziv="DomainObject.Predmet.OznakaBroj_1">St-665/2018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Modni kutak d.o.o.</izvorni_sadrzaj>
    <derivirana_varijabla naziv="DomainObject.Predmet.ProtustrankaFormated_1">  Modni kutak d.o.o.</derivirana_varijabla>
  </DomainObject.Predmet.ProtustrankaFormated>
  <DomainObject.Predmet.ProtustrankaFormatedOIB>
    <izvorni_sadrzaj>  Modni kutak d.o.o., OIB 10842939313</izvorni_sadrzaj>
    <derivirana_varijabla naziv="DomainObject.Predmet.ProtustrankaFormatedOIB_1">  Modni kutak d.o.o., OIB 10842939313</derivirana_varijabla>
  </DomainObject.Predmet.ProtustrankaFormatedOIB>
  <DomainObject.Predmet.ProtustrankaFormatedWithAdress>
    <izvorni_sadrzaj> Modni kutak d.o.o., Štefanovečka 2, 10000 Zagreb</izvorni_sadrzaj>
    <derivirana_varijabla naziv="DomainObject.Predmet.ProtustrankaFormatedWithAdress_1"> Modni kutak d.o.o., Štefanovečka 2, 10000 Zagreb</derivirana_varijabla>
  </DomainObject.Predmet.ProtustrankaFormatedWithAdress>
  <DomainObject.Predmet.ProtustrankaFormatedWithAdressOIB>
    <izvorni_sadrzaj> Modni kutak d.o.o., OIB 10842939313, Štefanovečka 2, 10000 Zagreb</izvorni_sadrzaj>
    <derivirana_varijabla naziv="DomainObject.Predmet.ProtustrankaFormatedWithAdressOIB_1"> Modni kutak d.o.o., OIB 10842939313, Štefanovečka 2, 10000 Zagreb</derivirana_varijabla>
  </DomainObject.Predmet.ProtustrankaFormatedWithAdressOIB>
  <DomainObject.Predmet.ProtustrankaWithAdress>
    <izvorni_sadrzaj>Modni kutak d.o.o. Štefanovečka 2, 10000 Zagreb</izvorni_sadrzaj>
    <derivirana_varijabla naziv="DomainObject.Predmet.ProtustrankaWithAdress_1">Modni kutak d.o.o. Štefanovečka 2, 10000 Zagreb</derivirana_varijabla>
  </DomainObject.Predmet.ProtustrankaWithAdress>
  <DomainObject.Predmet.ProtustrankaWithAdressOIB>
    <izvorni_sadrzaj>Modni kutak d.o.o., OIB 10842939313, Štefanovečka 2, 10000 Zagreb</izvorni_sadrzaj>
    <derivirana_varijabla naziv="DomainObject.Predmet.ProtustrankaWithAdressOIB_1">Modni kutak d.o.o., OIB 10842939313, Štefanovečka 2, 10000 Zagreb</derivirana_varijabla>
  </DomainObject.Predmet.ProtustrankaWithAdressOIB>
  <DomainObject.Predmet.ProtustrankaNazivFormated>
    <izvorni_sadrzaj>Modni kutak d.o.o.</izvorni_sadrzaj>
    <derivirana_varijabla naziv="DomainObject.Predmet.ProtustrankaNazivFormated_1">Modni kutak d.o.o.</derivirana_varijabla>
  </DomainObject.Predmet.ProtustrankaNazivFormated>
  <DomainObject.Predmet.ProtustrankaNazivFormatedOIB>
    <izvorni_sadrzaj>Modni kutak d.o.o., OIB 10842939313</izvorni_sadrzaj>
    <derivirana_varijabla naziv="DomainObject.Predmet.ProtustrankaNazivFormatedOIB_1">Modni kutak d.o.o., OIB 10842939313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Modni kutak d.o.o.</item>
    </izvorni_sadrzaj>
    <derivirana_varijabla naziv="DomainObject.Predmet.ProtuStrankaListFormated_1">
      <item>Modni kutak d.o.o.</item>
    </derivirana_varijabla>
  </DomainObject.Predmet.ProtuStrankaListFormated>
  <DomainObject.Predmet.ProtuStrankaListFormatedOIB>
    <izvorni_sadrzaj>
      <item>Modni kutak d.o.o., OIB 10842939313</item>
    </izvorni_sadrzaj>
    <derivirana_varijabla naziv="DomainObject.Predmet.ProtuStrankaListFormatedOIB_1">
      <item>Modni kutak d.o.o., OIB 10842939313</item>
    </derivirana_varijabla>
  </DomainObject.Predmet.ProtuStrankaListFormatedOIB>
  <DomainObject.Predmet.ProtuStrankaListFormatedWithAdress>
    <izvorni_sadrzaj>
      <item>Modni kutak d.o.o., Štefanovečka 2, 10000 Zagreb</item>
    </izvorni_sadrzaj>
    <derivirana_varijabla naziv="DomainObject.Predmet.ProtuStrankaListFormatedWithAdress_1">
      <item>Modni kutak d.o.o., Štefanovečka 2, 10000 Zagreb</item>
    </derivirana_varijabla>
  </DomainObject.Predmet.ProtuStrankaListFormatedWithAdress>
  <DomainObject.Predmet.ProtuStrankaListFormatedWithAdressOIB>
    <izvorni_sadrzaj>
      <item>Modni kutak d.o.o., OIB 10842939313, Štefanovečka 2, 10000 Zagreb</item>
    </izvorni_sadrzaj>
    <derivirana_varijabla naziv="DomainObject.Predmet.ProtuStrankaListFormatedWithAdressOIB_1">
      <item>Modni kutak d.o.o., OIB 10842939313, Štefanovečka 2, 10000 Zagreb</item>
    </derivirana_varijabla>
  </DomainObject.Predmet.ProtuStrankaListFormatedWithAdressOIB>
  <DomainObject.Predmet.ProtuStrankaListNazivFormated>
    <izvorni_sadrzaj>
      <item>Modni kutak d.o.o.</item>
    </izvorni_sadrzaj>
    <derivirana_varijabla naziv="DomainObject.Predmet.ProtuStrankaListNazivFormated_1">
      <item>Modni kutak d.o.o.</item>
    </derivirana_varijabla>
  </DomainObject.Predmet.ProtuStrankaListNazivFormated>
  <DomainObject.Predmet.ProtuStrankaListNazivFormatedOIB>
    <izvorni_sadrzaj>
      <item>Modni kutak d.o.o., OIB 10842939313</item>
    </izvorni_sadrzaj>
    <derivirana_varijabla naziv="DomainObject.Predmet.ProtuStrankaListNazivFormatedOIB_1">
      <item>Modni kutak d.o.o., OIB 10842939313</item>
    </derivirana_varijabla>
  </DomainObject.Predmet.ProtuStrankaListNazivFormatedOIB>
  <DomainObject.Predmet.OstaliListFormated>
    <izvorni_sadrzaj>
      <item>Lazar Tomkić</item>
    </izvorni_sadrzaj>
    <derivirana_varijabla naziv="DomainObject.Predmet.OstaliListFormated_1">
      <item>Lazar Tomkić</item>
    </derivirana_varijabla>
  </DomainObject.Predmet.OstaliListFormated>
  <DomainObject.Predmet.OstaliListFormatedOIB>
    <izvorni_sadrzaj>
      <item>Lazar Tomkić, OIB 82527486331</item>
    </izvorni_sadrzaj>
    <derivirana_varijabla naziv="DomainObject.Predmet.OstaliListFormatedOIB_1">
      <item>Lazar Tomkić, OIB 82527486331</item>
    </derivirana_varijabla>
  </DomainObject.Predmet.OstaliListFormatedOIB>
  <DomainObject.Predmet.OstaliListFormatedWithAdress>
    <izvorni_sadrzaj>
      <item>Lazar Tomkić, Pavla Radića 13, 51260 Crikvenica</item>
    </izvorni_sadrzaj>
    <derivirana_varijabla naziv="DomainObject.Predmet.OstaliListFormatedWithAdress_1">
      <item>Lazar Tomkić, Pavla Radića 13, 51260 Crikvenica</item>
    </derivirana_varijabla>
  </DomainObject.Predmet.OstaliListFormatedWithAdress>
  <DomainObject.Predmet.OstaliListFormatedWithAdressOIB>
    <izvorni_sadrzaj>
      <item>Lazar Tomkić, OIB 82527486331, Pavla Radića 13, 51260 Crikvenica</item>
    </izvorni_sadrzaj>
    <derivirana_varijabla naziv="DomainObject.Predmet.OstaliListFormatedWithAdressOIB_1">
      <item>Lazar Tomkić, OIB 82527486331, Pavla Radića 13, 51260 Crikvenica</item>
    </derivirana_varijabla>
  </DomainObject.Predmet.OstaliListFormatedWithAdressOIB>
  <DomainObject.Predmet.OstaliListNazivFormated>
    <izvorni_sadrzaj>
      <item>Lazar Tomkić</item>
    </izvorni_sadrzaj>
    <derivirana_varijabla naziv="DomainObject.Predmet.OstaliListNazivFormated_1">
      <item>Lazar Tomkić</item>
    </derivirana_varijabla>
  </DomainObject.Predmet.OstaliListNazivFormated>
  <DomainObject.Predmet.OstaliListNazivFormatedOIB>
    <izvorni_sadrzaj>
      <item>Lazar Tomkić, OIB 82527486331</item>
    </izvorni_sadrzaj>
    <derivirana_varijabla naziv="DomainObject.Predmet.OstaliListNazivFormatedOIB_1">
      <item>Lazar Tomkić, OIB 82527486331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Modni kutak d.o.o.</izvorni_sadrzaj>
    <derivirana_varijabla naziv="DomainObject.Predmet.ProtustrankaIDrugi_1">Modni kutak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Modni kutak d.o.o., OIB 10842939313, Štefanovečka 2, 10000 Zagreb</izvorni_sadrzaj>
    <derivirana_varijabla naziv="DomainObject.Predmet.ProtustrankaIDrugiAdressOIB_1">Modni kutak d.o.o., OIB 10842939313, Štefanovečka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Modni kutak d.o.o.</item>
      <item>Lazar Tomkić</item>
    </izvorni_sadrzaj>
    <derivirana_varijabla naziv="DomainObject.Predmet.SudioniciListNaziv_1">
      <item>FINA Regionalni centar Zagreb</item>
      <item>Modni kutak d.o.o.</item>
      <item>Lazar Tomkić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Modni kutak d.o.o., OIB 10842939313, Štefanovečka 2,10000 Zagreb</item>
      <item>Lazar Tomkić, OIB 82527486331, Pavla Radića 13,51260 Crikvenica</item>
    </izvorni_sadrzaj>
    <derivirana_varijabla naziv="DomainObject.Predmet.SudioniciListAdressOIB_1">
      <item>FINA Regionalni centar Zagreb, OIB 85821130368, Trg svibanjskih žrtava 1995. 1,10000 Zagreb</item>
      <item>Modni kutak d.o.o., OIB 10842939313, Štefanovečka 2,10000 Zagreb</item>
      <item>Lazar Tomkić, OIB 82527486331, Pavla Radića 13,51260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10842939313</item>
      <item>, OIB 82527486331</item>
    </izvorni_sadrzaj>
    <derivirana_varijabla naziv="DomainObject.Predmet.SudioniciListNazivOIB_1">
      <item>, OIB 85821130368</item>
      <item>, OIB 10842939313</item>
      <item>, OIB 82527486331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B2FC2F-A0BA-4FB6-85EC-A30AA9A783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1354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2018-07-27T07:56:00Z</dcterms:created>
  <dc:creator>ilukac</dc:creator>
  <cp:lastModifiedBy>Mirela Šantek</cp:lastModifiedBy>
  <cp:lastPrinted>2018-09-17T13:34:00Z</cp:lastPrinted>
  <dcterms:modified xmlns:xsi="http://www.w3.org/2001/XMLSchema-instance" xsi:type="dcterms:W3CDTF">2018-09-17T13:34:00Z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665 2018 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