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officedocument.presentationml.presentation" Extension="pptx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9202" w14:paraId="b0b920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256FD" w:rsidP="004F27AE" w:rsidR="00AE649C">
      <w:pPr>
        <w:pStyle w:val="NormaleSPIS"/>
      </w:pPr>
      <w:r>
        <w:object w:dyaOrig="972" w:dxaOrig="1513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id="_x0000_i1025" style="width:75.6pt;height:48.6pt" type="#_x0000_t75">
            <v:imagedata r:id="rId11" o:title=""/>
          </v:shape>
          <o:OLEObject r:id="rId12" ObjectID="_1568029283" DrawAspect="Icon" ShapeID="_x0000_i1025" ProgID="PowerPoint.Show.12" Type="Embed"/>
        </w:object>
      </w:r>
    </w:p>
    <w:p w:rsidRDefault="003256FD" w:rsidP="004F27AE" w:rsidR="003256FD">
      <w:pPr>
        <w:pStyle w:val="NormaleSPIS"/>
      </w:pPr>
    </w:p>
    <w:p w:rsidRDefault="003256FD" w:rsidP="004F27AE" w:rsidR="003256FD" w:rsidRPr="00B76F3C">
      <w:pPr>
        <w:pStyle w:val="NormaleSPIS"/>
      </w:pPr>
      <w:r>
        <w:t>Plan restrukturiranja otvoriti klikom na gornju ikonu.</w:t>
      </w:r>
      <w:bookmarkStart w:name="_GoBack" w:id="0"/>
      <w:bookmarkEnd w:id="0"/>
    </w:p>
    <w:sectPr w:rsidSect="0032366B" w:rsidR="003256FD" w:rsidRPr="00B76F3C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6FD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PowerPoint_Presentation1.ppt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St-789/2017-8</izvorni_sadrzaj>
    <derivirana_varijabla naziv="DomainObject.Oznaka_1">St-789/2017-8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St-789/2017</izvorni_sadrzaj>
    <derivirana_varijabla naziv="DomainObject.Predmet.OznakaBroj_1">St-789/2017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MARINADA društvo s ograničenom odgovornošću za preradu povrća i voća</izvorni_sadrzaj>
    <derivirana_varijabla naziv="DomainObject.Predmet.StrankaFormated_1">  MARINADA društvo s ograničenom odgovornošću za preradu povrća i voća</derivirana_varijabla>
  </DomainObject.Predmet.StrankaFormated>
  <DomainObject.Predmet.StrankaFormatedOIB>
    <izvorni_sadrzaj>  MARINADA društvo s ograničenom odgovornošću za preradu povrća i voća, OIB 61997436995</izvorni_sadrzaj>
    <derivirana_varijabla naziv="DomainObject.Predmet.StrankaFormatedOIB_1">  MARINADA društvo s ograničenom odgovornošću za preradu povrća i voća, OIB 61997436995</derivirana_varijabla>
  </DomainObject.Predmet.StrankaFormatedOIB>
  <DomainObject.Predmet.StrankaFormatedWithAdress>
    <izvorni_sadrzaj> MARINADA društvo s ograničenom odgovornošću za preradu povrća i voća, Nikole Šubića Zrinskog 28, 33520 Slatina</izvorni_sadrzaj>
    <derivirana_varijabla naziv="DomainObject.Predmet.StrankaFormatedWithAdress_1"> MARINADA društvo s ograničenom odgovornošću za preradu povrća i voća, Nikole Šubića Zrinskog 28, 33520 Slatina</derivirana_varijabla>
  </DomainObject.Predmet.StrankaFormatedWithAdress>
  <DomainObject.Predmet.StrankaFormatedWithAdressOIB>
    <izvorni_sadrzaj> MARINADA društvo s ograničenom odgovornošću za preradu povrća i voća, OIB 61997436995, Nikole Šubića Zrinskog 28, 33520 Slatina</izvorni_sadrzaj>
    <derivirana_varijabla naziv="DomainObject.Predmet.StrankaFormatedWithAdressOIB_1"> MARINADA društvo s ograničenom odgovornošću za preradu povrća i voća, OIB 61997436995, Nikole Šubića Zrinskog 28, 33520 Slatina</derivirana_varijabla>
  </DomainObject.Predmet.StrankaFormatedWithAdressOIB>
  <DomainObject.Predmet.StrankaWithAdress>
    <izvorni_sadrzaj>MARINADA društvo s ograničenom odgovornošću za preradu povrća i voća Nikole Šubića Zrinskog 28,33520 Slatina</izvorni_sadrzaj>
    <derivirana_varijabla naziv="DomainObject.Predmet.StrankaWithAdress_1">MARINADA društvo s ograničenom odgovornošću za preradu povrća i voća Nikole Šubića Zrinskog 28,33520 Slatina</derivirana_varijabla>
  </DomainObject.Predmet.StrankaWithAdress>
  <DomainObject.Predmet.StrankaWithAdressOIB>
    <izvorni_sadrzaj>MARINADA društvo s ograničenom odgovornošću za preradu povrća i voća, OIB 61997436995, Nikole Šubića Zrinskog 28,33520 Slatina</izvorni_sadrzaj>
    <derivirana_varijabla naziv="DomainObject.Predmet.StrankaWithAdressOIB_1">MARINADA društvo s ograničenom odgovornošću za preradu povrća i voća, OIB 61997436995, Nikole Šubića Zrinskog 28,33520 Slatina</derivirana_varijabla>
  </DomainObject.Predmet.StrankaWithAdressOIB>
  <DomainObject.Predmet.StrankaNazivFormated>
    <izvorni_sadrzaj>MARINADA društvo s ograničenom odgovornošću za preradu povrća i voća</izvorni_sadrzaj>
    <derivirana_varijabla naziv="DomainObject.Predmet.StrankaNazivFormated_1">MARINADA društvo s ograničenom odgovornošću za preradu povrća i voća</derivirana_varijabla>
  </DomainObject.Predmet.StrankaNazivFormated>
  <DomainObject.Predmet.StrankaNazivFormatedOIB>
    <izvorni_sadrzaj>MARINADA društvo s ograničenom odgovornošću za preradu povrća i voća, OIB 61997436995</izvorni_sadrzaj>
    <derivirana_varijabla naziv="DomainObject.Predmet.StrankaNazivFormatedOIB_1">MARINADA društvo s ograničenom odgovornošću za preradu povrća i voća, OIB 61997436995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MARINADA društvo s ograničenom odgovornošću za preradu povrća i voća</item>
    </izvorni_sadrzaj>
    <derivirana_varijabla naziv="DomainObject.Predmet.StrankaListFormated_1">
      <item>MARINADA društvo s ograničenom odgovornošću za preradu povrća i voća</item>
    </derivirana_varijabla>
  </DomainObject.Predmet.StrankaListFormated>
  <DomainObject.Predmet.StrankaListFormatedOIB>
    <izvorni_sadrzaj>
      <item>MARINADA društvo s ograničenom odgovornošću za preradu povrća i voća, OIB 61997436995</item>
    </izvorni_sadrzaj>
    <derivirana_varijabla naziv="DomainObject.Predmet.StrankaListFormatedOIB_1">
      <item>MARINADA društvo s ograničenom odgovornošću za preradu povrća i voća, OIB 61997436995</item>
    </derivirana_varijabla>
  </DomainObject.Predmet.StrankaListFormatedOIB>
  <DomainObject.Predmet.StrankaListFormatedWithAdress>
    <izvorni_sadrzaj>
      <item>MARINADA društvo s ograničenom odgovornošću za preradu povrća i voća, Nikole Šubića Zrinskog 28, 33520 Slatina</item>
    </izvorni_sadrzaj>
    <derivirana_varijabla naziv="DomainObject.Predmet.StrankaListFormatedWithAdress_1">
      <item>MARINADA društvo s ograničenom odgovornošću za preradu povrća i voća, Nikole Šubića Zrinskog 28, 33520 Slatina</item>
    </derivirana_varijabla>
  </DomainObject.Predmet.StrankaListFormatedWithAdress>
  <DomainObject.Predmet.StrankaListFormatedWithAdressOIB>
    <izvorni_sadrzaj>
      <item>MARINADA društvo s ograničenom odgovornošću za preradu povrća i voća, OIB 61997436995, Nikole Šubića Zrinskog 28, 33520 Slatina</item>
    </izvorni_sadrzaj>
    <derivirana_varijabla naziv="DomainObject.Predmet.StrankaListFormatedWithAdressOIB_1">
      <item>MARINADA društvo s ograničenom odgovornošću za preradu povrća i voća, OIB 61997436995, Nikole Šubića Zrinskog 28, 33520 Slatina</item>
    </derivirana_varijabla>
  </DomainObject.Predmet.StrankaListFormatedWithAdressOIB>
  <DomainObject.Predmet.StrankaListNazivFormated>
    <izvorni_sadrzaj>
      <item>MARINADA društvo s ograničenom odgovornošću za preradu povrća i voća</item>
    </izvorni_sadrzaj>
    <derivirana_varijabla naziv="DomainObject.Predmet.StrankaListNazivFormated_1">
      <item>MARINADA društvo s ograničenom odgovornošću za preradu povrća i voća</item>
    </derivirana_varijabla>
  </DomainObject.Predmet.StrankaListNazivFormated>
  <DomainObject.Predmet.StrankaListNazivFormatedOIB>
    <izvorni_sadrzaj>
      <item>MARINADA društvo s ograničenom odgovornošću za preradu povrća i voća, OIB 61997436995</item>
    </izvorni_sadrzaj>
    <derivirana_varijabla naziv="DomainObject.Predmet.StrankaListNazivFormatedOIB_1">
      <item>MARINADA društvo s ograničenom odgovornošću za preradu povrća i voća, OIB 61997436995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St-789/2017-8</izvorni_sadrzaj>
    <derivirana_varijabla naziv="DomainObject.PoslovniBrojDokumenta_1">St-789/2017-8</derivirana_varijabla>
  </DomainObject.PoslovniBrojDokumenta>
  <DomainObject.Predmet.StrankaIDrugi>
    <izvorni_sadrzaj>MARINADA društvo s ograničenom odgovornošću za preradu povrća i voća</izvorni_sadrzaj>
    <derivirana_varijabla naziv="DomainObject.Predmet.StrankaIDrugi_1">MARINADA društvo s ograničenom odgovornošću za preradu povrća i voća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MARINADA društvo s ograničenom odgovornošću za preradu povrća i voća, OIB 61997436995, Nikole Šubića Zrinskog 28, 33520 Slatina</izvorni_sadrzaj>
    <derivirana_varijabla naziv="DomainObject.Predmet.StrankaIDrugiAdressOIB_1">MARINADA društvo s ograničenom odgovornošću za preradu povrća i voća, OIB 61997436995,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MARINADA društvo s ograničenom odgovornošću za preradu povrća i voća</item>
    </izvorni_sadrzaj>
    <derivirana_varijabla naziv="DomainObject.Predmet.SudioniciListNaziv_1">
      <item>MARINADA društvo s ograničenom odgovornošću za preradu povrća i voća</item>
    </derivirana_varijabla>
  </DomainObject.Predmet.SudioniciListNaziv>
  <DomainObject.Predmet.SudioniciListAdressOIB>
    <izvorni_sadrzaj>
      <item>MARINADA društvo s ograničenom odgovornošću za preradu povrća i voća, OIB 61997436995, Nikole Šubića Zrinskog 28,33520 Slatina</item>
    </izvorni_sadrzaj>
    <derivirana_varijabla naziv="DomainObject.Predmet.SudioniciListAdressOIB_1">
      <item>MARINADA društvo s ograničenom odgovornošću za preradu povrća i voća, OIB 61997436995, Nikole Šubića Zrinskog 28,33520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E50327-F585-4B69-9CA6-0D12182D51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</properties:Words>
  <properties:Characters>48</properties:Characters>
  <properties:Lines>5</properties:Lines>
  <properties:Paragraphs>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2017-09-27T12:55:00Z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St-789/2017-8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