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2a050" w14:paraId="e82a050" w:rsidRDefault="00386198" w:rsidP="00E51FDF" w:rsidR="00386198" w:rsidRPr="000D739E">
      <w:pPr>
        <w:jc w:val="right"/>
        <w15:collapsed w:val="false"/>
      </w:pPr>
      <w:r w:rsidRPr="000D739E">
        <w:tab/>
      </w:r>
    </w:p>
    <w:p w:rsidRDefault="00386198" w:rsidP="00825537" w:rsidR="00386198" w:rsidRPr="000D739E"/>
    <w:p w:rsidRDefault="00386198" w:rsidP="00825537" w:rsidR="00386198" w:rsidRPr="000D739E"/>
    <w:p w:rsidRDefault="000E4FA2" w:rsidP="00825537" w:rsidR="000E4FA2" w:rsidRPr="000D739E">
      <w:pPr>
        <w:rPr>
          <w:b/>
          <w:bCs/>
        </w:rPr>
      </w:pPr>
    </w:p>
    <w:p w:rsidRDefault="00386198" w:rsidP="00825537" w:rsidR="00386198" w:rsidRPr="00104B99">
      <w:pPr>
        <w:rPr>
          <w:bCs/>
        </w:rPr>
      </w:pPr>
      <w:r w:rsidRPr="00104B99">
        <w:rPr>
          <w:bCs/>
        </w:rPr>
        <w:t>REPUBLIKA HRVATSKA</w:t>
      </w:r>
    </w:p>
    <w:p w:rsidRDefault="00386198" w:rsidP="00825537" w:rsidR="00386198" w:rsidRPr="00104B99">
      <w:pPr>
        <w:rPr>
          <w:bCs/>
        </w:rPr>
      </w:pPr>
      <w:r w:rsidRPr="00104B99">
        <w:rPr>
          <w:bCs/>
        </w:rPr>
        <w:t>TRGOVAČKI SUD U ZADRU</w:t>
      </w:r>
    </w:p>
    <w:p w:rsidRDefault="00345BC5" w:rsidP="00825537" w:rsidR="00345BC5" w:rsidRPr="00104B99">
      <w:r w:rsidRPr="00104B99">
        <w:t>Dr. Franje Tuđmana 35</w:t>
      </w:r>
    </w:p>
    <w:p w:rsidRDefault="00386198" w:rsidP="00825537" w:rsidR="00386198" w:rsidRPr="00104B99">
      <w:pPr>
        <w:jc w:val="center"/>
      </w:pPr>
    </w:p>
    <w:p w:rsidRDefault="00AE1B2E" w:rsidP="00825537" w:rsidR="00386198" w:rsidRPr="00104B99">
      <w:pPr>
        <w:jc w:val="center"/>
        <w:rPr>
          <w:bCs/>
        </w:rPr>
      </w:pPr>
      <w:r>
        <w:rPr>
          <w:bCs/>
        </w:rPr>
        <w:t xml:space="preserve">U   I M E  R E </w:t>
      </w:r>
      <w:r w:rsidR="00386198" w:rsidRPr="00104B99">
        <w:rPr>
          <w:bCs/>
        </w:rPr>
        <w:t xml:space="preserve">P U B L I K E  H R V A T S K E </w:t>
      </w:r>
    </w:p>
    <w:p w:rsidRDefault="00386198" w:rsidP="00825537" w:rsidR="00386198" w:rsidRPr="00104B99">
      <w:pPr>
        <w:rPr>
          <w:bCs/>
        </w:rPr>
      </w:pPr>
    </w:p>
    <w:p w:rsidRDefault="00386198" w:rsidP="00825537" w:rsidR="00386198" w:rsidRPr="00104B99">
      <w:pPr>
        <w:jc w:val="center"/>
        <w:rPr>
          <w:bCs/>
        </w:rPr>
      </w:pPr>
      <w:r w:rsidRPr="00104B99">
        <w:rPr>
          <w:bCs/>
        </w:rPr>
        <w:t>R J E Š E N J E</w:t>
      </w:r>
    </w:p>
    <w:p w:rsidRDefault="005B5AF4" w:rsidP="00825537" w:rsidR="005B5AF4" w:rsidRPr="00104B99"/>
    <w:p w:rsidRDefault="005B5AF4" w:rsidP="000D739E" w:rsidR="00386198">
      <w:pPr>
        <w:ind w:firstLine="708"/>
        <w:jc w:val="both"/>
      </w:pPr>
      <w:r w:rsidRPr="00104B99">
        <w:t xml:space="preserve">Trgovački sud u Zadru, </w:t>
      </w:r>
      <w:r w:rsidR="000E4FA2" w:rsidRPr="00104B99">
        <w:t xml:space="preserve">po sutkinji Ani Markač, </w:t>
      </w:r>
      <w:r w:rsidRPr="00104B99">
        <w:t>u stečajnom postupku nad stečajnim dužnikom</w:t>
      </w:r>
      <w:r w:rsidR="00745F50">
        <w:t xml:space="preserve"> </w:t>
      </w:r>
      <w:r w:rsidR="007523C4">
        <w:t xml:space="preserve">ISLAND COMMUNICATIONS d.o.o., </w:t>
      </w:r>
      <w:proofErr w:type="spellStart"/>
      <w:r w:rsidR="007523C4">
        <w:t>Lukoran</w:t>
      </w:r>
      <w:proofErr w:type="spellEnd"/>
      <w:r w:rsidR="007523C4">
        <w:t>, Marinka Zorića 1, OIB:74806896016</w:t>
      </w:r>
      <w:r w:rsidR="00104B99">
        <w:t xml:space="preserve">, </w:t>
      </w:r>
      <w:r w:rsidR="00386198" w:rsidRPr="00104B99">
        <w:t xml:space="preserve">sukladno čl. </w:t>
      </w:r>
      <w:r w:rsidR="006104B9" w:rsidRPr="00104B99">
        <w:t>132</w:t>
      </w:r>
      <w:r w:rsidR="00386198" w:rsidRPr="00104B99">
        <w:t>.</w:t>
      </w:r>
      <w:r w:rsidR="006104B9" w:rsidRPr="00104B99">
        <w:t xml:space="preserve"> st. 2.</w:t>
      </w:r>
      <w:r w:rsidR="00386198" w:rsidRPr="00104B99">
        <w:t xml:space="preserve"> Stečajnog zakona (Narodne novine br. </w:t>
      </w:r>
      <w:r w:rsidR="006104B9" w:rsidRPr="00104B99">
        <w:t>71/</w:t>
      </w:r>
      <w:r w:rsidR="00736C2F">
        <w:t>20</w:t>
      </w:r>
      <w:r w:rsidR="006104B9" w:rsidRPr="00104B99">
        <w:t>15</w:t>
      </w:r>
      <w:r w:rsidR="00CD36E1">
        <w:t xml:space="preserve"> i 104/</w:t>
      </w:r>
      <w:r w:rsidR="00736C2F">
        <w:t>20</w:t>
      </w:r>
      <w:r w:rsidR="00CD36E1">
        <w:t>17</w:t>
      </w:r>
      <w:r w:rsidR="00386198" w:rsidRPr="00104B99">
        <w:t>),</w:t>
      </w:r>
      <w:r w:rsidR="00731302">
        <w:t xml:space="preserve"> </w:t>
      </w:r>
      <w:r w:rsidR="00AE1B2E">
        <w:t>23. srpnja</w:t>
      </w:r>
      <w:r w:rsidR="00CD36E1">
        <w:t xml:space="preserve"> </w:t>
      </w:r>
      <w:r w:rsidR="00731302">
        <w:t>2018.</w:t>
      </w:r>
      <w:r w:rsidR="000A1F5A" w:rsidRPr="00104B99">
        <w:t>,</w:t>
      </w:r>
    </w:p>
    <w:p w:rsidRDefault="00C26D1C" w:rsidP="000D739E" w:rsidR="00C26D1C" w:rsidRPr="00104B99">
      <w:pPr>
        <w:ind w:firstLine="708"/>
        <w:jc w:val="both"/>
      </w:pPr>
    </w:p>
    <w:p w:rsidRDefault="00386198" w:rsidP="00825537" w:rsidR="00386198" w:rsidRPr="00104B99">
      <w:pPr>
        <w:jc w:val="center"/>
      </w:pPr>
      <w:r w:rsidRPr="00104B99">
        <w:t>r i j e š i o  j e</w:t>
      </w:r>
    </w:p>
    <w:p w:rsidRDefault="00386198" w:rsidP="00825537" w:rsidR="00386198" w:rsidRPr="000D739E">
      <w:pPr>
        <w:jc w:val="both"/>
      </w:pPr>
    </w:p>
    <w:p w:rsidRDefault="00654A2D" w:rsidP="00654A2D" w:rsidR="00654A2D" w:rsidRPr="000D739E">
      <w:pPr>
        <w:jc w:val="both"/>
      </w:pPr>
      <w:r w:rsidRPr="000D739E">
        <w:t>I.</w:t>
      </w:r>
      <w:r w:rsidRPr="000D739E">
        <w:tab/>
      </w:r>
      <w:r w:rsidR="00386198" w:rsidRPr="000D739E">
        <w:t>Otvara se stečajni postupak nad stečajnim dužnikom</w:t>
      </w:r>
      <w:r w:rsidR="000D739E" w:rsidRPr="000D739E">
        <w:t xml:space="preserve"> </w:t>
      </w:r>
      <w:r w:rsidR="007523C4">
        <w:t xml:space="preserve">ISLAND COMMUNICATIONS d.o.o., </w:t>
      </w:r>
      <w:proofErr w:type="spellStart"/>
      <w:r w:rsidR="007523C4">
        <w:t>Lukoran</w:t>
      </w:r>
      <w:proofErr w:type="spellEnd"/>
      <w:r w:rsidR="007523C4">
        <w:t>, Marinka Zorića 1, OIB:74806896016</w:t>
      </w:r>
      <w:r w:rsidR="00104B99">
        <w:t xml:space="preserve">, </w:t>
      </w:r>
      <w:r w:rsidRPr="000D739E">
        <w:t>s danom</w:t>
      </w:r>
      <w:r w:rsidR="00731302">
        <w:t xml:space="preserve"> </w:t>
      </w:r>
      <w:r w:rsidR="00AE1B2E">
        <w:t>23. srpnja</w:t>
      </w:r>
      <w:r w:rsidR="00CD36E1">
        <w:t xml:space="preserve"> </w:t>
      </w:r>
      <w:r w:rsidR="00731302">
        <w:t>2018</w:t>
      </w:r>
      <w:r w:rsidR="00E504BC">
        <w:t xml:space="preserve">. u </w:t>
      </w:r>
      <w:r w:rsidR="00736C2F">
        <w:t>1</w:t>
      </w:r>
      <w:r w:rsidR="00FF7A40">
        <w:t>2,45</w:t>
      </w:r>
      <w:r w:rsidR="000D739E">
        <w:t xml:space="preserve"> sati </w:t>
      </w:r>
      <w:r w:rsidRPr="000D739E">
        <w:rPr>
          <w:bCs/>
        </w:rPr>
        <w:t>kada</w:t>
      </w:r>
      <w:r w:rsidRPr="000D739E">
        <w:t xml:space="preserve"> će se ovo rješenje objaviti na mrežnoj stranici e-Oglasna ploča sudova. </w:t>
      </w:r>
    </w:p>
    <w:p w:rsidRDefault="00654A2D" w:rsidP="00F1126F" w:rsidR="00654A2D" w:rsidRPr="000D739E">
      <w:pPr>
        <w:ind w:hanging="709" w:left="709"/>
        <w:jc w:val="both"/>
      </w:pPr>
    </w:p>
    <w:p w:rsidRDefault="00654A2D" w:rsidP="00FF7A40" w:rsidR="00FF7A40" w:rsidRPr="000D739E">
      <w:pPr>
        <w:jc w:val="both"/>
      </w:pPr>
      <w:r w:rsidRPr="000D739E">
        <w:t>II.</w:t>
      </w:r>
      <w:r w:rsidRPr="000D739E">
        <w:tab/>
      </w:r>
      <w:r w:rsidR="00FF7A40">
        <w:t>Ante Vukašina</w:t>
      </w:r>
      <w:r w:rsidR="00FF7A40" w:rsidRPr="00E53D71">
        <w:t xml:space="preserve"> iz Zadra, Dr. Franje Tuđmana 46/C, OIB:6564396159</w:t>
      </w:r>
      <w:r w:rsidR="00FF7A40" w:rsidRPr="000D739E">
        <w:t xml:space="preserve"> </w:t>
      </w:r>
      <w:r w:rsidR="00FF7A40">
        <w:t>imenuje se za stečajnog upravitelja.</w:t>
      </w:r>
    </w:p>
    <w:p w:rsidRDefault="00386198" w:rsidP="00013993" w:rsidR="00386198" w:rsidRPr="000D739E">
      <w:pPr>
        <w:jc w:val="both"/>
      </w:pPr>
    </w:p>
    <w:p w:rsidRDefault="00654A2D" w:rsidP="00654A2D" w:rsidR="00386198" w:rsidRPr="000D739E">
      <w:pPr>
        <w:jc w:val="both"/>
      </w:pPr>
      <w:r w:rsidRPr="000D739E">
        <w:t>III.</w:t>
      </w:r>
      <w:r w:rsidRPr="000D739E">
        <w:tab/>
      </w:r>
      <w:r w:rsidR="00386198" w:rsidRPr="000D739E">
        <w:t xml:space="preserve">Zaključuje se stečajni </w:t>
      </w:r>
      <w:r w:rsidR="00716470">
        <w:t xml:space="preserve">postupak nad stečajnim dužnikom </w:t>
      </w:r>
      <w:r w:rsidR="007523C4">
        <w:t xml:space="preserve">ISLAND COMMUNICATIONS d.o.o., </w:t>
      </w:r>
      <w:proofErr w:type="spellStart"/>
      <w:r w:rsidR="007523C4">
        <w:t>Lukoran</w:t>
      </w:r>
      <w:proofErr w:type="spellEnd"/>
      <w:r w:rsidR="007523C4">
        <w:t>, Marinka Zorića 1, OIB:74806896016</w:t>
      </w:r>
      <w:r w:rsidR="00104B99">
        <w:t>.</w:t>
      </w:r>
    </w:p>
    <w:p w:rsidRDefault="00386198" w:rsidP="00013993" w:rsidR="00386198" w:rsidRPr="000D739E">
      <w:pPr>
        <w:jc w:val="both"/>
      </w:pPr>
    </w:p>
    <w:p w:rsidRDefault="00C26D1C" w:rsidP="00654A2D" w:rsidR="00386198">
      <w:pPr>
        <w:jc w:val="both"/>
      </w:pPr>
      <w:r>
        <w:t>I</w:t>
      </w:r>
      <w:r w:rsidR="00654A2D" w:rsidRPr="000D739E">
        <w:t>V.</w:t>
      </w:r>
      <w:r w:rsidR="00654A2D" w:rsidRPr="000D739E">
        <w:tab/>
      </w:r>
      <w:r w:rsidR="00386198" w:rsidRPr="000D739E">
        <w:t xml:space="preserve">Ovo rješenje </w:t>
      </w:r>
      <w:r w:rsidR="000D739E">
        <w:t>objavit će se na mrežnoj stranici e-O</w:t>
      </w:r>
      <w:r w:rsidR="006C1D4F" w:rsidRPr="000D739E">
        <w:t>glasn</w:t>
      </w:r>
      <w:r w:rsidR="000D739E">
        <w:t>a ploča sudova i</w:t>
      </w:r>
      <w:r w:rsidR="00386198" w:rsidRPr="000D739E">
        <w:t xml:space="preserve"> dostav</w:t>
      </w:r>
      <w:r w:rsidR="000D739E">
        <w:t xml:space="preserve">it će se </w:t>
      </w:r>
      <w:r w:rsidR="00386198" w:rsidRPr="000D739E">
        <w:t xml:space="preserve"> sudskom registru radi </w:t>
      </w:r>
      <w:r w:rsidR="006104B9" w:rsidRPr="000D739E">
        <w:t>upisa činjenice otvaranja stečajnog</w:t>
      </w:r>
      <w:r w:rsidR="000D739E">
        <w:t xml:space="preserve"> postupka odmah po objavi na </w:t>
      </w:r>
      <w:r w:rsidR="00104B99">
        <w:t xml:space="preserve">mrežnoj stranici </w:t>
      </w:r>
      <w:r w:rsidR="000D739E">
        <w:t>e-O</w:t>
      </w:r>
      <w:r w:rsidR="006104B9" w:rsidRPr="000D739E">
        <w:t>glasn</w:t>
      </w:r>
      <w:r w:rsidR="000D739E">
        <w:t xml:space="preserve">a ploča sudova </w:t>
      </w:r>
      <w:r w:rsidR="006104B9" w:rsidRPr="000D739E">
        <w:t xml:space="preserve">i po pravomoćnosti radi </w:t>
      </w:r>
      <w:r w:rsidR="00386198" w:rsidRPr="000D739E">
        <w:t>brisanja stečajnog dužnika iz registra.</w:t>
      </w:r>
    </w:p>
    <w:p w:rsidRDefault="00736C2F" w:rsidP="00654A2D" w:rsidR="00736C2F">
      <w:pPr>
        <w:jc w:val="both"/>
      </w:pPr>
    </w:p>
    <w:p w:rsidRDefault="00736C2F" w:rsidP="00736C2F" w:rsidR="00736C2F" w:rsidRPr="00D36AA1">
      <w:pPr>
        <w:jc w:val="both"/>
      </w:pPr>
      <w:r>
        <w:t>V.</w:t>
      </w:r>
      <w:r>
        <w:tab/>
      </w:r>
      <w:r w:rsidRPr="00D36AA1">
        <w:t xml:space="preserve">Nalaže se Financijskoj agenciji da naloži banci prijenos zaplijenjenog </w:t>
      </w:r>
      <w:r>
        <w:t>predujma u iznosu od 5.000,00</w:t>
      </w:r>
      <w:r w:rsidRPr="00D36AA1">
        <w:t xml:space="preserve"> kuna na račun Trgovačkog suda u Zadru broj HR4323900011300000857, model plaćanja 05, s pozivom na broj 221-</w:t>
      </w:r>
      <w:r w:rsidR="00FF7A40">
        <w:t>539</w:t>
      </w:r>
      <w:r>
        <w:t>-2017</w:t>
      </w:r>
      <w:r w:rsidRPr="00D36AA1">
        <w:t>.</w:t>
      </w:r>
    </w:p>
    <w:p w:rsidRDefault="00386198" w:rsidP="00736C2F" w:rsidR="00386198" w:rsidRPr="000D739E">
      <w:pPr>
        <w:jc w:val="both"/>
      </w:pPr>
    </w:p>
    <w:p w:rsidRDefault="00386198" w:rsidP="00825537" w:rsidR="00386198" w:rsidRPr="000D739E">
      <w:pPr>
        <w:ind w:hanging="705" w:left="705"/>
        <w:jc w:val="center"/>
      </w:pPr>
      <w:r w:rsidRPr="000D739E">
        <w:t>Obrazloženje</w:t>
      </w:r>
    </w:p>
    <w:p w:rsidRDefault="00386198" w:rsidP="00825537" w:rsidR="00386198" w:rsidRPr="000D739E">
      <w:pPr>
        <w:ind w:hanging="705" w:left="705"/>
        <w:jc w:val="center"/>
      </w:pPr>
    </w:p>
    <w:p w:rsidRDefault="000D2635" w:rsidP="000D2635" w:rsidR="000D2635" w:rsidRPr="00711EF2">
      <w:pPr>
        <w:ind w:firstLine="720"/>
        <w:jc w:val="both"/>
      </w:pPr>
      <w:r w:rsidRPr="00711EF2">
        <w:t xml:space="preserve">Financijska agencija, RC Split, Podružnica Zadar dostavila je ovom </w:t>
      </w:r>
      <w:r w:rsidR="00736C2F">
        <w:t>s</w:t>
      </w:r>
      <w:r w:rsidRPr="00711EF2">
        <w:t>udu prijedlog za pokretanje stečajnog postupka nad stečajnim dužnikom</w:t>
      </w:r>
      <w:r w:rsidRPr="00AE1B2E">
        <w:t xml:space="preserve"> </w:t>
      </w:r>
      <w:r w:rsidR="007523C4">
        <w:t xml:space="preserve">ISLAND COMMUNICATIONS d.o.o., </w:t>
      </w:r>
      <w:proofErr w:type="spellStart"/>
      <w:r w:rsidR="007523C4">
        <w:t>Lukoran</w:t>
      </w:r>
      <w:proofErr w:type="spellEnd"/>
      <w:r w:rsidR="007523C4">
        <w:t>, Marinka Zorića 1, OIB:74806896016</w:t>
      </w:r>
      <w:r w:rsidRPr="00711EF2">
        <w:t xml:space="preserve">, postupajući temeljem članka 110. st. 1.  Stečajnog zakona. </w:t>
      </w:r>
      <w:r w:rsidR="00745F50">
        <w:t xml:space="preserve"> </w:t>
      </w:r>
    </w:p>
    <w:p w:rsidRDefault="00CD36E1" w:rsidP="000D2635" w:rsidR="000D2635" w:rsidRPr="00711EF2">
      <w:pPr>
        <w:jc w:val="both"/>
      </w:pPr>
      <w:r>
        <w:tab/>
        <w:t>Rješenjem ovog s</w:t>
      </w:r>
      <w:r w:rsidR="000D2635" w:rsidRPr="00711EF2">
        <w:t xml:space="preserve">uda od </w:t>
      </w:r>
      <w:r w:rsidR="00AE1B2E">
        <w:t>2</w:t>
      </w:r>
      <w:r w:rsidR="007523C4">
        <w:t>3</w:t>
      </w:r>
      <w:r w:rsidR="00AE1B2E">
        <w:t>. siječnja 2018</w:t>
      </w:r>
      <w:r w:rsidR="000D2635" w:rsidRPr="00711EF2">
        <w:t>. pokrenut je prethodni postupak nad uvodno označenim dužnikom.</w:t>
      </w:r>
    </w:p>
    <w:p w:rsidRDefault="000D2635" w:rsidP="00716470" w:rsidR="000D2635" w:rsidRPr="00AE1B2E">
      <w:pPr>
        <w:ind w:firstLine="708"/>
        <w:jc w:val="both"/>
        <w:rPr>
          <w:rFonts w:cstheme="majorBidi" w:hAnsiTheme="majorBidi" w:asciiTheme="majorBidi"/>
        </w:rPr>
      </w:pPr>
      <w:r w:rsidRPr="00711EF2">
        <w:t>Na ročištu</w:t>
      </w:r>
      <w:r w:rsidR="00FF7A40">
        <w:t xml:space="preserve"> u prethodnom postupku zastupnica</w:t>
      </w:r>
      <w:r w:rsidRPr="00711EF2">
        <w:t xml:space="preserve"> dužnika po zakonu koj</w:t>
      </w:r>
      <w:r w:rsidR="00FF7A40">
        <w:t>a</w:t>
      </w:r>
      <w:r w:rsidRPr="00711EF2">
        <w:t xml:space="preserve"> je prethodno bi</w:t>
      </w:r>
      <w:r w:rsidR="00FF7A40">
        <w:t>la</w:t>
      </w:r>
      <w:r w:rsidRPr="00711EF2">
        <w:t xml:space="preserve"> upozoren</w:t>
      </w:r>
      <w:r w:rsidR="00FF7A40">
        <w:t>a</w:t>
      </w:r>
      <w:r w:rsidRPr="00711EF2">
        <w:t xml:space="preserve"> na dužnost davanja točnih podataka kao i na posljedice suprotnog postupanja, a u smislu čl. 117., 177., 178. </w:t>
      </w:r>
      <w:r w:rsidR="00AE1B2E">
        <w:t>i 180</w:t>
      </w:r>
      <w:r w:rsidR="00FF7A40">
        <w:t>. Stečajnog zakona navela</w:t>
      </w:r>
      <w:r w:rsidRPr="00711EF2">
        <w:t xml:space="preserve"> </w:t>
      </w:r>
      <w:r w:rsidR="00FF7A40">
        <w:t xml:space="preserve">je </w:t>
      </w:r>
      <w:r w:rsidRPr="00711EF2">
        <w:t xml:space="preserve">da dužnik </w:t>
      </w:r>
      <w:r w:rsidR="00716470">
        <w:rPr>
          <w:rFonts w:cstheme="majorBidi" w:hAnsiTheme="majorBidi" w:asciiTheme="majorBidi"/>
        </w:rPr>
        <w:t>u vlasništvu nema nekretnina ni pokretnina, kao ni motornih vozila ni plovila, nadalje da isti nije vlasnik dionica niti poslovnih udjela nekog drugog trgovačkog društva</w:t>
      </w:r>
      <w:r w:rsidR="00FF2BB9">
        <w:rPr>
          <w:rFonts w:cstheme="majorBidi" w:hAnsiTheme="majorBidi" w:asciiTheme="majorBidi"/>
        </w:rPr>
        <w:t>. Dužnik da nema potraživanja prema svojim dužnicima, a žiro račun dužnika i dalje da je u blokadi</w:t>
      </w:r>
      <w:r w:rsidR="00716470">
        <w:rPr>
          <w:rFonts w:cstheme="majorBidi" w:hAnsiTheme="majorBidi" w:asciiTheme="majorBidi"/>
        </w:rPr>
        <w:t>.</w:t>
      </w:r>
    </w:p>
    <w:p w:rsidRDefault="000D2635" w:rsidP="00FF2BB9" w:rsidR="00FF2BB9" w:rsidRPr="00FF2BB9">
      <w:pPr>
        <w:ind w:firstLine="708"/>
        <w:jc w:val="both"/>
      </w:pPr>
      <w:r w:rsidRPr="00711EF2">
        <w:lastRenderedPageBreak/>
        <w:t>Obzirom na sadržaj navedenog iskaz</w:t>
      </w:r>
      <w:r w:rsidR="00CD36E1">
        <w:t>a zastupni</w:t>
      </w:r>
      <w:r w:rsidR="00FF7A40">
        <w:t>ce</w:t>
      </w:r>
      <w:r w:rsidR="00CD36E1">
        <w:t xml:space="preserve"> dužnika po zakonu s</w:t>
      </w:r>
      <w:r w:rsidRPr="00711EF2">
        <w:t xml:space="preserve">ud je zaključio da su ispunjeni uvjeti iz čl. 132. st. 1. Stečajnog zakona, odnosno da se iz sada raspoložive stečajne mase ne mogu namiriti niti troškovi postupka pa se stoga ni stečajni postupak ne može provesti. </w:t>
      </w:r>
      <w:r w:rsidR="00FF2BB9">
        <w:t xml:space="preserve">Slijedom navedenog </w:t>
      </w:r>
      <w:r w:rsidR="00FF2BB9" w:rsidRPr="00EB259E">
        <w:rPr>
          <w:rFonts w:cstheme="majorBidi" w:hAnsiTheme="majorBidi" w:asciiTheme="majorBidi"/>
        </w:rPr>
        <w:t>sud je t</w:t>
      </w:r>
      <w:r w:rsidR="00FF2BB9">
        <w:rPr>
          <w:rFonts w:cstheme="majorBidi" w:hAnsiTheme="majorBidi" w:asciiTheme="majorBidi"/>
        </w:rPr>
        <w:t>roškove postupka procijenio na iznos od 10.000,00 kn. Međutim, isti je rješenjem St-539/2107-19 osobe koji imaju pravni interes da se otvori stečajni postupak nad uvodno označenim dužnikom pozvao solidarno na uplatu iznosa od 4.000,00 kn. Navedeno iz razloga, jer sukladno odredbi čl. 112. st. 5. Stečajnog zakona Financijska agencija na dan 20. prosinca 2017. na ime predujma za namirenje troškova stečajnog postupka zaplijenila novčana sredstva u iznosu od 5.000,00 kn, dok je zastupnik dužnika po zakonu sukladno rješenju suda broj St-539/2017-4 od 23. siječnja 2018. uplatio iznos od 1.000,00 kn na ime predujma za namirenje troškova postupka. Procijenjeni iznos troškova odnosi bi se na n</w:t>
      </w:r>
      <w:r w:rsidR="00FF2BB9" w:rsidRPr="00EB259E">
        <w:rPr>
          <w:rFonts w:cstheme="majorBidi" w:hAnsiTheme="majorBidi" w:asciiTheme="majorBidi"/>
        </w:rPr>
        <w:t xml:space="preserve">agradu stečajnog upravitelja, </w:t>
      </w:r>
      <w:r w:rsidR="00FF2BB9">
        <w:rPr>
          <w:rFonts w:cstheme="majorBidi" w:hAnsiTheme="majorBidi" w:asciiTheme="majorBidi"/>
        </w:rPr>
        <w:t xml:space="preserve">a dijelom istog bi se pokrili i troškovi </w:t>
      </w:r>
      <w:r w:rsidR="00FF2BB9" w:rsidRPr="00EB259E">
        <w:rPr>
          <w:rFonts w:cstheme="majorBidi" w:hAnsiTheme="majorBidi" w:asciiTheme="majorBidi"/>
        </w:rPr>
        <w:t xml:space="preserve">izrade pečata, </w:t>
      </w:r>
      <w:r w:rsidR="00FF2BB9">
        <w:t>otvaranje i zatvaranje žiro računa</w:t>
      </w:r>
      <w:r w:rsidR="00FF2BB9">
        <w:rPr>
          <w:rFonts w:cstheme="majorBidi" w:hAnsiTheme="majorBidi" w:asciiTheme="majorBidi"/>
        </w:rPr>
        <w:t xml:space="preserve">, </w:t>
      </w:r>
      <w:r w:rsidR="00FF2BB9" w:rsidRPr="00EB259E">
        <w:rPr>
          <w:rFonts w:cstheme="majorBidi" w:hAnsiTheme="majorBidi" w:asciiTheme="majorBidi"/>
        </w:rPr>
        <w:t>sređivanja knjigovodstvenog stanja i arhiviranja dokumentacije stečajnog dužnika.</w:t>
      </w:r>
    </w:p>
    <w:p w:rsidRDefault="000D2635" w:rsidP="00FF2BB9" w:rsidR="000D2635" w:rsidRPr="00711EF2">
      <w:pPr>
        <w:ind w:firstLine="708"/>
        <w:jc w:val="both"/>
      </w:pPr>
      <w:r w:rsidRPr="00711EF2">
        <w:t xml:space="preserve">Rješenje kojim su zainteresirane osobe pozvane na uplatu predujma objavljeno je na mrežnoj stranici e-Oglasna ploča sudova dana </w:t>
      </w:r>
      <w:r w:rsidR="00AE1B2E">
        <w:t>11. lipnja 2018</w:t>
      </w:r>
      <w:r w:rsidRPr="00711EF2">
        <w:t xml:space="preserve">. temeljem čega je rok za uplatu predujma istekao dana </w:t>
      </w:r>
      <w:r w:rsidR="00FF2BB9">
        <w:t>4. srpnja</w:t>
      </w:r>
      <w:r w:rsidR="00AE1B2E">
        <w:t xml:space="preserve"> 2018.</w:t>
      </w:r>
    </w:p>
    <w:p w:rsidRDefault="000D2635" w:rsidP="000D2635" w:rsidR="000D2635" w:rsidRPr="00711EF2">
      <w:pPr>
        <w:ind w:firstLine="708"/>
        <w:jc w:val="both"/>
      </w:pPr>
      <w:r w:rsidRPr="00711EF2">
        <w:t xml:space="preserve">Kako u ostavljenom roku nitko od zainteresiranih osoba nije predujmio novac za pokriće troškova vođenja stečajnog postupka, to je odlučeno kao u izreci. </w:t>
      </w:r>
    </w:p>
    <w:p w:rsidRDefault="005A46BF" w:rsidP="000D2635" w:rsidR="00FF2BB9">
      <w:pPr>
        <w:ind w:firstLine="708"/>
        <w:jc w:val="both"/>
        <w:rPr>
          <w:bCs/>
        </w:rPr>
      </w:pPr>
      <w:r w:rsidRPr="005A46BF">
        <w:rPr>
          <w:bCs/>
        </w:rPr>
        <w:t>Imenovanje stečajnog upravitelja izvršeno je sukladno odredbi čl. 85. st. 1., a u svezi odredbe čl. 84. st. 1. Stečajnog zakona odnosno metodom slučajnog odabira s liste A stečajnih upravitelja za područj</w:t>
      </w:r>
      <w:r w:rsidR="00FF2BB9">
        <w:rPr>
          <w:bCs/>
        </w:rPr>
        <w:t>e ovog suda kao nadležnog suda.</w:t>
      </w:r>
    </w:p>
    <w:p w:rsidRDefault="000D2635" w:rsidP="000D2635" w:rsidR="000D2635">
      <w:pPr>
        <w:ind w:firstLine="708"/>
        <w:jc w:val="both"/>
      </w:pPr>
      <w:r w:rsidRPr="00711EF2">
        <w:t xml:space="preserve">Nalog iz točke </w:t>
      </w:r>
      <w:r w:rsidR="00CD36E1">
        <w:t>I</w:t>
      </w:r>
      <w:r w:rsidRPr="00711EF2">
        <w:t>V.</w:t>
      </w:r>
      <w:r w:rsidRPr="00711EF2">
        <w:rPr>
          <w:b/>
        </w:rPr>
        <w:t xml:space="preserve"> </w:t>
      </w:r>
      <w:r w:rsidRPr="00711EF2">
        <w:t>ovog rješenja temelji se na odredbi članka 129. stavak 2. i čl. 34. st. 3. Stečajnog zakona, a radi postupanja naveden</w:t>
      </w:r>
      <w:r w:rsidR="00FF2BB9">
        <w:t>og</w:t>
      </w:r>
      <w:r w:rsidRPr="00711EF2">
        <w:t xml:space="preserve"> tijela u skladu sa odredbom čl. 131. st. 2. Stečajnog zakona.</w:t>
      </w:r>
    </w:p>
    <w:p w:rsidRDefault="00736C2F" w:rsidP="000D2635" w:rsidR="00736C2F" w:rsidRPr="00711EF2">
      <w:pPr>
        <w:ind w:firstLine="708"/>
        <w:jc w:val="both"/>
      </w:pPr>
      <w:r w:rsidRPr="00D36AA1">
        <w:t>Nalog iz toč</w:t>
      </w:r>
      <w:r>
        <w:t>ke V.</w:t>
      </w:r>
      <w:r w:rsidRPr="00D36AA1">
        <w:t xml:space="preserve"> temelji se na odredbi čl. 112. st. 6. Stečajnog zakona</w:t>
      </w:r>
      <w:r>
        <w:t>.</w:t>
      </w:r>
    </w:p>
    <w:p w:rsidRDefault="000D2635" w:rsidP="000D2635" w:rsidR="000D2635" w:rsidRPr="00711EF2">
      <w:pPr>
        <w:ind w:firstLine="708"/>
        <w:jc w:val="both"/>
      </w:pPr>
      <w:r w:rsidRPr="00711EF2">
        <w:t>Slijedom navedenog odlučeno je kao u izreci rješenja.</w:t>
      </w:r>
    </w:p>
    <w:p w:rsidRDefault="000D2635" w:rsidP="000D2635" w:rsidR="000D2635" w:rsidRPr="00711EF2">
      <w:pPr>
        <w:jc w:val="both"/>
      </w:pPr>
    </w:p>
    <w:p w:rsidRDefault="000D2635" w:rsidP="000D2635" w:rsidR="000D2635" w:rsidRPr="00711EF2">
      <w:pPr>
        <w:ind w:hanging="705" w:left="705"/>
        <w:jc w:val="center"/>
      </w:pPr>
      <w:r w:rsidRPr="00711EF2">
        <w:t xml:space="preserve">U Zadru </w:t>
      </w:r>
      <w:r w:rsidR="00AE1B2E">
        <w:t>23. srpnja</w:t>
      </w:r>
      <w:r w:rsidR="00CD36E1">
        <w:t xml:space="preserve"> </w:t>
      </w:r>
      <w:r>
        <w:t>2018.</w:t>
      </w:r>
    </w:p>
    <w:p w:rsidRDefault="00C976D4" w:rsidP="009E3D07" w:rsidR="009E3D07">
      <w:r>
        <w:tab/>
      </w:r>
      <w:r w:rsidR="000D2635" w:rsidRPr="00711EF2">
        <w:tab/>
      </w:r>
    </w:p>
    <w:p w:rsidRDefault="00736C2F" w:rsidP="002D19CA" w:rsidR="002D19CA">
      <w:r>
        <w:t xml:space="preserve"> </w:t>
      </w:r>
      <w:r w:rsidR="002D19CA">
        <w:t xml:space="preserve">Za točnost </w:t>
      </w:r>
      <w:proofErr w:type="spellStart"/>
      <w:r w:rsidR="002D19CA">
        <w:t>otpravka</w:t>
      </w:r>
      <w:proofErr w:type="spellEnd"/>
      <w:r w:rsidR="002D19CA">
        <w:t xml:space="preserve"> – ovlaštena službenica</w:t>
      </w:r>
      <w:r w:rsidR="002D19CA">
        <w:tab/>
        <w:t xml:space="preserve">           </w:t>
      </w:r>
      <w:r w:rsidR="002D19CA">
        <w:tab/>
        <w:t xml:space="preserve">                                                       Sutkinja</w:t>
      </w:r>
    </w:p>
    <w:p w:rsidRDefault="002D19CA" w:rsidP="002D19CA" w:rsidR="002D19CA">
      <w:pPr>
        <w:tabs>
          <w:tab w:pos="9072" w:val="right"/>
        </w:tabs>
      </w:pPr>
      <w:r>
        <w:t>Vedrana Knežević                                                                                              Ana Markač, v.r.</w:t>
      </w:r>
    </w:p>
    <w:p w:rsidRDefault="009E3D07" w:rsidP="002D19CA" w:rsidR="009E3D07">
      <w:pPr>
        <w:jc w:val="right"/>
      </w:pPr>
    </w:p>
    <w:p w:rsidRDefault="000D2635" w:rsidP="000D2635" w:rsidR="000D2635" w:rsidRPr="00711EF2">
      <w:pPr>
        <w:jc w:val="both"/>
      </w:pPr>
      <w:r w:rsidRPr="00711EF2">
        <w:t>UPUTA O PRAVNOM LIJEKU:</w:t>
      </w:r>
    </w:p>
    <w:p w:rsidRDefault="000D2635" w:rsidP="000D2635" w:rsidR="000D2635" w:rsidRPr="00711EF2">
      <w:pPr>
        <w:ind w:firstLine="705"/>
        <w:jc w:val="both"/>
      </w:pPr>
      <w:r w:rsidRPr="00711EF2">
        <w:tab/>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0D2635" w:rsidP="000D2635" w:rsidR="000D2635" w:rsidRPr="00711EF2">
      <w:pPr>
        <w:ind w:firstLine="705"/>
        <w:jc w:val="both"/>
      </w:pPr>
      <w:r w:rsidRPr="00711EF2">
        <w:t>Žalba se podnosi ovom sudu za Visoki trgovački sud Republike Hrvatske u 2 (dva) primjerka u roku od 8 (osam) dana od prijema rješenja, odnosno od isteka osmog dana od dana objave na e-Oglasna ploča sudova.</w:t>
      </w:r>
    </w:p>
    <w:p w:rsidRDefault="000D2635" w:rsidP="000D2635" w:rsidR="000D2635" w:rsidRPr="00711EF2">
      <w:pPr>
        <w:jc w:val="both"/>
      </w:pPr>
    </w:p>
    <w:p w:rsidRDefault="00FF7A40" w:rsidP="000D2635" w:rsidR="00FF7A40" w:rsidRPr="00711EF2">
      <w:pPr>
        <w:jc w:val="both"/>
      </w:pPr>
    </w:p>
    <w:p w:rsidRDefault="00386198" w:rsidP="002D19CA" w:rsidR="00386198" w:rsidRPr="000D739E">
      <w:pPr>
        <w:pStyle w:val="Odlomakpopisa"/>
        <w:jc w:val="both"/>
      </w:pPr>
      <w:bookmarkStart w:name="_GoBack" w:id="0"/>
      <w:bookmarkEnd w:id="0"/>
    </w:p>
    <w:sectPr w:rsidSect="00A11C28" w:rsidR="00386198" w:rsidRPr="000D739E">
      <w:headerReference w:type="even" r:id="rId10"/>
      <w:headerReference w:type="default" r:id="rId11"/>
      <w:headerReference w:type="first" r:id="rId12"/>
      <w:pgSz w:h="16838" w:w="11906"/>
      <w:pgMar w:gutter="0" w:footer="708" w:header="708" w:left="1417" w:bottom="993" w:right="1417" w:top="119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11A0" w:rsidR="00DE11A0">
      <w:r>
        <w:separator/>
      </w:r>
    </w:p>
  </w:endnote>
  <w:endnote w:id="0" w:type="continuationSeparator">
    <w:p w:rsidRDefault="00DE11A0" w:rsidR="00DE11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11A0" w:rsidR="00DE11A0">
      <w:r>
        <w:separator/>
      </w:r>
    </w:p>
  </w:footnote>
  <w:footnote w:id="0" w:type="continuationSeparator">
    <w:p w:rsidRDefault="00DE11A0" w:rsidR="00DE11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D19CA">
      <w:rPr>
        <w:rStyle w:val="Brojstranice"/>
        <w:noProof/>
      </w:rPr>
      <w:t>2</w:t>
    </w:r>
    <w:r>
      <w:rPr>
        <w:rStyle w:val="Brojstranice"/>
      </w:rPr>
      <w:fldChar w:fldCharType="end"/>
    </w:r>
  </w:p>
  <w:p w:rsidRDefault="007523C4" w:rsidP="007523C4" w:rsidR="007523C4" w:rsidRPr="009E1438">
    <w:pPr>
      <w:jc w:val="right"/>
      <w:rPr>
        <w:sz w:val="22"/>
        <w:szCs w:val="22"/>
      </w:rPr>
    </w:pPr>
    <w:r w:rsidRPr="009E1438">
      <w:rPr>
        <w:sz w:val="22"/>
        <w:szCs w:val="22"/>
      </w:rPr>
      <w:t>Poslovni broj 2 St-</w:t>
    </w:r>
    <w:r>
      <w:rPr>
        <w:sz w:val="22"/>
        <w:szCs w:val="22"/>
      </w:rPr>
      <w:t>539/2017-22</w:t>
    </w:r>
  </w:p>
  <w:p w:rsidRDefault="00386198" w:rsidP="00F1126F" w:rsidR="00386198" w:rsidRPr="009E1438">
    <w:pPr>
      <w:pStyle w:val="Zaglavlje"/>
      <w:jc w:val="right"/>
      <w:rPr>
        <w:sz w:val="22"/>
        <w:szCs w:val="22"/>
      </w:rPr>
    </w:pPr>
  </w:p>
  <w:p w:rsidRDefault="00386198" w:rsidP="00A11C28"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9E1438">
    <w:pPr>
      <w:jc w:val="right"/>
      <w:rPr>
        <w:sz w:val="22"/>
        <w:szCs w:val="22"/>
      </w:rPr>
    </w:pPr>
    <w:r w:rsidRPr="009E1438">
      <w:rPr>
        <w:sz w:val="22"/>
        <w:szCs w:val="22"/>
      </w:rPr>
      <w:t>Poslovni broj 2 St-</w:t>
    </w:r>
    <w:r w:rsidR="007523C4">
      <w:rPr>
        <w:sz w:val="22"/>
        <w:szCs w:val="22"/>
      </w:rPr>
      <w:t>539/2017</w:t>
    </w:r>
    <w:r w:rsidR="00AE1B2E">
      <w:rPr>
        <w:sz w:val="22"/>
        <w:szCs w:val="22"/>
      </w:rPr>
      <w:t>-</w:t>
    </w:r>
    <w:r w:rsidR="00207B56">
      <w:rPr>
        <w:sz w:val="22"/>
        <w:szCs w:val="22"/>
      </w:rPr>
      <w:t>22</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501A1"/>
    <w:rsid w:val="0006522B"/>
    <w:rsid w:val="000859B2"/>
    <w:rsid w:val="000964E5"/>
    <w:rsid w:val="000A1F5A"/>
    <w:rsid w:val="000D2635"/>
    <w:rsid w:val="000D739E"/>
    <w:rsid w:val="000E4FA2"/>
    <w:rsid w:val="00104B99"/>
    <w:rsid w:val="00117181"/>
    <w:rsid w:val="001441EB"/>
    <w:rsid w:val="001457F0"/>
    <w:rsid w:val="001540AB"/>
    <w:rsid w:val="001605CA"/>
    <w:rsid w:val="00176691"/>
    <w:rsid w:val="00187596"/>
    <w:rsid w:val="00207B56"/>
    <w:rsid w:val="00215D49"/>
    <w:rsid w:val="00227E5A"/>
    <w:rsid w:val="0023474F"/>
    <w:rsid w:val="00253644"/>
    <w:rsid w:val="00280E12"/>
    <w:rsid w:val="00281249"/>
    <w:rsid w:val="0029546C"/>
    <w:rsid w:val="002A25D5"/>
    <w:rsid w:val="002A357D"/>
    <w:rsid w:val="002C3F74"/>
    <w:rsid w:val="002D19CA"/>
    <w:rsid w:val="00341947"/>
    <w:rsid w:val="00345BC5"/>
    <w:rsid w:val="003466FE"/>
    <w:rsid w:val="00347F8C"/>
    <w:rsid w:val="00353B45"/>
    <w:rsid w:val="003572C6"/>
    <w:rsid w:val="00386198"/>
    <w:rsid w:val="003A0F96"/>
    <w:rsid w:val="003A4B29"/>
    <w:rsid w:val="003B7793"/>
    <w:rsid w:val="003F769A"/>
    <w:rsid w:val="00403476"/>
    <w:rsid w:val="00410A0E"/>
    <w:rsid w:val="004131E7"/>
    <w:rsid w:val="004215A1"/>
    <w:rsid w:val="00437E5E"/>
    <w:rsid w:val="00454E5B"/>
    <w:rsid w:val="00482F52"/>
    <w:rsid w:val="004A07A1"/>
    <w:rsid w:val="004B1AD4"/>
    <w:rsid w:val="004C2B0A"/>
    <w:rsid w:val="004C78F7"/>
    <w:rsid w:val="004D7B96"/>
    <w:rsid w:val="004F2EAE"/>
    <w:rsid w:val="0050703D"/>
    <w:rsid w:val="00520474"/>
    <w:rsid w:val="005260F1"/>
    <w:rsid w:val="00540A6A"/>
    <w:rsid w:val="0055393A"/>
    <w:rsid w:val="00554974"/>
    <w:rsid w:val="00560032"/>
    <w:rsid w:val="00566BE9"/>
    <w:rsid w:val="00577A9F"/>
    <w:rsid w:val="005A3DFA"/>
    <w:rsid w:val="005A46BF"/>
    <w:rsid w:val="005B5AF4"/>
    <w:rsid w:val="006104B9"/>
    <w:rsid w:val="00622B35"/>
    <w:rsid w:val="00626D21"/>
    <w:rsid w:val="006420EF"/>
    <w:rsid w:val="00645943"/>
    <w:rsid w:val="00645C80"/>
    <w:rsid w:val="00654A2D"/>
    <w:rsid w:val="00656BED"/>
    <w:rsid w:val="00667CB9"/>
    <w:rsid w:val="006A2D75"/>
    <w:rsid w:val="006B13B2"/>
    <w:rsid w:val="006B3467"/>
    <w:rsid w:val="006C1D4F"/>
    <w:rsid w:val="006D1A44"/>
    <w:rsid w:val="006D331B"/>
    <w:rsid w:val="00704B62"/>
    <w:rsid w:val="00715A33"/>
    <w:rsid w:val="00716470"/>
    <w:rsid w:val="0072725E"/>
    <w:rsid w:val="0073003F"/>
    <w:rsid w:val="00731302"/>
    <w:rsid w:val="00734852"/>
    <w:rsid w:val="00736C2F"/>
    <w:rsid w:val="00745F50"/>
    <w:rsid w:val="007523C4"/>
    <w:rsid w:val="00754ACC"/>
    <w:rsid w:val="007573DA"/>
    <w:rsid w:val="00780AA8"/>
    <w:rsid w:val="00785CC1"/>
    <w:rsid w:val="007C13A9"/>
    <w:rsid w:val="007D2590"/>
    <w:rsid w:val="007E2061"/>
    <w:rsid w:val="007E7809"/>
    <w:rsid w:val="0080120F"/>
    <w:rsid w:val="00812A15"/>
    <w:rsid w:val="008227EA"/>
    <w:rsid w:val="00825537"/>
    <w:rsid w:val="008275AD"/>
    <w:rsid w:val="00830C45"/>
    <w:rsid w:val="00854BFC"/>
    <w:rsid w:val="0086586A"/>
    <w:rsid w:val="00875BF2"/>
    <w:rsid w:val="0087616C"/>
    <w:rsid w:val="00893718"/>
    <w:rsid w:val="00896E93"/>
    <w:rsid w:val="008A7855"/>
    <w:rsid w:val="008A7CD9"/>
    <w:rsid w:val="008F0D7C"/>
    <w:rsid w:val="009037AE"/>
    <w:rsid w:val="0093600F"/>
    <w:rsid w:val="00937B7C"/>
    <w:rsid w:val="00942352"/>
    <w:rsid w:val="00951F73"/>
    <w:rsid w:val="00957A63"/>
    <w:rsid w:val="00960D51"/>
    <w:rsid w:val="00971E2F"/>
    <w:rsid w:val="0097507B"/>
    <w:rsid w:val="009A2757"/>
    <w:rsid w:val="009C40AB"/>
    <w:rsid w:val="009C416E"/>
    <w:rsid w:val="009D30D7"/>
    <w:rsid w:val="009D3372"/>
    <w:rsid w:val="009D7018"/>
    <w:rsid w:val="009E1438"/>
    <w:rsid w:val="009E3D07"/>
    <w:rsid w:val="009E67B8"/>
    <w:rsid w:val="009F1AC6"/>
    <w:rsid w:val="00A06A48"/>
    <w:rsid w:val="00A11C28"/>
    <w:rsid w:val="00A27918"/>
    <w:rsid w:val="00A67590"/>
    <w:rsid w:val="00A800F5"/>
    <w:rsid w:val="00A80D29"/>
    <w:rsid w:val="00A9426A"/>
    <w:rsid w:val="00AB4171"/>
    <w:rsid w:val="00AB483A"/>
    <w:rsid w:val="00AC5741"/>
    <w:rsid w:val="00AD7687"/>
    <w:rsid w:val="00AE1B2E"/>
    <w:rsid w:val="00AF299B"/>
    <w:rsid w:val="00B033D7"/>
    <w:rsid w:val="00B05CF9"/>
    <w:rsid w:val="00B20829"/>
    <w:rsid w:val="00B45C7F"/>
    <w:rsid w:val="00B45E69"/>
    <w:rsid w:val="00B604A8"/>
    <w:rsid w:val="00B85A8A"/>
    <w:rsid w:val="00BA5150"/>
    <w:rsid w:val="00BB0D8F"/>
    <w:rsid w:val="00BD5992"/>
    <w:rsid w:val="00BF6893"/>
    <w:rsid w:val="00C22AEC"/>
    <w:rsid w:val="00C26D1C"/>
    <w:rsid w:val="00C300E6"/>
    <w:rsid w:val="00C35145"/>
    <w:rsid w:val="00C94376"/>
    <w:rsid w:val="00C976D4"/>
    <w:rsid w:val="00CA31D7"/>
    <w:rsid w:val="00CB6BD1"/>
    <w:rsid w:val="00CC3666"/>
    <w:rsid w:val="00CC3BD1"/>
    <w:rsid w:val="00CD36E1"/>
    <w:rsid w:val="00CE7D3D"/>
    <w:rsid w:val="00D376EA"/>
    <w:rsid w:val="00D44545"/>
    <w:rsid w:val="00D470A9"/>
    <w:rsid w:val="00D5631D"/>
    <w:rsid w:val="00D6238B"/>
    <w:rsid w:val="00D6373B"/>
    <w:rsid w:val="00D67C25"/>
    <w:rsid w:val="00D7083B"/>
    <w:rsid w:val="00D84F28"/>
    <w:rsid w:val="00DC0DCC"/>
    <w:rsid w:val="00DC32C2"/>
    <w:rsid w:val="00DE11A0"/>
    <w:rsid w:val="00DF0663"/>
    <w:rsid w:val="00E06BFD"/>
    <w:rsid w:val="00E13355"/>
    <w:rsid w:val="00E17BE4"/>
    <w:rsid w:val="00E504BC"/>
    <w:rsid w:val="00E51FDF"/>
    <w:rsid w:val="00E81B3E"/>
    <w:rsid w:val="00E93CD4"/>
    <w:rsid w:val="00EA42B5"/>
    <w:rsid w:val="00EA565A"/>
    <w:rsid w:val="00ED1690"/>
    <w:rsid w:val="00EE00E0"/>
    <w:rsid w:val="00EF5BFE"/>
    <w:rsid w:val="00F00368"/>
    <w:rsid w:val="00F1126F"/>
    <w:rsid w:val="00F20F1A"/>
    <w:rsid w:val="00F30506"/>
    <w:rsid w:val="00F649B6"/>
    <w:rsid w:val="00F7059A"/>
    <w:rsid w:val="00F76731"/>
    <w:rsid w:val="00F85CB1"/>
    <w:rsid w:val="00F92206"/>
    <w:rsid w:val="00FC2EE6"/>
    <w:rsid w:val="00FE66C5"/>
    <w:rsid w:val="00FF0C38"/>
    <w:rsid w:val="00FF2BB9"/>
    <w:rsid w:val="00FF7A40"/>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2D19CA"/>
    <w:rPr>
      <w:color w:val="808080"/>
      <w:bdr w:space="0" w:sz="0" w:color="auto" w:val="none"/>
      <w:shd w:fill="CCFFFF" w:color="auto" w:val="clear"/>
    </w:rPr>
  </w:style>
  <w:style w:customStyle="true" w:styleId="eSPISCCParagraphDefaultFont" w:type="character">
    <w:name w:val="eSPIS_CC_Paragraph Default Font"/>
    <w:basedOn w:val="Zadanifontodlomka"/>
    <w:rsid w:val="002D19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19CA"/>
    <w:rPr>
      <w:bdr w:space="0" w:sz="0" w:color="auto" w:val="none"/>
      <w:shd w:fill="FFFFCC" w:color="auto" w:val="clear"/>
      <w:lang w:val="hr-HR"/>
    </w:rPr>
  </w:style>
  <w:style w:customStyle="true" w:styleId="PozadinaSvijetloCrvena" w:type="character">
    <w:name w:val="Pozadina_SvijetloCrvena"/>
    <w:basedOn w:val="eSPISCCParagraphDefaultFont"/>
    <w:rsid w:val="002D19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19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2D19CA"/>
    <w:rPr>
      <w:color w:val="808080"/>
      <w:bdr w:color="auto" w:space="0" w:sz="0" w:val="none"/>
      <w:shd w:color="auto" w:fill="CCFFFF" w:val="clear"/>
    </w:rPr>
  </w:style>
  <w:style w:customStyle="1" w:styleId="eSPISCCParagraphDefaultFont" w:type="character">
    <w:name w:val="eSPIS_CC_Paragraph Default Font"/>
    <w:basedOn w:val="Zadanifontodlomka"/>
    <w:rsid w:val="002D19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19CA"/>
    <w:rPr>
      <w:bdr w:color="auto" w:space="0" w:sz="0" w:val="none"/>
      <w:shd w:color="auto" w:fill="FFFFCC" w:val="clear"/>
      <w:lang w:val="hr-HR"/>
    </w:rPr>
  </w:style>
  <w:style w:customStyle="1" w:styleId="PozadinaSvijetloCrvena" w:type="character">
    <w:name w:val="Pozadina_SvijetloCrvena"/>
    <w:basedOn w:val="eSPISCCParagraphDefaultFont"/>
    <w:rsid w:val="002D19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19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 w:id="15306774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St-539/2017-15</izvorni_sadrzaj>
    <derivirana_varijabla naziv="DomainObject.Oznaka_1">St-539/2017-15</derivirana_varijabla>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539</izvorni_sadrzaj>
    <derivirana_varijabla naziv="DomainObject.Predmet.Broj_1">539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St-539/2017</izvorni_sadrzaj>
    <derivirana_varijabla naziv="DomainObject.Predmet.OznakaBroj_1">St-539/2017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ISLAND COMMUNICATIONS d.o.o. za savjetovanje i usluge</izvorni_sadrzaj>
    <derivirana_varijabla naziv="DomainObject.Predmet.ProtustrankaFormated_1">  ISLAND COMMUNICATIONS d.o.o. za savjetovanje i usluge</derivirana_varijabla>
  </DomainObject.Predmet.ProtustrankaFormated>
  <DomainObject.Predmet.ProtustrankaFormatedOIB>
    <izvorni_sadrzaj>  ISLAND COMMUNICATIONS d.o.o. za savjetovanje i usluge, OIB 74806896016</izvorni_sadrzaj>
    <derivirana_varijabla naziv="DomainObject.Predmet.ProtustrankaFormatedOIB_1">  ISLAND COMMUNICATIONS d.o.o. za savjetovanje i usluge, OIB 74806896016</derivirana_varijabla>
  </DomainObject.Predmet.ProtustrankaFormatedOIB>
  <DomainObject.Predmet.ProtustrankaFormatedWithAdress>
    <izvorni_sadrzaj> ISLAND COMMUNICATIONS d.o.o. za savjetovanje i usluge, Marinka Zorića 1, 23273 Lukoran</izvorni_sadrzaj>
    <derivirana_varijabla naziv="DomainObject.Predmet.ProtustrankaFormatedWithAdress_1"> ISLAND COMMUNICATIONS d.o.o. za savjetovanje i usluge, Marinka Zorića 1, 23273 Lukoran</derivirana_varijabla>
  </DomainObject.Predmet.ProtustrankaFormatedWithAdress>
  <DomainObject.Predmet.ProtustrankaFormatedWithAdressOIB>
    <izvorni_sadrzaj> ISLAND COMMUNICATIONS d.o.o. za savjetovanje i usluge, OIB 74806896016, Marinka Zorića 1, 23273 Lukoran</izvorni_sadrzaj>
    <derivirana_varijabla naziv="DomainObject.Predmet.ProtustrankaFormatedWithAdressOIB_1"> ISLAND COMMUNICATIONS d.o.o. za savjetovanje i usluge, OIB 74806896016, Marinka Zorića 1, 23273 Lukoran</derivirana_varijabla>
  </DomainObject.Predmet.ProtustrankaFormatedWithAdressOIB>
  <DomainObject.Predmet.ProtustrankaWithAdress>
    <izvorni_sadrzaj>ISLAND COMMUNICATIONS d.o.o. za savjetovanje i usluge Marinka Zorića 1, 23273 Lukoran</izvorni_sadrzaj>
    <derivirana_varijabla naziv="DomainObject.Predmet.ProtustrankaWithAdress_1">ISLAND COMMUNICATIONS d.o.o. za savjetovanje i usluge Marinka Zorića 1, 23273 Lukoran</derivirana_varijabla>
  </DomainObject.Predmet.ProtustrankaWithAdress>
  <DomainObject.Predmet.ProtustrankaWithAdressOIB>
    <izvorni_sadrzaj>ISLAND COMMUNICATIONS d.o.o. za savjetovanje i usluge, OIB 74806896016, Marinka Zorića 1, 23273 Lukoran</izvorni_sadrzaj>
    <derivirana_varijabla naziv="DomainObject.Predmet.ProtustrankaWithAdressOIB_1">ISLAND COMMUNICATIONS d.o.o. za savjetovanje i usluge, OIB 74806896016, Marinka Zorića 1, 23273 Lukoran</derivirana_varijabla>
  </DomainObject.Predmet.ProtustrankaWithAdressOIB>
  <DomainObject.Predmet.ProtustrankaNazivFormated>
    <izvorni_sadrzaj>ISLAND COMMUNICATIONS d.o.o. za savjetovanje i usluge</izvorni_sadrzaj>
    <derivirana_varijabla naziv="DomainObject.Predmet.ProtustrankaNazivFormated_1">ISLAND COMMUNICATIONS d.o.o. za savjetovanje i usluge</derivirana_varijabla>
  </DomainObject.Predmet.ProtustrankaNazivFormated>
  <DomainObject.Predmet.ProtustrankaNazivFormatedOIB>
    <izvorni_sadrzaj>ISLAND COMMUNICATIONS d.o.o. za savjetovanje i usluge, OIB 74806896016</izvorni_sadrzaj>
    <derivirana_varijabla naziv="DomainObject.Predmet.ProtustrankaNazivFormatedOIB_1">ISLAND COMMUNICATIONS d.o.o. za savjetovanje i usluge, OIB 74806896016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ISLAND COMMUNICATIONS d.o.o. za savjetovanje i usluge</item>
    </izvorni_sadrzaj>
    <derivirana_varijabla naziv="DomainObject.Predmet.ProtuStrankaListFormated_1">
      <item>ISLAND COMMUNICATIONS d.o.o. za savjetovanje i usluge</item>
    </derivirana_varijabla>
  </DomainObject.Predmet.ProtuStrankaListFormated>
  <DomainObject.Predmet.ProtuStrankaListFormatedOIB>
    <izvorni_sadrzaj>
      <item>ISLAND COMMUNICATIONS d.o.o. za savjetovanje i usluge, OIB 74806896016</item>
    </izvorni_sadrzaj>
    <derivirana_varijabla naziv="DomainObject.Predmet.ProtuStrankaListFormatedOIB_1">
      <item>ISLAND COMMUNICATIONS d.o.o. za savjetovanje i usluge, OIB 74806896016</item>
    </derivirana_varijabla>
  </DomainObject.Predmet.ProtuStrankaListFormatedOIB>
  <DomainObject.Predmet.ProtuStrankaListFormatedWithAdress>
    <izvorni_sadrzaj>
      <item>ISLAND COMMUNICATIONS d.o.o. za savjetovanje i usluge, Marinka Zorića 1, 23273 Lukoran</item>
    </izvorni_sadrzaj>
    <derivirana_varijabla naziv="DomainObject.Predmet.ProtuStrankaListFormatedWithAdress_1">
      <item>ISLAND COMMUNICATIONS d.o.o. za savjetovanje i usluge, Marinka Zorića 1, 23273 Lukoran</item>
    </derivirana_varijabla>
  </DomainObject.Predmet.ProtuStrankaListFormatedWithAdress>
  <DomainObject.Predmet.ProtuStrankaListFormatedWithAdressOIB>
    <izvorni_sadrzaj>
      <item>ISLAND COMMUNICATIONS d.o.o. za savjetovanje i usluge, OIB 74806896016, Marinka Zorića 1, 23273 Lukoran</item>
    </izvorni_sadrzaj>
    <derivirana_varijabla naziv="DomainObject.Predmet.ProtuStrankaListFormatedWithAdressOIB_1">
      <item>ISLAND COMMUNICATIONS d.o.o. za savjetovanje i usluge, OIB 74806896016, Marinka Zorića 1, 23273 Lukoran</item>
    </derivirana_varijabla>
  </DomainObject.Predmet.ProtuStrankaListFormatedWithAdressOIB>
  <DomainObject.Predmet.ProtuStrankaListNazivFormated>
    <izvorni_sadrzaj>
      <item>ISLAND COMMUNICATIONS d.o.o. za savjetovanje i usluge</item>
    </izvorni_sadrzaj>
    <derivirana_varijabla naziv="DomainObject.Predmet.ProtuStrankaListNazivFormated_1">
      <item>ISLAND COMMUNICATIONS d.o.o. za savjetovanje i usluge</item>
    </derivirana_varijabla>
  </DomainObject.Predmet.ProtuStrankaListNazivFormated>
  <DomainObject.Predmet.ProtuStrankaListNazivFormatedOIB>
    <izvorni_sadrzaj>
      <item>ISLAND COMMUNICATIONS d.o.o. za savjetovanje i usluge, OIB 74806896016</item>
    </izvorni_sadrzaj>
    <derivirana_varijabla naziv="DomainObject.Predmet.ProtuStrankaListNazivFormatedOIB_1">
      <item>ISLAND COMMUNICATIONS d.o.o. za savjetovanje i usluge, OIB 74806896016</item>
    </derivirana_varijabla>
  </DomainObject.Predmet.ProtuStrankaListNazivFormatedOIB>
  <DomainObject.Predmet.OstaliListFormated>
    <izvorni_sadrzaj>
      <item>Natalija Eckhardt</item>
      <item>Roman Eckhardt</item>
    </izvorni_sadrzaj>
    <derivirana_varijabla naziv="DomainObject.Predmet.OstaliListFormated_1">
      <item>Natalija Eckhardt</item>
      <item>Roman Eckhardt</item>
    </derivirana_varijabla>
  </DomainObject.Predmet.OstaliListFormated>
  <DomainObject.Predmet.OstaliListFormatedOIB>
    <izvorni_sadrzaj>
      <item>Natalija Eckhardt, OIB 66071774633</item>
      <item>Roman Eckhardt, OIB 27123734946</item>
    </izvorni_sadrzaj>
    <derivirana_varijabla naziv="DomainObject.Predmet.OstaliListFormatedOIB_1">
      <item>Natalija Eckhardt, OIB 66071774633</item>
      <item>Roman Eckhardt, OIB 27123734946</item>
    </derivirana_varijabla>
  </DomainObject.Predmet.OstaliListFormatedOIB>
  <DomainObject.Predmet.OstaliListFormatedWithAdress>
    <izvorni_sadrzaj>
      <item>Natalija Eckhardt, Marinka Lovrića 1, 23273 Lukoran</item>
      <item>Roman Eckhardt, Ulica Miljenka Zorića 1, 23273 Lukoran</item>
    </izvorni_sadrzaj>
    <derivirana_varijabla naziv="DomainObject.Predmet.OstaliListFormatedWithAdress_1">
      <item>Natalija Eckhardt, Marinka Lovrića 1, 23273 Lukoran</item>
      <item>Roman Eckhardt, Ulica Miljenka Zorića 1, 23273 Lukoran</item>
    </derivirana_varijabla>
  </DomainObject.Predmet.OstaliListFormatedWithAdress>
  <DomainObject.Predmet.OstaliListFormatedWithAdressOIB>
    <izvorni_sadrzaj>
      <item>Natalija Eckhardt, OIB 66071774633, Marinka Lovrića 1, 23273 Lukoran</item>
      <item>Roman Eckhardt, OIB 27123734946, Ulica Miljenka Zorića 1, 23273 Lukoran</item>
    </izvorni_sadrzaj>
    <derivirana_varijabla naziv="DomainObject.Predmet.OstaliListFormatedWithAdressOIB_1">
      <item>Natalija Eckhardt, OIB 66071774633, Marinka Lovrića 1, 23273 Lukoran</item>
      <item>Roman Eckhardt, OIB 27123734946, Ulica Miljenka Zorića 1, 23273 Lukoran</item>
    </derivirana_varijabla>
  </DomainObject.Predmet.OstaliListFormatedWithAdressOIB>
  <DomainObject.Predmet.OstaliListNazivFormated>
    <izvorni_sadrzaj>
      <item>Natalija Eckhardt</item>
      <item>Roman Eckhardt</item>
    </izvorni_sadrzaj>
    <derivirana_varijabla naziv="DomainObject.Predmet.OstaliListNazivFormated_1">
      <item>Natalija Eckhardt</item>
      <item>Roman Eckhardt</item>
    </derivirana_varijabla>
  </DomainObject.Predmet.OstaliListNazivFormated>
  <DomainObject.Predmet.OstaliListNazivFormatedOIB>
    <izvorni_sadrzaj>
      <item>Natalija Eckhardt, OIB 66071774633</item>
      <item>Roman Eckhardt, OIB 27123734946</item>
    </izvorni_sadrzaj>
    <derivirana_varijabla naziv="DomainObject.Predmet.OstaliListNazivFormatedOIB_1">
      <item>Natalija Eckhardt, OIB 66071774633</item>
      <item>Roman Eckhardt, OIB 27123734946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St-539/2017-15</izvorni_sadrzaj>
    <derivirana_varijabla naziv="DomainObject.PoslovniBrojDokumenta_1">St-539/2017-15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ISLAND COMMUNICATIONS d.o.o. za savjetovanje i usluge</izvorni_sadrzaj>
    <derivirana_varijabla naziv="DomainObject.Predmet.ProtustrankaIDrugi_1">ISLAND COMMUNICATIONS d.o.o. za savjetovanje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ISLAND COMMUNICATIONS d.o.o. za savjetovanje i usluge, OIB 74806896016, Marinka Zorića 1, 23273 Lukoran</izvorni_sadrzaj>
    <derivirana_varijabla naziv="DomainObject.Predmet.ProtustrankaIDrugiAdressOIB_1">ISLAND COMMUNICATIONS d.o.o. za savjetovanje i usluge, OIB 74806896016, Marinka Zorića 1, 23273 Lukoran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ISLAND COMMUNICATIONS d.o.o. za savjetovanje i usluge</item>
      <item>Natalija Eckhardt</item>
      <item>Roman Eckhardt</item>
    </izvorni_sadrzaj>
    <derivirana_varijabla naziv="DomainObject.Predmet.SudioniciListNaziv_1">
      <item>FINA</item>
      <item>ISLAND COMMUNICATIONS d.o.o. za savjetovanje i usluge</item>
      <item>Natalija Eckhardt</item>
      <item>Roman Eckhardt</item>
    </derivirana_varijabla>
  </DomainObject.Predmet.SudioniciListNaziv>
  <DomainObject.Predmet.SudioniciListAdressOIB>
    <izvorni_sadrzaj>
      <item>FINA, OIB 85821130368</item>
      <item>ISLAND COMMUNICATIONS d.o.o. za savjetovanje i usluge, OIB 74806896016, Marinka Zorića 1,23273 Lukoran</item>
      <item>Natalija Eckhardt, OIB 66071774633, Marinka Lovrića 1,23273 Lukoran</item>
      <item>Roman Eckhardt, OIB 27123734946, Ulica Miljenka Zorića 1,23273 Lukoran</item>
    </izvorni_sadrzaj>
    <derivirana_varijabla naziv="DomainObject.Predmet.SudioniciListAdressOIB_1">
      <item>FINA, OIB 85821130368</item>
      <item>ISLAND COMMUNICATIONS d.o.o. za savjetovanje i usluge, OIB 74806896016, Marinka Zorića 1,23273 Lukoran</item>
      <item>Natalija Eckhardt, OIB 66071774633, Marinka Lovrića 1,23273 Lukoran</item>
      <item>Roman Eckhardt, OIB 27123734946, Ulica Miljenka Zorića 1,23273 Lukoran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74806896016</item>
      <item>, OIB 66071774633</item>
      <item>, OIB 27123734946</item>
    </izvorni_sadrzaj>
    <derivirana_varijabla naziv="DomainObject.Predmet.SudioniciListNazivOIB_1">
      <item>, OIB 85821130368</item>
      <item>, OIB 74806896016</item>
      <item>, OIB 66071774633</item>
      <item>, OIB 27123734946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9111BD-DD43-4443-AF72-05180CD510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786</properties:Words>
  <properties:Characters>4246</properties:Characters>
  <properties:Lines>94</properties:Lines>
  <properties:Paragraphs>29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2018-07-23T04:05:00Z</dcterms:created>
  <dc:creator>Ardena Bajlo</dc:creator>
  <cp:lastModifiedBy>Vedrana Raspović</cp:lastModifiedBy>
  <cp:lastPrinted>2018-07-23T08:20:00Z</cp:lastPrinted>
  <dcterms:modified xmlns:xsi="http://www.w3.org/2001/XMLSchema-instance" xsi:type="dcterms:W3CDTF">2018-07-23T09:22:00Z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St-539/2017-15 / Odluka - Rješenje - otvaranje i zaključenje stečajnog postupka (čl. 132) (St-539-17 Island ommunications  otvaranje i zaključenje - prije privremenog st. upr. 23.7. docx.docx)</vt:lpwstr>
  </prop:property>
  <prop:property name="CC_coloring" pid="4" fmtid="{D5CDD505-2E9C-101B-9397-08002B2CF9AE}">
    <vt:bool>true</vt:bool>
  </prop:property>
  <prop:property name="BrojStranica" pid="5" fmtid="{D5CDD505-2E9C-101B-9397-08002B2CF9AE}">
    <vt:i4>2</vt:i4>
  </prop:property>
</prop:Properties>
</file>