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4b9e" w14:paraId="31f4b9e" w:rsidRDefault="00E82166" w:rsidP="00E82166" w:rsidR="00E82166">
      <w:pPr>
        <w:jc w:val="both"/>
        <w15:collapsed w:val="false"/>
      </w:pPr>
      <w: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82166" w:rsidP="00E82166" w:rsidR="00E82166">
      <w:pPr>
        <w:jc w:val="both"/>
      </w:pPr>
      <w:r>
        <w:t xml:space="preserve">        REPUBLIKA HRVATSKA</w:t>
      </w:r>
    </w:p>
    <w:p w:rsidRDefault="00E82166" w:rsidP="00E82166" w:rsidR="00E821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82166" w:rsidP="00E82166" w:rsidR="00E82166">
      <w:pPr>
        <w:rPr>
          <w:bCs/>
        </w:rPr>
      </w:pPr>
      <w:r>
        <w:t xml:space="preserve">                </w:t>
      </w:r>
      <w:r>
        <w:rPr>
          <w:lang w:val="pt-BR"/>
        </w:rPr>
        <w:t>Braće Radić 2</w:t>
      </w:r>
      <w:r>
        <w:rPr>
          <w:bCs/>
        </w:rPr>
        <w:t>/II</w:t>
      </w:r>
    </w:p>
    <w:p w:rsidRDefault="00E82166" w:rsidP="00E82166" w:rsidR="00E82166">
      <w:pPr>
        <w:rPr>
          <w:b/>
        </w:rPr>
      </w:pPr>
    </w:p>
    <w:p w:rsidRDefault="00E82166" w:rsidP="00E82166" w:rsidR="00E82166">
      <w:pPr>
        <w:rPr>
          <w:b/>
        </w:rPr>
      </w:pPr>
    </w:p>
    <w:p w:rsidRDefault="00E82166" w:rsidP="00E82166" w:rsidR="00E82166">
      <w:pPr>
        <w:rPr>
          <w:b/>
        </w:rPr>
      </w:pPr>
    </w:p>
    <w:p w:rsidRDefault="00E82166" w:rsidP="00E82166" w:rsidR="00E82166">
      <w:pPr>
        <w:jc w:val="center"/>
      </w:pPr>
      <w:r>
        <w:t>R E P U B L I K A   H R V A T S K A</w:t>
      </w:r>
    </w:p>
    <w:p w:rsidRDefault="00E82166" w:rsidP="00E82166" w:rsidR="00E82166">
      <w:pPr>
        <w:rPr>
          <w:b/>
        </w:rPr>
      </w:pPr>
    </w:p>
    <w:p w:rsidRDefault="00E82166" w:rsidP="00E82166" w:rsidR="00E82166">
      <w:pPr>
        <w:jc w:val="center"/>
      </w:pPr>
      <w:r>
        <w:t>R J E Š E N J E</w:t>
      </w:r>
    </w:p>
    <w:p w:rsidRDefault="00E82166" w:rsidP="00E82166" w:rsidR="00E82166">
      <w:pPr>
        <w:jc w:val="center"/>
      </w:pPr>
    </w:p>
    <w:p w:rsidRDefault="00E82166" w:rsidP="00E82166" w:rsidR="00E82166">
      <w:pPr>
        <w:jc w:val="both"/>
        <w:rPr>
          <w:b/>
        </w:rPr>
      </w:pPr>
    </w:p>
    <w:p w:rsidRDefault="00E82166" w:rsidP="00E82166" w:rsidR="00E82166">
      <w:pPr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AGENCIJA, Regionalni centar Zagreb, Podružnica Varaždin, A. Cesarca 2, protiv dužnika</w:t>
      </w:r>
      <w:r>
        <w:t xml:space="preserve"> HATLEK j.d.o.o., OIB: 57858881663 sa sjedištem u Ulica Vladimira Nazora 32, 40317 Podturen</w:t>
      </w:r>
      <w:r>
        <w:t xml:space="preserve">, radi otvaranja stečajnog postupka nad dužnikom, dana 3. srpnja 2017. godine, </w:t>
      </w:r>
    </w:p>
    <w:p w:rsidRDefault="00E82166" w:rsidP="00E82166" w:rsidR="00E82166">
      <w:pPr>
        <w:jc w:val="both"/>
        <w:rPr>
          <w:rFonts w:eastAsia="Calibri"/>
          <w:lang w:eastAsia="en-US"/>
        </w:rPr>
      </w:pPr>
    </w:p>
    <w:p w:rsidRDefault="00E82166" w:rsidP="00E82166" w:rsidR="00E82166">
      <w:pPr>
        <w:jc w:val="center"/>
      </w:pPr>
      <w:r>
        <w:t>r i j e š i o  j e</w:t>
      </w:r>
    </w:p>
    <w:p w:rsidRDefault="00E82166" w:rsidP="00E82166" w:rsidR="00E82166">
      <w:pPr>
        <w:jc w:val="center"/>
      </w:pPr>
    </w:p>
    <w:p w:rsidRDefault="00E82166" w:rsidP="00E82166" w:rsidR="00E82166">
      <w:pPr>
        <w:jc w:val="center"/>
      </w:pPr>
    </w:p>
    <w:p w:rsidRDefault="00E82166" w:rsidP="00E82166" w:rsidR="00E82166">
      <w:pPr>
        <w:jc w:val="both"/>
      </w:pPr>
      <w:r>
        <w:tab/>
        <w:t>I Nalaže se direktoru dužnika</w:t>
      </w:r>
      <w:r>
        <w:t xml:space="preserve"> Željku </w:t>
      </w:r>
      <w:proofErr w:type="spellStart"/>
      <w:r>
        <w:t>Hatleku</w:t>
      </w:r>
      <w:proofErr w:type="spellEnd"/>
      <w:r>
        <w:t>, Ulica Vladimira Nazora 32, Podturen, OIB: 61235691368</w:t>
      </w:r>
      <w:r>
        <w:t xml:space="preserve">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>, u roku od 8 dana od dana dostave ovog rješenja.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ab/>
        <w:t xml:space="preserve">II Ako direktor dužnika </w:t>
      </w:r>
      <w:r>
        <w:t xml:space="preserve">Željko </w:t>
      </w:r>
      <w:proofErr w:type="spellStart"/>
      <w:r>
        <w:t>Hatlek</w:t>
      </w:r>
      <w:proofErr w:type="spellEnd"/>
      <w:r>
        <w:t xml:space="preserve">, Ulica Vladimira Nazora 32, Podturen, OIB: 61235691368, ne plati predujam u propisanom roku, na odgovarajući način primijenit će se pravila o prisilnoj naplati novčane kazne u parničnom postupku. 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center"/>
      </w:pPr>
      <w:r>
        <w:t>Obrazloženje</w:t>
      </w:r>
    </w:p>
    <w:p w:rsidRDefault="00E82166" w:rsidP="00E82166" w:rsidR="00E82166">
      <w:pPr>
        <w:jc w:val="both"/>
        <w:rPr>
          <w:rFonts w:eastAsia="Calibri"/>
          <w:lang w:eastAsia="en-US"/>
        </w:rPr>
      </w:pPr>
    </w:p>
    <w:p w:rsidRDefault="00E82166" w:rsidP="00E82166" w:rsidR="00E82166">
      <w:pPr>
        <w:jc w:val="both"/>
      </w:pPr>
      <w:r>
        <w:tab/>
        <w:t>Predlagatelj Financijska agencija podnijela je prijedlog  za otvaranje stečajnog postupka nad dužnikom dana 1</w:t>
      </w:r>
      <w:r>
        <w:t>1. studenog 2016</w:t>
      </w:r>
      <w:r>
        <w:t>.</w:t>
      </w:r>
      <w:r>
        <w:t xml:space="preserve"> navodeći da dužnik na dan 9. studenog 2016</w:t>
      </w:r>
      <w:r>
        <w:t>. godine u Očevidniku redoslijeda osnova za plaćanje ima evidentirane neizvršene osnove za plaća</w:t>
      </w:r>
      <w:r>
        <w:t>nje u ukupnom iznosu od 140.120,68 kuna, te da dužnik ima 1 zaposlenog</w:t>
      </w:r>
      <w:r>
        <w:t>.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ab/>
        <w:t>Obzirom na navedeno, sud je donio rješenje o pokretanju prethodnog postupka radi utvrđivanja uvjeta za otvaranje stečajnog postupka nad</w:t>
      </w:r>
      <w:r>
        <w:t xml:space="preserve"> dužnikom poslovni broj 3 St-1111/16-3 od 2. siječnja</w:t>
      </w:r>
      <w:r>
        <w:t xml:space="preserve"> 2017.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ab/>
        <w:t xml:space="preserve">Budući direktor dužnika </w:t>
      </w:r>
      <w:r>
        <w:t xml:space="preserve">Željko </w:t>
      </w:r>
      <w:proofErr w:type="spellStart"/>
      <w:r>
        <w:t>Hatlek</w:t>
      </w:r>
      <w:proofErr w:type="spellEnd"/>
      <w:r>
        <w:t xml:space="preserve"> iz Podturena </w:t>
      </w:r>
      <w:r>
        <w:t xml:space="preserve">nije podnio prijedlog za otvaranje stečajnog postupka nad društvom dužnika najkasnije 21 dan od dana nastanka stečajnog </w:t>
      </w:r>
      <w:r>
        <w:lastRenderedPageBreak/>
        <w:t>razloga, kako to propisuje članak 110. st. 2. Stečajnog zakona (</w:t>
      </w:r>
      <w:proofErr w:type="spellStart"/>
      <w:r>
        <w:t>N.N</w:t>
      </w:r>
      <w:proofErr w:type="spellEnd"/>
      <w:r>
        <w:t xml:space="preserve">. 71/15), dužan je platiti predujam za namirenje troškova stečajnog postupka temeljem članka 113. st. 1. SZ-a. 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center"/>
      </w:pPr>
      <w:r>
        <w:t xml:space="preserve">U Varaždinu, 3. srpnja 2017. </w:t>
      </w:r>
    </w:p>
    <w:p w:rsidRDefault="00E82166" w:rsidP="00E82166" w:rsidR="00E82166">
      <w:pPr>
        <w:jc w:val="center"/>
      </w:pPr>
    </w:p>
    <w:p w:rsidRDefault="00E82166" w:rsidP="00E82166" w:rsidR="00E82166">
      <w:pPr>
        <w:jc w:val="center"/>
      </w:pPr>
    </w:p>
    <w:p w:rsidRDefault="00E82166" w:rsidP="00E82166" w:rsidR="00E82166">
      <w:pPr>
        <w:jc w:val="center"/>
      </w:pPr>
    </w:p>
    <w:p w:rsidRDefault="00E82166" w:rsidP="00E82166" w:rsidR="00E82166">
      <w:pPr>
        <w:jc w:val="center"/>
      </w:pPr>
    </w:p>
    <w:p w:rsidRDefault="00E82166" w:rsidP="00E82166" w:rsidR="00E82166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E82166" w:rsidP="00E82166" w:rsidR="00E82166">
      <w:pPr>
        <w:ind w:firstLine="720"/>
        <w:jc w:val="right"/>
      </w:pPr>
    </w:p>
    <w:p w:rsidRDefault="00E82166" w:rsidP="00E82166" w:rsidR="00E82166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3D2CE0">
        <w:t>, v.r.</w:t>
      </w:r>
      <w:bookmarkStart w:name="_GoBack" w:id="0"/>
      <w:bookmarkEnd w:id="0"/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 xml:space="preserve">  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>POUKA O PRAVNOM LIJEKU:</w:t>
      </w:r>
    </w:p>
    <w:p w:rsidRDefault="00E82166" w:rsidP="00E82166" w:rsidR="00E82166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t xml:space="preserve">DNA: </w:t>
      </w:r>
    </w:p>
    <w:p w:rsidRDefault="00E82166" w:rsidP="00E82166" w:rsidR="00E82166">
      <w:pPr>
        <w:jc w:val="both"/>
      </w:pPr>
      <w:r>
        <w:t xml:space="preserve">1. Direktor dužnika Željku </w:t>
      </w:r>
      <w:proofErr w:type="spellStart"/>
      <w:r>
        <w:t>Hatleku</w:t>
      </w:r>
      <w:proofErr w:type="spellEnd"/>
      <w:r>
        <w:t>, Ulica</w:t>
      </w:r>
      <w:r>
        <w:t xml:space="preserve"> Vladimira Nazora 32, Podturen</w:t>
      </w:r>
    </w:p>
    <w:p w:rsidRDefault="00E82166" w:rsidP="00E82166" w:rsidR="00E82166">
      <w:pPr>
        <w:jc w:val="both"/>
      </w:pPr>
      <w:r>
        <w:t>2. e-Oglasna ploča suda</w:t>
      </w: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</w:p>
    <w:p w:rsidRDefault="00E82166" w:rsidP="00E82166" w:rsidR="00E82166">
      <w:pPr>
        <w:jc w:val="both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033E14" w:rsidR="00AE649C" w:rsidRPr="00B76F3C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3AE" w:rsidP="00537B78" w:rsidR="006373AE">
      <w:r>
        <w:separator/>
      </w:r>
    </w:p>
  </w:endnote>
  <w:endnote w:id="0" w:type="continuationSeparator">
    <w:p w:rsidRDefault="006373AE" w:rsidP="00537B78" w:rsidR="0063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3AE" w:rsidP="00537B78" w:rsidR="006373AE">
      <w:r>
        <w:separator/>
      </w:r>
    </w:p>
  </w:footnote>
  <w:footnote w:id="0" w:type="continuationSeparator">
    <w:p w:rsidRDefault="006373AE" w:rsidP="00537B78" w:rsidR="00637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FBE" w:rsidR="008333A9">
    <w:pPr>
      <w:pStyle w:val="Zaglavlje"/>
    </w:pPr>
    <w:r>
      <w:rPr>
        <w:rStyle w:val="PozadinaSvijetloCrvena"/>
        <w:shd w:fill="auto" w:color="auto" w:val="clear"/>
      </w:rPr>
      <w:t>Poslovni broj: 3 St-1111/16-9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3E14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CE0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3AE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FBE"/>
    <w:rsid w:val="007538C3"/>
    <w:rsid w:val="00755552"/>
    <w:rsid w:val="0075621A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49C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1AB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E60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166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21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21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63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16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St-1111/2016-9</izvorni_sadrzaj>
    <derivirana_varijabla naziv="DomainObject.Oznaka_1">St-1111/2016-9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HATLEK jednostavno društvo s ograničenom odgovornošću za ugostiteljstvo zastupanog po punomoćniku Željko Hatlek</izvorni_sadrzaj>
    <derivirana_varijabla naziv="DomainObject.Predmet.ProtustrankaFormated_1">  HATLEK jednostavno društvo s ograničenom odgovornošću za ugostiteljstvo zastupanog po punomoćniku Željko Hatlek</derivirana_varijabla>
  </DomainObject.Predmet.ProtustrankaFormated>
  <DomainObject.Predmet.ProtustrankaFormatedOIB>
    <izvorni_sadrzaj>  HATLEK jednostavno društvo s ograničenom odgovornošću za ugostiteljstvo, OIB 57858881663 zastupanog po punomoćniku Željko Hatlek</izvorni_sadrzaj>
    <derivirana_varijabla naziv="DomainObject.Predmet.ProtustrankaFormatedOIB_1">  HATLEK jednostavno društvo s ograničenom odgovornošću za ugostiteljstvo, OIB 57858881663 zastupanog po punomoćniku Željko Hatlek</derivirana_varijabla>
  </DomainObject.Predmet.ProtustrankaFormatedOIB>
  <DomainObject.Predmet.ProtustrankaFormatedWithAdress>
    <izvorni_sadrzaj> HATLEK jednostavno društvo s ograničenom odgovornošću za ugostiteljstvo, Ulica Vladimira Nazora 32, 40000 Podturen zastupanog po punomoćniku Željko Hatlek</izvorni_sadrzaj>
    <derivirana_varijabla naziv="DomainObject.Predmet.ProtustrankaFormatedWithAdress_1"> HATLEK jednostavno društvo s ograničenom odgovornošću za ugostiteljstvo, Ulica Vladimira Nazora 32, 40000 Podturen zastupanog po punomoćniku Željko Hatlek</derivirana_varijabla>
  </DomainObject.Predmet.ProtustrankaFormatedWithAdress>
  <DomainObject.Predmet.ProtustrankaFormatedWithAdressOIB>
    <izvorni_sadrzaj> HATLEK jednostavno društvo s ograničenom odgovornošću za ugostiteljstvo, OIB 57858881663, Ulica Vladimira Nazora 32, 40000 Podturen zastupanog po punomoćniku Željko Hatlek</izvorni_sadrzaj>
    <derivirana_varijabla naziv="DomainObject.Predmet.ProtustrankaFormatedWithAdressOIB_1"> HATLEK jednostavno društvo s ograničenom odgovornošću za ugostiteljstvo, OIB 57858881663, Ulica Vladimira Nazora 32, 40000 Podturen zastupanog po punomoćniku Željko Hatlek</derivirana_varijabla>
  </DomainObject.Predmet.ProtustrankaFormatedWithAdressOIB>
  <DomainObject.Predmet.ProtustrankaWithAdress>
    <izvorni_sadrzaj>HATLEK jednostavno društvo s ograničenom odgovornošću za ugostiteljstvo Ulica Vladimira Nazora 32, 40000 Podturen</izvorni_sadrzaj>
    <derivirana_varijabla naziv="DomainObject.Predmet.ProtustrankaWithAdress_1">HATLEK jednostavno društvo s ograničenom odgovornošću za ugostiteljstvo Ulica Vladimira Nazora 32, 40000 Podturen</derivirana_varijabla>
  </DomainObject.Predmet.ProtustrankaWithAdress>
  <DomainObject.Predmet.ProtustrankaWithAdressOIB>
    <izvorni_sadrzaj>HATLEK jednostavno društvo s ograničenom odgovornošću za ugostiteljstvo, OIB 57858881663, Ulica Vladimira Nazora 32, 40000 Podturen</izvorni_sadrzaj>
    <derivirana_varijabla naziv="DomainObject.Predmet.ProtustrankaWithAdressOIB_1">HATLEK jednostavno društvo s ograničenom odgovornošću za ugostiteljstvo, OIB 57858881663, Ulica Vladimira Nazora 32, 40000 Podturen</derivirana_varijabla>
  </DomainObject.Predmet.ProtustrankaWithAdressOIB>
  <DomainObject.Predmet.ProtustrankaNazivFormated>
    <izvorni_sadrzaj>HATLEK jednostavno društvo s ograničenom odgovornošću za ugostiteljstvo</izvorni_sadrzaj>
    <derivirana_varijabla naziv="DomainObject.Predmet.ProtustrankaNazivFormated_1">HATLEK jednostavno društvo s ograničenom odgovornošću za ugostiteljstvo</derivirana_varijabla>
  </DomainObject.Predmet.ProtustrankaNazivFormated>
  <DomainObject.Predmet.ProtustrankaNazivFormatedOIB>
    <izvorni_sadrzaj>HATLEK jednostavno društvo s ograničenom odgovornošću za ugostiteljstvo, OIB 57858881663</izvorni_sadrzaj>
    <derivirana_varijabla naziv="DomainObject.Predmet.ProtustrankaNazivFormatedOIB_1">HATLEK jednostavno društvo s ograničenom odgovornošću za ugostiteljstvo, OIB 57858881663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140120.68</izvorni_sadrzaj>
    <derivirana_varijabla naziv="DomainObject.Predmet.TrenutnaVrijednost_1">140120.68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HATLEK jednostavno društvo s ograničenom odgovornošću za ugostiteljstvo zastupanog po punomoćniku Željko Hatlek</item>
    </izvorni_sadrzaj>
    <derivirana_varijabla naziv="DomainObject.Predmet.ProtuStrankaListFormated_1">
      <item>HATLEK jednostavno društvo s ograničenom odgovornošću za ugostiteljstvo zastupanog po punomoćniku Željko Hatlek</item>
    </derivirana_varijabla>
  </DomainObject.Predmet.ProtuStrankaListFormated>
  <DomainObject.Predmet.ProtuStrankaListFormatedOIB>
    <izvorni_sadrzaj>
      <item>HATLEK jednostavno društvo s ograničenom odgovornošću za ugostiteljstvo, OIB 57858881663 zastupanog po punomoćniku Željko Hatlek</item>
    </izvorni_sadrzaj>
    <derivirana_varijabla naziv="DomainObject.Predmet.ProtuStrankaListFormatedOIB_1">
      <item>HATLEK jednostavno društvo s ograničenom odgovornošću za ugostiteljstvo, OIB 57858881663 zastupanog po punomoćniku Željko Hatlek</item>
    </derivirana_varijabla>
  </DomainObject.Predmet.ProtuStrankaListFormatedOIB>
  <DomainObject.Predmet.ProtuStrankaListFormatedWithAdress>
    <izvorni_sadrzaj>
      <item>HATLEK jednostavno društvo s ograničenom odgovornošću za ugostiteljstvo, Ulica Vladimira Nazora 32, 40000 Podturen zastupanog po punomoćniku Željko Hatlek</item>
    </izvorni_sadrzaj>
    <derivirana_varijabla naziv="DomainObject.Predmet.ProtuStrankaListFormatedWithAdress_1">
      <item>HATLEK jednostavno društvo s ograničenom odgovornošću za ugostiteljstvo, Ulica Vladimira Nazora 32, 40000 Podturen zastupanog po punomoćniku Željko Hatlek</item>
    </derivirana_varijabla>
  </DomainObject.Predmet.ProtuStrankaListFormatedWithAdress>
  <DomainObject.Predmet.ProtuStrankaListFormatedWithAdressOIB>
    <izvorni_sadrzaj>
      <item>HATLEK jednostavno društvo s ograničenom odgovornošću za ugostiteljstvo, OIB 57858881663, Ulica Vladimira Nazora 32, 40000 Podturen zastupanog po punomoćniku Željko Hatlek</item>
    </izvorni_sadrzaj>
    <derivirana_varijabla naziv="DomainObject.Predmet.ProtuStrankaListFormatedWithAdressOIB_1">
      <item>HATLEK jednostavno društvo s ograničenom odgovornošću za ugostiteljstvo, OIB 57858881663, Ulica Vladimira Nazora 32, 40000 Podturen zastupanog po punomoćniku Željko Hatlek</item>
    </derivirana_varijabla>
  </DomainObject.Predmet.ProtuStrankaListFormatedWithAdressOIB>
  <DomainObject.Predmet.ProtuStrankaListNazivFormated>
    <izvorni_sadrzaj>
      <item>HATLEK jednostavno društvo s ograničenom odgovornošću za ugostiteljstvo</item>
    </izvorni_sadrzaj>
    <derivirana_varijabla naziv="DomainObject.Predmet.ProtuStrankaListNazivFormated_1">
      <item>HATLEK jednostavno društvo s ograničenom odgovornošću za ugostiteljstvo</item>
    </derivirana_varijabla>
  </DomainObject.Predmet.ProtuStrankaListNazivFormated>
  <DomainObject.Predmet.ProtuStrankaListNazivFormatedOIB>
    <izvorni_sadrzaj>
      <item>HATLEK jednostavno društvo s ograničenom odgovornošću za ugostiteljstvo, OIB 57858881663</item>
    </izvorni_sadrzaj>
    <derivirana_varijabla naziv="DomainObject.Predmet.ProtuStrankaListNazivFormatedOIB_1">
      <item>HATLEK jednostavno društvo s ograničenom odgovornošću za ugostiteljstvo, OIB 57858881663</item>
    </derivirana_varijabla>
  </DomainObject.Predmet.ProtuStrankaListNazivFormatedOIB>
  <DomainObject.Predmet.OstaliListFormated>
    <izvorni_sadrzaj>
      <item>Sudski registar</item>
      <item>e-oglasna ploča</item>
      <item>Željko Hatlek punomoćnik sudionika u postupku HATLEK jednostavno društvo s ograničenom odgovornošću za ugostiteljstvo</item>
    </izvorni_sadrzaj>
    <derivirana_varijabla naziv="DomainObject.Predmet.OstaliListFormated_1">
      <item>Sudski registar</item>
      <item>e-oglasna ploča</item>
      <item>Željko Hatlek punomoćnik sudionika u postupku HATLEK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Željko Hatlek, OIB 61235691368 punomoćnik sudionika u postupku HATLEK jednostavno društvo s ograničenom odgovornošću za ugostiteljstvo</item>
    </izvorni_sadrzaj>
    <derivirana_varijabla naziv="DomainObject.Predmet.OstaliListFormatedOIB_1">
      <item>Sudski registar</item>
      <item>e-oglasna ploča</item>
      <item>Željko Hatlek, OIB 61235691368 punomoćnik sudionika u postupku HATLEK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Željko Hatlek, Ulica Vladimira Nazora 32, 40000 Podturen punomoćnik sudionika u postupku HATLEK jednostavno društvo s ograničenom odgovornošću za ugostiteljstvo</item>
    </izvorni_sadrzaj>
    <derivirana_varijabla naziv="DomainObject.Predmet.OstaliListFormatedWithAdress_1">
      <item>Sudski registar</item>
      <item>e-oglasna ploča</item>
      <item>Željko Hatlek, Ulica Vladimira Nazora 32, 40000 Podturen punomoćnik sudionika u postupku HATLEK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izvorni_sadrzaj>
    <derivirana_varijabla naziv="DomainObject.Predmet.OstaliListFormatedWithAdressOIB_1"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Željko Hatlek</item>
    </izvorni_sadrzaj>
    <derivirana_varijabla naziv="DomainObject.Predmet.OstaliListNazivFormated_1">
      <item>Sudski registar</item>
      <item>e-oglasna ploča</item>
      <item>Željko Hatlek</item>
    </derivirana_varijabla>
  </DomainObject.Predmet.OstaliListNazivFormated>
  <DomainObject.Predmet.OstaliListNazivFormatedOIB>
    <izvorni_sadrzaj>
      <item>Sudski registar</item>
      <item>e-oglasna ploča</item>
      <item>Željko Hatlek, OIB 61235691368</item>
    </izvorni_sadrzaj>
    <derivirana_varijabla naziv="DomainObject.Predmet.OstaliListNazivFormatedOIB_1">
      <item>Sudski registar</item>
      <item>e-oglasna ploča</item>
      <item>Željko Hatlek, OIB 61235691368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St-1111/2016-9</izvorni_sadrzaj>
    <derivirana_varijabla naziv="DomainObject.PoslovniBrojDokumenta_1">St-1111/2016-9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HATLEK jednostavno društvo s ograničenom odgovornošću za ugostiteljstvo</izvorni_sadrzaj>
    <derivirana_varijabla naziv="DomainObject.Predmet.ProtustrankaIDrugi_1">HATLEK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HATLEK jednostavno društvo s ograničenom odgovornošću za ugostiteljstvo, OIB 57858881663, Ulica Vladimira Nazora 32, 40000 Podturen</izvorni_sadrzaj>
    <derivirana_varijabla naziv="DomainObject.Predmet.ProtustrankaIDrugiAdressOIB_1">HATLEK jednostavno društvo s ograničenom odgovornošću za ugostiteljstvo, OIB 57858881663, Ulica Vladimira Nazora 32,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HATLEK jednostavno društvo s ograničenom odgovornošću za ugostiteljstvo</item>
      <item>Sudski registar</item>
      <item>e-oglasna ploča</item>
      <item>Željko Hatlek</item>
    </izvorni_sadrzaj>
    <derivirana_varijabla naziv="DomainObject.Predmet.SudioniciListNaziv_1">
      <item>Financijska agencija</item>
      <item>HATLEK jednostavno društvo s ograničenom odgovornošću za ugostiteljstvo</item>
      <item>Sudski registar</item>
      <item>e-oglasna ploča</item>
      <item>Željko Hatlek</item>
    </derivirana_varijabla>
  </DomainObject.Predmet.SudioniciListNaziv>
  <DomainObject.Predmet.SudioniciListAdressOIB>
    <izvorni_sadrzaj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izvorni_sadrzaj>
    <derivirana_varijabla naziv="DomainObject.Predmet.SudioniciListAdressOIB_1"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FB28E-2697-4360-AE85-ADD83E277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1981</properties:Characters>
  <properties:Lines>77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2017-07-03T09:59:00Z</cp:lastPrinted>
  <dcterms:modified xmlns:xsi="http://www.w3.org/2001/XMLSchema-instance" xsi:type="dcterms:W3CDTF">2017-07-03T09:59:00Z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St-1111/2016-9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