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fb0b8" w14:paraId="90fb0b8" w:rsidRDefault="0071186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1868805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1186E" w:rsidP="0071186E" w:rsidR="00AE649C">
      <w:pPr>
        <w:pStyle w:val="NormaleSPIS"/>
        <w:spacing w:after="0"/>
      </w:pPr>
      <w:r>
        <w:t xml:space="preserve">         Republika Hrvatska</w:t>
      </w:r>
    </w:p>
    <w:p w:rsidRDefault="0071186E" w:rsidP="0071186E" w:rsidR="0071186E">
      <w:pPr>
        <w:pStyle w:val="NormaleSPIS"/>
        <w:spacing w:after="0"/>
      </w:pPr>
      <w:r>
        <w:t xml:space="preserve">     Trgovački sud u Bjelovaru</w:t>
      </w:r>
    </w:p>
    <w:p w:rsidRDefault="0071186E" w:rsidP="0071186E" w:rsidR="0071186E">
      <w:pPr>
        <w:pStyle w:val="NormaleSPIS"/>
        <w:spacing w:after="0"/>
      </w:pPr>
      <w:r>
        <w:t>Bjelovar, Šetalište dr.I.Lebovića 42.</w:t>
      </w:r>
    </w:p>
    <w:p w:rsidRDefault="0071186E" w:rsidP="0071186E" w:rsidR="0071186E">
      <w:pPr>
        <w:jc w:val="right"/>
        <w:outlineLvl w:val="0"/>
        <w:rPr>
          <w:noProof/>
        </w:rPr>
      </w:pPr>
      <w:r>
        <w:rPr>
          <w:noProof/>
        </w:rPr>
        <w:t>Poslovni broj: 7 St-719/2018-10</w:t>
      </w:r>
    </w:p>
    <w:p w:rsidRDefault="0071186E" w:rsidP="0071186E" w:rsidR="0071186E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71186E" w:rsidP="0071186E" w:rsidR="0071186E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71186E" w:rsidP="0071186E" w:rsidR="0071186E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>povodom prijedloga FINANCIJSKE AGENCIJE, OIB: 85821130368, RC ZAGREB, Podružnica Bjelovar, za otvaranje stečajnog postupka nad dužnikom</w:t>
      </w:r>
      <w:r>
        <w:rPr>
          <w:lang w:eastAsia="hr-HR"/>
        </w:rPr>
        <w:t xml:space="preserve"> AUTO POČEPAN j.d.o.o. za trgovinu, usluge i posredovanje iz </w:t>
      </w:r>
      <w:proofErr w:type="spellStart"/>
      <w:r>
        <w:rPr>
          <w:lang w:eastAsia="hr-HR"/>
        </w:rPr>
        <w:t>Rogovca</w:t>
      </w:r>
      <w:proofErr w:type="spellEnd"/>
      <w:r>
        <w:rPr>
          <w:lang w:eastAsia="hr-HR"/>
        </w:rPr>
        <w:t xml:space="preserve"> 1/A, MBS 010097530, OIB 69224670781, 13</w:t>
      </w:r>
      <w:r>
        <w:t>. studenog</w:t>
      </w:r>
      <w:r>
        <w:rPr>
          <w:noProof/>
        </w:rPr>
        <w:t xml:space="preserve"> 2018.</w:t>
      </w:r>
    </w:p>
    <w:p w:rsidRDefault="0071186E" w:rsidP="0071186E" w:rsidR="0071186E">
      <w:pPr>
        <w:jc w:val="center"/>
      </w:pPr>
      <w:r>
        <w:t>r i j e š i o   j e</w:t>
      </w:r>
    </w:p>
    <w:p w:rsidRDefault="0071186E" w:rsidP="0071186E" w:rsidR="0071186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71186E" w:rsidP="0071186E" w:rsidR="0071186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</w:rPr>
      </w:pPr>
      <w:r>
        <w:t xml:space="preserve">1.Pokreće se prethodni postupak radi utvrđivanja uvjeta za otvaranje stečajnog postupka nad dužnikom AUTO POČEPAN j.d.o.o. za trgovinu, usluge i posredovanje iz </w:t>
      </w:r>
      <w:proofErr w:type="spellStart"/>
      <w:r>
        <w:t>Rogovca</w:t>
      </w:r>
      <w:proofErr w:type="spellEnd"/>
      <w:r>
        <w:t xml:space="preserve"> 1/A, MBS 010097530, OIB 69224670781.</w:t>
      </w:r>
    </w:p>
    <w:p w:rsidRDefault="0071186E" w:rsidP="0071186E" w:rsidR="0071186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  <w:lang w:eastAsia="en-US"/>
        </w:rPr>
      </w:pPr>
    </w:p>
    <w:p w:rsidRDefault="0071186E" w:rsidP="0071186E" w:rsidR="0071186E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30. siječnja 2019. godine u 12,00 sati, u ovome sudu u Bjelovaru, Šetalište dr. Ivše Lebovića 42, sudnica br. 2, na koje se pozivaju dostavom ovoga rješenja:</w:t>
      </w:r>
    </w:p>
    <w:p w:rsidRDefault="0071186E" w:rsidP="0071186E" w:rsidR="0071186E">
      <w:pPr>
        <w:ind w:left="851"/>
        <w:jc w:val="both"/>
        <w:rPr>
          <w:noProof/>
        </w:rPr>
      </w:pPr>
      <w:r>
        <w:rPr>
          <w:noProof/>
        </w:rPr>
        <w:t>-FINA, Regionalni centar Zagreb, Podružnica Bjelovar,</w:t>
      </w:r>
    </w:p>
    <w:p w:rsidRDefault="0071186E" w:rsidP="0071186E" w:rsidR="0071186E">
      <w:pPr>
        <w:ind w:left="851"/>
        <w:jc w:val="both"/>
        <w:rPr>
          <w:noProof/>
        </w:rPr>
      </w:pPr>
      <w:r>
        <w:rPr>
          <w:noProof/>
        </w:rPr>
        <w:t xml:space="preserve">-zakonski zastupnik dužnika </w:t>
      </w:r>
      <w:proofErr w:type="spellStart"/>
      <w:r>
        <w:rPr>
          <w:lang w:eastAsia="hr-HR"/>
        </w:rPr>
        <w:t>Kristian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Počepan</w:t>
      </w:r>
      <w:proofErr w:type="spellEnd"/>
      <w:r>
        <w:rPr>
          <w:lang w:eastAsia="hr-HR"/>
        </w:rPr>
        <w:t xml:space="preserve"> iz </w:t>
      </w:r>
      <w:proofErr w:type="spellStart"/>
      <w:r>
        <w:rPr>
          <w:lang w:eastAsia="hr-HR"/>
        </w:rPr>
        <w:t>Rogovca</w:t>
      </w:r>
      <w:proofErr w:type="spellEnd"/>
      <w:r>
        <w:rPr>
          <w:lang w:eastAsia="hr-HR"/>
        </w:rPr>
        <w:t xml:space="preserve"> 36.</w:t>
      </w:r>
    </w:p>
    <w:p w:rsidRDefault="0071186E" w:rsidP="0071186E" w:rsidR="0071186E">
      <w:pPr>
        <w:ind w:firstLine="720"/>
        <w:jc w:val="both"/>
        <w:rPr>
          <w:noProof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71186E" w:rsidP="0071186E" w:rsidR="0071186E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</w:pPr>
      <w:r>
        <w:t xml:space="preserve"> </w:t>
      </w:r>
    </w:p>
    <w:p w:rsidRDefault="0071186E" w:rsidP="0071186E" w:rsidR="0071186E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71186E" w:rsidP="0071186E" w:rsidR="0071186E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Trgovačkom sudu u Bjelovaru, prijedlog za pokretanje stečajnog postupka nad dužnikom. </w:t>
      </w:r>
      <w:r>
        <w:t xml:space="preserve">U prijedlogu navodi da na dan 27.08.2018. dužnik u Očevidniku redoslijeda osnova za plaćanje ima evidentirane neizvršene osnove za plaćanje u neprekinutom razdoblju od 120 dana, u ukupnom iznosu od 42.396,81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dva zaposlenika.</w:t>
      </w:r>
    </w:p>
    <w:p w:rsidRDefault="0071186E" w:rsidP="0071186E" w:rsidR="0071186E">
      <w:pPr>
        <w:jc w:val="both"/>
      </w:pPr>
      <w:r>
        <w:t xml:space="preserve">            </w:t>
      </w:r>
    </w:p>
    <w:p w:rsidRDefault="0071186E" w:rsidP="0071186E" w:rsidR="0071186E">
      <w:pPr>
        <w:spacing w:after="0"/>
        <w:jc w:val="center"/>
      </w:pPr>
      <w:r>
        <w:lastRenderedPageBreak/>
        <w:t>2</w:t>
      </w:r>
    </w:p>
    <w:p w:rsidRDefault="0071186E" w:rsidP="0071186E" w:rsidR="0071186E">
      <w:pPr>
        <w:jc w:val="right"/>
      </w:pPr>
      <w:r>
        <w:t>Poslovni broj:7 St-719/2018-10</w:t>
      </w:r>
    </w:p>
    <w:p w:rsidRDefault="0071186E" w:rsidP="0071186E" w:rsidR="0071186E">
      <w:pPr>
        <w:jc w:val="both"/>
        <w:rPr>
          <w:noProof/>
          <w:lang w:val="en-GB"/>
        </w:rPr>
      </w:pPr>
      <w:r>
        <w:t xml:space="preserve">  </w:t>
      </w:r>
      <w:r>
        <w:tab/>
      </w:r>
      <w:bookmarkStart w:name="_GoBack" w:id="0"/>
      <w:bookmarkEnd w:id="0"/>
      <w: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71186E" w:rsidP="0071186E" w:rsidR="0071186E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71186E" w:rsidP="0071186E" w:rsidR="0071186E">
      <w:pPr>
        <w:spacing w:after="0"/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71186E" w:rsidP="0071186E" w:rsidR="0071186E">
      <w:pPr>
        <w:jc w:val="center"/>
        <w:outlineLvl w:val="0"/>
        <w:rPr>
          <w:noProof/>
        </w:rPr>
      </w:pPr>
      <w:r>
        <w:rPr>
          <w:noProof/>
        </w:rPr>
        <w:t xml:space="preserve">Bjelovar 13. studenog 2018. </w:t>
      </w:r>
    </w:p>
    <w:p w:rsidRDefault="0071186E" w:rsidP="0071186E" w:rsidR="0071186E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</w:t>
      </w:r>
      <w:r>
        <w:rPr>
          <w:noProof/>
        </w:rPr>
        <w:t xml:space="preserve">      </w:t>
      </w:r>
      <w:r>
        <w:rPr>
          <w:noProof/>
        </w:rPr>
        <w:t xml:space="preserve">  S u d a c</w:t>
      </w:r>
    </w:p>
    <w:p w:rsidRDefault="0071186E" w:rsidP="0071186E" w:rsidR="0071186E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</w:t>
      </w:r>
      <w:r>
        <w:rPr>
          <w:noProof/>
        </w:rPr>
        <w:t xml:space="preserve">      </w:t>
      </w:r>
      <w:r>
        <w:rPr>
          <w:noProof/>
        </w:rPr>
        <w:t xml:space="preserve">   Tomislav Mrazović,v.r.</w:t>
      </w:r>
    </w:p>
    <w:p w:rsidRDefault="0071186E" w:rsidP="0071186E" w:rsidR="0071186E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</w:t>
      </w:r>
      <w:r>
        <w:rPr>
          <w:noProof/>
        </w:rPr>
        <w:t xml:space="preserve">      </w:t>
      </w:r>
      <w:r>
        <w:rPr>
          <w:noProof/>
        </w:rPr>
        <w:t xml:space="preserve">     Za točnost otpravka-ovlašteni služebnik</w:t>
      </w:r>
    </w:p>
    <w:p w:rsidRDefault="0071186E" w:rsidP="0071186E" w:rsidR="0071186E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 </w:t>
      </w:r>
      <w:r>
        <w:rPr>
          <w:noProof/>
        </w:rPr>
        <w:t xml:space="preserve">         </w:t>
      </w:r>
      <w:r>
        <w:rPr>
          <w:noProof/>
        </w:rPr>
        <w:t>Jasmina Tubić</w:t>
      </w:r>
    </w:p>
    <w:p w:rsidRDefault="0071186E" w:rsidP="0071186E" w:rsidR="0071186E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71186E" w:rsidP="0071186E" w:rsidR="0071186E">
      <w:pPr>
        <w:jc w:val="both"/>
      </w:pPr>
    </w:p>
    <w:p w:rsidRDefault="0071186E" w:rsidP="0071186E" w:rsidR="0071186E">
      <w:pPr>
        <w:jc w:val="both"/>
        <w:rPr>
          <w:noProof/>
        </w:rPr>
      </w:pPr>
    </w:p>
    <w:p w:rsidRDefault="0071186E" w:rsidP="0071186E" w:rsidR="0071186E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86E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02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St-719/2018-10</izvorni_sadrzaj>
    <derivirana_varijabla naziv="DomainObject.Oznaka_1">St-719/2018-10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2018.</izvorni_sadrzaj>
    <derivirana_varijabla naziv="DomainObject.Predmet.DatumOsnivanja_1">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St-719/2018</izvorni_sadrzaj>
    <derivirana_varijabla naziv="DomainObject.Predmet.OznakaBroj_1">St-719/2018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POČEPAN j.d.o.o. za trgovinu, usluge i posredovanje zastupanog po punomoćniku Kristian Počepan</izvorni_sadrzaj>
    <derivirana_varijabla naziv="DomainObject.Predmet.ProtustrankaFormated_1">  AUTO POČEPAN j.d.o.o. za trgovinu, usluge i posredovanje zastupanog po punomoćniku Kristian Počepan</derivirana_varijabla>
  </DomainObject.Predmet.ProtustrankaFormated>
  <DomainObject.Predmet.ProtustrankaFormatedOIB>
    <izvorni_sadrzaj>  AUTO POČEPAN j.d.o.o. za trgovinu, usluge i posredovanje, OIB 69224670781 zastupanog po punomoćniku Kristian Počepan</izvorni_sadrzaj>
    <derivirana_varijabla naziv="DomainObject.Predmet.ProtustrankaFormatedOIB_1">  AUTO POČEPAN j.d.o.o. za trgovinu, usluge i posredovanje, OIB 69224670781 zastupanog po punomoćniku Kristian Počepan</derivirana_varijabla>
  </DomainObject.Predmet.ProtustrankaFormatedOIB>
  <DomainObject.Predmet.ProtustrankaFormatedWithAdress>
    <izvorni_sadrzaj> AUTO POČEPAN j.d.o.o. za trgovinu, usluge i posredovanje, Rogovac 1/A, 33404 Rogovac zastupanog po punomoćniku Kristian Počepan</izvorni_sadrzaj>
    <derivirana_varijabla naziv="DomainObject.Predmet.ProtustrankaFormatedWithAdress_1"> AUTO POČEPAN j.d.o.o. za trgovinu, usluge i posredovanje, Rogovac 1/A, 33404 Rogovac zastupanog po punomoćniku Kristian Počepan</derivirana_varijabla>
  </DomainObject.Predmet.ProtustrankaFormatedWithAdress>
  <DomainObject.Predmet.ProtustrankaFormatedWithAdressOIB>
    <izvorni_sadrzaj> AUTO POČEPAN j.d.o.o. za trgovinu, usluge i posredovanje, OIB 69224670781, Rogovac 1/A, 33404 Rogovac zastupanog po punomoćniku Kristian Počepan</izvorni_sadrzaj>
    <derivirana_varijabla naziv="DomainObject.Predmet.ProtustrankaFormatedWithAdressOIB_1"> AUTO POČEPAN j.d.o.o. za trgovinu, usluge i posredovanje, OIB 69224670781, Rogovac 1/A, 33404 Rogovac zastupanog po punomoćniku Kristian Počepan</derivirana_varijabla>
  </DomainObject.Predmet.ProtustrankaFormatedWithAdressOIB>
  <DomainObject.Predmet.ProtustrankaWithAdress>
    <izvorni_sadrzaj>AUTO POČEPAN j.d.o.o. za trgovinu, usluge i posredovanje Rogovac 1/A, 33404 Rogovac</izvorni_sadrzaj>
    <derivirana_varijabla naziv="DomainObject.Predmet.ProtustrankaWithAdress_1">AUTO POČEPAN j.d.o.o. za trgovinu, usluge i posredovanje Rogovac 1/A, 33404 Rogovac</derivirana_varijabla>
  </DomainObject.Predmet.ProtustrankaWithAdress>
  <DomainObject.Predmet.ProtustrankaWithAdressOIB>
    <izvorni_sadrzaj>AUTO POČEPAN j.d.o.o. za trgovinu, usluge i posredovanje, OIB 69224670781, Rogovac 1/A, 33404 Rogovac</izvorni_sadrzaj>
    <derivirana_varijabla naziv="DomainObject.Predmet.ProtustrankaWithAdressOIB_1">AUTO POČEPAN j.d.o.o. za trgovinu, usluge i posredovanje, OIB 69224670781, Rogovac 1/A, 33404 Rogovac</derivirana_varijabla>
  </DomainObject.Predmet.ProtustrankaWithAdressOIB>
  <DomainObject.Predmet.ProtustrankaNazivFormated>
    <izvorni_sadrzaj>AUTO POČEPAN j.d.o.o. za trgovinu, usluge i posredovanje</izvorni_sadrzaj>
    <derivirana_varijabla naziv="DomainObject.Predmet.ProtustrankaNazivFormated_1">AUTO POČEPAN j.d.o.o. za trgovinu, usluge i posredovanje</derivirana_varijabla>
  </DomainObject.Predmet.ProtustrankaNazivFormated>
  <DomainObject.Predmet.ProtustrankaNazivFormatedOIB>
    <izvorni_sadrzaj>AUTO POČEPAN j.d.o.o. za trgovinu, usluge i posredovanje, OIB 69224670781</izvorni_sadrzaj>
    <derivirana_varijabla naziv="DomainObject.Predmet.ProtustrankaNazivFormatedOIB_1">AUTO POČEPAN j.d.o.o. za trgovinu, usluge i posredovanje, OIB 69224670781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AUTO POČEPAN j.d.o.o. za trgovinu, usluge i posredovanje zastupanog po punomoćniku Kristian Počepan</item>
    </izvorni_sadrzaj>
    <derivirana_varijabla naziv="DomainObject.Predmet.ProtuStrankaListFormated_1">
      <item>AUTO POČEPAN j.d.o.o. za trgovinu, usluge i posredovanje zastupanog po punomoćniku Kristian Počepan</item>
    </derivirana_varijabla>
  </DomainObject.Predmet.ProtuStrankaListFormated>
  <DomainObject.Predmet.ProtuStrankaListFormatedOIB>
    <izvorni_sadrzaj>
      <item>AUTO POČEPAN j.d.o.o. za trgovinu, usluge i posredovanje, OIB 69224670781 zastupanog po punomoćniku Kristian Počepan</item>
    </izvorni_sadrzaj>
    <derivirana_varijabla naziv="DomainObject.Predmet.ProtuStrankaListFormatedOIB_1">
      <item>AUTO POČEPAN j.d.o.o. za trgovinu, usluge i posredovanje, OIB 69224670781 zastupanog po punomoćniku Kristian Počepan</item>
    </derivirana_varijabla>
  </DomainObject.Predmet.ProtuStrankaListFormatedOIB>
  <DomainObject.Predmet.ProtuStrankaListFormatedWithAdress>
    <izvorni_sadrzaj>
      <item>AUTO POČEPAN j.d.o.o. za trgovinu, usluge i posredovanje, Rogovac 1/A, 33404 Rogovac zastupanog po punomoćniku Kristian Počepan</item>
    </izvorni_sadrzaj>
    <derivirana_varijabla naziv="DomainObject.Predmet.ProtuStrankaListFormatedWithAdress_1">
      <item>AUTO POČEPAN j.d.o.o. za trgovinu, usluge i posredovanje, Rogovac 1/A, 33404 Rogovac zastupanog po punomoćniku Kristian Počepan</item>
    </derivirana_varijabla>
  </DomainObject.Predmet.ProtuStrankaListFormatedWithAdress>
  <DomainObject.Predmet.ProtuStrankaListFormatedWithAdressOIB>
    <izvorni_sadrzaj>
      <item>AUTO POČEPAN j.d.o.o. za trgovinu, usluge i posredovanje, OIB 69224670781, Rogovac 1/A, 33404 Rogovac zastupanog po punomoćniku Kristian Počepan</item>
    </izvorni_sadrzaj>
    <derivirana_varijabla naziv="DomainObject.Predmet.ProtuStrankaListFormatedWithAdressOIB_1">
      <item>AUTO POČEPAN j.d.o.o. za trgovinu, usluge i posredovanje, OIB 69224670781, Rogovac 1/A, 33404 Rogovac zastupanog po punomoćniku Kristian Počepan</item>
    </derivirana_varijabla>
  </DomainObject.Predmet.ProtuStrankaListFormatedWithAdressOIB>
  <DomainObject.Predmet.ProtuStrankaListNazivFormated>
    <izvorni_sadrzaj>
      <item>AUTO POČEPAN j.d.o.o. za trgovinu, usluge i posredovanje</item>
    </izvorni_sadrzaj>
    <derivirana_varijabla naziv="DomainObject.Predmet.ProtuStrankaListNazivFormated_1">
      <item>AUTO POČEPAN j.d.o.o. za trgovinu, usluge i posredovanje</item>
    </derivirana_varijabla>
  </DomainObject.Predmet.ProtuStrankaListNazivFormated>
  <DomainObject.Predmet.ProtuStrankaListNazivFormatedOIB>
    <izvorni_sadrzaj>
      <item>AUTO POČEPAN j.d.o.o. za trgovinu, usluge i posredovanje, OIB 69224670781</item>
    </izvorni_sadrzaj>
    <derivirana_varijabla naziv="DomainObject.Predmet.ProtuStrankaListNazivFormatedOIB_1">
      <item>AUTO POČEPAN j.d.o.o. za trgovinu, usluge i posredovanje, OIB 69224670781</item>
    </derivirana_varijabla>
  </DomainObject.Predmet.ProtuStrankaListNazivFormatedOIB>
  <DomainObject.Predmet.OstaliListFormated>
    <izvorni_sadrzaj>
      <item>Kristian Počepan punomoćnik sudionika u postupku AUTO POČEPAN j.d.o.o. za trgovinu, usluge i posredovanje</item>
    </izvorni_sadrzaj>
    <derivirana_varijabla naziv="DomainObject.Predmet.OstaliListFormated_1">
      <item>Kristian Počepan punomoćnik sudionika u postupku AUTO POČEPAN j.d.o.o. za trgovinu, usluge i posredovanje</item>
    </derivirana_varijabla>
  </DomainObject.Predmet.OstaliListFormated>
  <DomainObject.Predmet.OstaliListFormatedOIB>
    <izvorni_sadrzaj>
      <item>Kristian Počepan, OIB 80765395925 punomoćnik sudionika u postupku AUTO POČEPAN j.d.o.o. za trgovinu, usluge i posredovanje</item>
    </izvorni_sadrzaj>
    <derivirana_varijabla naziv="DomainObject.Predmet.OstaliListFormatedOIB_1">
      <item>Kristian Počepan, OIB 80765395925 punomoćnik sudionika u postupku AUTO POČEPAN j.d.o.o. za trgovinu, usluge i posredovanje</item>
    </derivirana_varijabla>
  </DomainObject.Predmet.OstaliListFormatedOIB>
  <DomainObject.Predmet.OstaliListFormatedWithAdress>
    <izvorni_sadrzaj>
      <item>Kristian Počepan, Rogovac 36, 33404 Rogovac punomoćnik sudionika u postupku AUTO POČEPAN j.d.o.o. za trgovinu, usluge i posredovanje</item>
    </izvorni_sadrzaj>
    <derivirana_varijabla naziv="DomainObject.Predmet.OstaliListFormatedWithAdress_1">
      <item>Kristian Počepan, Rogovac 36, 33404 Rogovac punomoćnik sudionika u postupku AUTO POČEPAN j.d.o.o. za trgovinu, usluge i posredovanje</item>
    </derivirana_varijabla>
  </DomainObject.Predmet.OstaliListFormatedWithAdress>
  <DomainObject.Predmet.OstaliListFormatedWithAdressOIB>
    <izvorni_sadrzaj>
      <item>Kristian Počepan, OIB 80765395925, Rogovac 36, 33404 Rogovac punomoćnik sudionika u postupku AUTO POČEPAN j.d.o.o. za trgovinu, usluge i posredovanje</item>
    </izvorni_sadrzaj>
    <derivirana_varijabla naziv="DomainObject.Predmet.OstaliListFormatedWithAdressOIB_1">
      <item>Kristian Počepan, OIB 80765395925, Rogovac 36, 33404 Rogovac punomoćnik sudionika u postupku AUTO POČEPAN j.d.o.o. za trgovinu, usluge i posredovanje</item>
    </derivirana_varijabla>
  </DomainObject.Predmet.OstaliListFormatedWithAdressOIB>
  <DomainObject.Predmet.OstaliListNazivFormated>
    <izvorni_sadrzaj>
      <item>Kristian Počepan</item>
    </izvorni_sadrzaj>
    <derivirana_varijabla naziv="DomainObject.Predmet.OstaliListNazivFormated_1">
      <item>Kristian Počepan</item>
    </derivirana_varijabla>
  </DomainObject.Predmet.OstaliListNazivFormated>
  <DomainObject.Predmet.OstaliListNazivFormatedOIB>
    <izvorni_sadrzaj>
      <item>Kristian Počepan, OIB 80765395925</item>
    </izvorni_sadrzaj>
    <derivirana_varijabla naziv="DomainObject.Predmet.OstaliListNazivFormatedOIB_1">
      <item>Kristian Počepan, OIB 80765395925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St-719/2018-10</izvorni_sadrzaj>
    <derivirana_varijabla naziv="DomainObject.PoslovniBrojDokumenta_1">St-719/2018-10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AUTO POČEPAN j.d.o.o. za trgovinu, usluge i posredovanje</izvorni_sadrzaj>
    <derivirana_varijabla naziv="DomainObject.Predmet.ProtustrankaIDrugi_1">AUTO POČEPAN j.d.o.o. za trgovinu, usluge i posredovanje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AUTO POČEPAN j.d.o.o. za trgovinu, usluge i posredovanje, OIB 69224670781, Rogovac 1/A, 33404 Rogovac</izvorni_sadrzaj>
    <derivirana_varijabla naziv="DomainObject.Predmet.ProtustrankaIDrugiAdressOIB_1">AUTO POČEPAN j.d.o.o. za trgovinu, usluge i posredovanje, OIB 69224670781, Rogovac 1/A, 33404 Rogovac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AUTO POČEPAN j.d.o.o. za trgovinu, usluge i posredovanje</item>
      <item>Kristian Počepan</item>
    </izvorni_sadrzaj>
    <derivirana_varijabla naziv="DomainObject.Predmet.SudioniciListNaziv_1">
      <item>FINA, RC ZAGREB, Podružnica BJELOVAR</item>
      <item>AUTO POČEPAN j.d.o.o. za trgovinu, usluge i posredovanje</item>
      <item>Kristian Počepan</item>
    </derivirana_varijabla>
  </DomainObject.Predmet.SudioniciListNaziv>
  <DomainObject.Predmet.SudioniciListAdressOIB>
    <izvorni_sadrzaj>
      <item>FINA, RC ZAGREB, Podružnica BJELOVAR, OIB 85821130368, F. Supila 4,43000 Bjelovar</item>
      <item>AUTO POČEPAN j.d.o.o. za trgovinu, usluge i posredovanje, OIB 69224670781, Rogovac 1/A,33404 Rogovac</item>
      <item>Kristian Počepan, OIB 80765395925, Rogovac 36,33404 Rogovac</item>
    </izvorni_sadrzaj>
    <derivirana_varijabla naziv="DomainObject.Predmet.SudioniciListAdressOIB_1">
      <item>FINA, RC ZAGREB, Podružnica BJELOVAR, OIB 85821130368, F. Supila 4,43000 Bjelovar</item>
      <item>AUTO POČEPAN j.d.o.o. za trgovinu, usluge i posredovanje, OIB 69224670781, Rogovac 1/A,33404 Rogovac</item>
      <item>Kristian Počepan, OIB 80765395925, Rogovac 36,33404 Rogovac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77B32A-6121-4753-80D4-8EE1142127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2761</properties:Characters>
  <properties:Lines>61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2018-11-13T13:13:00Z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St-719/2018-10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