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f7c5" w14:paraId="b34f7c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06E9" w:rsidP="005C06E9" w:rsidR="005C06E9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St-289/2017-2.</w:t>
      </w:r>
    </w:p>
    <w:p w:rsidRDefault="005C06E9" w:rsidP="005C06E9" w:rsidR="005C06E9">
      <w:pPr>
        <w:outlineLvl w:val="0"/>
        <w:rPr>
          <w:rFonts w:cs="Arial" w:hAnsi="Arial" w:ascii="Arial"/>
          <w:noProof/>
        </w:rPr>
      </w:pPr>
    </w:p>
    <w:p w:rsidRDefault="005C06E9" w:rsidP="005C06E9" w:rsidR="005C06E9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5C06E9" w:rsidP="005C06E9" w:rsidR="005C06E9">
      <w:pPr>
        <w:rPr>
          <w:rFonts w:cs="Arial" w:hAnsi="Arial" w:ascii="Arial"/>
          <w:b/>
          <w:noProof/>
        </w:rPr>
      </w:pPr>
    </w:p>
    <w:p w:rsidRDefault="005C06E9" w:rsidP="005C06E9" w:rsidR="005C06E9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5C06E9" w:rsidP="005C06E9" w:rsidR="005C06E9">
      <w:pPr>
        <w:outlineLvl w:val="0"/>
        <w:rPr>
          <w:rFonts w:cs="Arial" w:hAnsi="Arial" w:ascii="Arial"/>
          <w:noProof/>
        </w:rPr>
      </w:pPr>
    </w:p>
    <w:p w:rsidRDefault="005C06E9" w:rsidP="005C06E9" w:rsidR="005C06E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predlagatelja AGENCIJE ZA OSIGURANJE RADNIČKIH POTRAŽIVANJA U SLUČAJU STEČAJA POSLODAVCA iz Zagreba, </w:t>
      </w:r>
      <w:proofErr w:type="spellStart"/>
      <w:r>
        <w:rPr>
          <w:rFonts w:cs="Arial" w:hAnsi="Arial" w:ascii="Arial"/>
        </w:rPr>
        <w:t>Frankopanska</w:t>
      </w:r>
      <w:proofErr w:type="spellEnd"/>
      <w:r>
        <w:rPr>
          <w:rFonts w:cs="Arial" w:hAnsi="Arial" w:ascii="Arial"/>
        </w:rPr>
        <w:t xml:space="preserve"> 11, OIB 04323472109, za otvaranje stečajnog postupka nad dužnikom SAFETY j.d.o.o. za usluge iz Zagreba, Drage </w:t>
      </w:r>
      <w:proofErr w:type="spellStart"/>
      <w:r>
        <w:rPr>
          <w:rFonts w:cs="Arial" w:hAnsi="Arial" w:ascii="Arial"/>
        </w:rPr>
        <w:t>Gervaisa</w:t>
      </w:r>
      <w:proofErr w:type="spellEnd"/>
      <w:r>
        <w:rPr>
          <w:rFonts w:cs="Arial" w:hAnsi="Arial" w:ascii="Arial"/>
        </w:rPr>
        <w:t xml:space="preserve"> 34, MBS 08073365, OIB 56661254595, d</w:t>
      </w:r>
      <w:r>
        <w:rPr>
          <w:rFonts w:cs="Arial" w:hAnsi="Arial" w:ascii="Arial"/>
          <w:noProof/>
        </w:rPr>
        <w:t>ana 18. kolovoza 2017. godine</w:t>
      </w:r>
    </w:p>
    <w:p w:rsidRDefault="005C06E9" w:rsidP="005C06E9" w:rsidR="005C06E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5C06E9" w:rsidP="005C06E9" w:rsidR="005C06E9">
      <w:pPr>
        <w:jc w:val="center"/>
        <w:rPr>
          <w:rFonts w:cs="Arial" w:hAnsi="Arial" w:ascii="Arial"/>
        </w:rPr>
      </w:pPr>
    </w:p>
    <w:p w:rsidRDefault="005C06E9" w:rsidP="005C06E9" w:rsidR="005C06E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SAFETY j.d.o.o. za usluge iz Zagreba, Drage </w:t>
      </w:r>
      <w:proofErr w:type="spellStart"/>
      <w:r>
        <w:rPr>
          <w:rFonts w:cs="Arial" w:hAnsi="Arial" w:ascii="Arial"/>
        </w:rPr>
        <w:t>Gervaisa</w:t>
      </w:r>
      <w:proofErr w:type="spellEnd"/>
      <w:r>
        <w:rPr>
          <w:rFonts w:cs="Arial" w:hAnsi="Arial" w:ascii="Arial"/>
        </w:rPr>
        <w:t xml:space="preserve"> 34, MBS 08073365, OIB 56661254595.</w:t>
      </w:r>
    </w:p>
    <w:p w:rsidRDefault="005C06E9" w:rsidP="005C06E9" w:rsidR="005C06E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5C06E9" w:rsidP="005C06E9" w:rsidR="005C06E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SAFETY j.d.o.o. za usluge iz Zagreba, Drage </w:t>
      </w:r>
      <w:proofErr w:type="spellStart"/>
      <w:r>
        <w:rPr>
          <w:rFonts w:cs="Arial" w:hAnsi="Arial" w:ascii="Arial"/>
        </w:rPr>
        <w:t>Gervaisa</w:t>
      </w:r>
      <w:proofErr w:type="spellEnd"/>
      <w:r>
        <w:rPr>
          <w:rFonts w:cs="Arial" w:hAnsi="Arial" w:ascii="Arial"/>
        </w:rPr>
        <w:t xml:space="preserve"> 34, MBS 08073365, OIB 56661254595, p</w:t>
      </w:r>
      <w:r>
        <w:rPr>
          <w:rFonts w:cs="Arial" w:hAnsi="Arial" w:ascii="Arial"/>
          <w:noProof/>
        </w:rPr>
        <w:t>ostavlja se privremeni stečajni upravitelj.</w:t>
      </w:r>
    </w:p>
    <w:p w:rsidRDefault="005C06E9" w:rsidP="005C06E9" w:rsidR="005C06E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FRANJO OTROČAK iz Virovitice, Lukača 24, OIB 42279189814.</w:t>
      </w:r>
    </w:p>
    <w:p w:rsidRDefault="005C06E9" w:rsidP="005C06E9" w:rsidR="005C06E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5C06E9" w:rsidP="005C06E9" w:rsidR="005C06E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5C06E9" w:rsidP="005C06E9" w:rsidR="005C06E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5C06E9" w:rsidP="005C06E9" w:rsidR="005C06E9">
      <w:pPr>
        <w:ind w:firstLine="851"/>
        <w:jc w:val="both"/>
        <w:rPr>
          <w:rFonts w:cs="Arial" w:hAnsi="Arial" w:ascii="Arial"/>
          <w:noProof/>
        </w:rPr>
      </w:pPr>
    </w:p>
    <w:p w:rsidRDefault="005C06E9" w:rsidP="005C06E9" w:rsidR="005C06E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21. rujna 2017</w:t>
      </w:r>
      <w:r>
        <w:rPr>
          <w:rFonts w:cs="Arial" w:hAnsi="Arial" w:ascii="Arial"/>
          <w:noProof/>
        </w:rPr>
        <w:t>.</w:t>
      </w:r>
      <w:r>
        <w:rPr>
          <w:rFonts w:cs="Arial" w:hAnsi="Arial" w:ascii="Arial"/>
          <w:b/>
          <w:noProof/>
        </w:rPr>
        <w:t xml:space="preserve"> godine u 10,45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5C06E9" w:rsidP="005C06E9" w:rsidR="005C06E9">
      <w:pPr>
        <w:ind w:firstLine="851"/>
        <w:jc w:val="both"/>
        <w:rPr>
          <w:rFonts w:cs="Arial" w:hAnsi="Arial" w:ascii="Arial"/>
          <w:noProof/>
        </w:rPr>
      </w:pPr>
    </w:p>
    <w:p w:rsidRDefault="005C06E9" w:rsidP="005C06E9" w:rsidR="005C06E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-predlagatelj </w:t>
      </w:r>
      <w:r>
        <w:rPr>
          <w:rFonts w:cs="Arial" w:hAnsi="Arial" w:ascii="Arial"/>
        </w:rPr>
        <w:t xml:space="preserve">AGENCIJA ZA OSIGURANJE RADNIČKIH POTRAŽIVANJA U SLUČAJU STEČAJA POSLODAVCA iz Zagreba, </w:t>
      </w:r>
      <w:proofErr w:type="spellStart"/>
      <w:r>
        <w:rPr>
          <w:rFonts w:cs="Arial" w:hAnsi="Arial" w:ascii="Arial"/>
        </w:rPr>
        <w:t>Frankopanska</w:t>
      </w:r>
      <w:proofErr w:type="spellEnd"/>
      <w:r>
        <w:rPr>
          <w:rFonts w:cs="Arial" w:hAnsi="Arial" w:ascii="Arial"/>
        </w:rPr>
        <w:t xml:space="preserve"> 11,</w:t>
      </w:r>
    </w:p>
    <w:p w:rsidRDefault="005C06E9" w:rsidP="005C06E9" w:rsidR="005C06E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zakonski zastupnik dužnika Andrej Vukelić iz Zagreba, Zagrebačka cesta 77/A,</w:t>
      </w:r>
    </w:p>
    <w:p w:rsidRDefault="005C06E9" w:rsidP="005C06E9" w:rsidR="005C06E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Franjo Otročak iz Virovitice, Lukač 24.</w:t>
      </w:r>
    </w:p>
    <w:p w:rsidRDefault="005C06E9" w:rsidP="005C06E9" w:rsidR="005C06E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5C06E9" w:rsidP="005C06E9" w:rsidR="005C06E9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5C06E9" w:rsidP="005C06E9" w:rsidR="005C06E9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5C06E9" w:rsidP="005C06E9" w:rsidR="005C06E9">
      <w:pPr>
        <w:jc w:val="center"/>
        <w:outlineLvl w:val="0"/>
        <w:rPr>
          <w:rFonts w:cs="Arial" w:hAnsi="Arial" w:ascii="Arial"/>
          <w:noProof/>
        </w:rPr>
      </w:pPr>
    </w:p>
    <w:p w:rsidRDefault="005C06E9" w:rsidP="005C06E9" w:rsidR="005C06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AGENCIJA ZA OSIGURANJE RADNIČKIH POTRAŽIVANJA U SLUČAJU STEČAJA POSLODAVCA iz Zagreba, </w:t>
      </w:r>
      <w:proofErr w:type="spellStart"/>
      <w:r>
        <w:rPr>
          <w:rFonts w:cs="Arial" w:hAnsi="Arial" w:ascii="Arial"/>
        </w:rPr>
        <w:t>Frankopanska</w:t>
      </w:r>
      <w:proofErr w:type="spellEnd"/>
      <w:r>
        <w:rPr>
          <w:rFonts w:cs="Arial" w:hAnsi="Arial" w:ascii="Arial"/>
        </w:rPr>
        <w:t xml:space="preserve"> 11, podnijela je ovom sudu prijedlog za otvaranje stečaja nad dužnikom </w:t>
      </w:r>
      <w:r>
        <w:rPr>
          <w:rFonts w:cs="Arial" w:hAnsi="Arial" w:ascii="Arial"/>
        </w:rPr>
        <w:t>SAFETY</w:t>
      </w:r>
      <w:r>
        <w:rPr>
          <w:rFonts w:cs="Arial" w:hAnsi="Arial" w:ascii="Arial"/>
        </w:rPr>
        <w:t xml:space="preserve"> j.d.o.o. iz Zagreba. U svom prijedlogu predlagatelj ističe da mu ova tvrtka duguje na temelju izvršnih rješenja sveukupno 2.962,32 kuna, a prema Očevidniku redoslijeda osnova za plaćanje ima evidentirane neizvršene osnove za plaćanje u neprekinutom razdoblju od 120 dana u ukupnom iznosu od 8.844,17 kuna. Kako je time ispunjen razlog za otvaranje stečaja, to se predlaže otvaranje stečaja nad istom tvrtkom.    </w:t>
      </w:r>
    </w:p>
    <w:p w:rsidRDefault="005C06E9" w:rsidP="005C06E9" w:rsidR="005C06E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          </w:t>
      </w:r>
    </w:p>
    <w:p w:rsidRDefault="005C06E9" w:rsidP="005C06E9" w:rsidR="005C06E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5C06E9" w:rsidP="005C06E9" w:rsidR="005C06E9">
      <w:pPr>
        <w:ind w:firstLine="851"/>
        <w:jc w:val="both"/>
        <w:rPr>
          <w:rFonts w:cs="Arial" w:hAnsi="Arial" w:ascii="Arial"/>
        </w:rPr>
      </w:pPr>
    </w:p>
    <w:p w:rsidRDefault="005C06E9" w:rsidP="005C06E9" w:rsidR="005C06E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</w:t>
      </w:r>
    </w:p>
    <w:p w:rsidRDefault="005C06E9" w:rsidP="005C06E9" w:rsidR="005C06E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            </w:t>
      </w:r>
    </w:p>
    <w:p w:rsidRDefault="005C06E9" w:rsidP="005C06E9" w:rsidR="005C06E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5C06E9" w:rsidP="005C06E9" w:rsidR="005C06E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U Bjelovaru, 18. kolovoza 2017. godine </w:t>
      </w:r>
    </w:p>
    <w:p w:rsidRDefault="005C06E9" w:rsidP="005C06E9" w:rsidR="005C06E9">
      <w:pPr>
        <w:jc w:val="center"/>
        <w:outlineLvl w:val="0"/>
        <w:rPr>
          <w:rFonts w:cs="Arial" w:hAnsi="Arial" w:ascii="Arial"/>
          <w:noProof/>
        </w:rPr>
      </w:pPr>
    </w:p>
    <w:p w:rsidRDefault="005C06E9" w:rsidP="005C06E9" w:rsidR="005C06E9">
      <w:pPr>
        <w:jc w:val="both"/>
        <w:rPr>
          <w:rFonts w:cs="Arial" w:hAnsi="Arial" w:ascii="Arial"/>
          <w:noProof/>
        </w:rPr>
      </w:pPr>
    </w:p>
    <w:p w:rsidRDefault="005C06E9" w:rsidP="005C06E9" w:rsidR="005C06E9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 </w:t>
      </w:r>
    </w:p>
    <w:p w:rsidRDefault="005C06E9" w:rsidP="005C06E9" w:rsidR="005C06E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                                              </w:t>
      </w:r>
      <w:r>
        <w:rPr>
          <w:rFonts w:cs="Arial" w:hAnsi="Arial" w:ascii="Arial"/>
          <w:noProof/>
        </w:rPr>
        <w:t xml:space="preserve">   TOMISLAV MRAZOVIĆ</w:t>
      </w:r>
    </w:p>
    <w:p w:rsidRDefault="005C06E9" w:rsidP="005C06E9" w:rsidR="005C06E9">
      <w:pPr>
        <w:jc w:val="both"/>
        <w:rPr>
          <w:rFonts w:cs="Arial" w:hAnsi="Arial" w:ascii="Arial"/>
          <w:noProof/>
        </w:rPr>
      </w:pPr>
    </w:p>
    <w:p w:rsidRDefault="005C06E9" w:rsidP="005C06E9" w:rsidR="005C06E9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5C06E9" w:rsidP="005C06E9" w:rsidR="005C06E9">
      <w:pPr>
        <w:jc w:val="both"/>
        <w:rPr>
          <w:rFonts w:cs="Arial" w:hAnsi="Arial" w:ascii="Arial"/>
        </w:rPr>
      </w:pPr>
    </w:p>
    <w:p w:rsidRDefault="005C06E9" w:rsidP="005C06E9" w:rsidR="005C06E9">
      <w:pPr>
        <w:jc w:val="both"/>
        <w:rPr>
          <w:rFonts w:cs="Arial" w:hAnsi="Arial" w:ascii="Arial"/>
        </w:rPr>
      </w:pPr>
    </w:p>
    <w:p w:rsidRDefault="005C06E9" w:rsidP="005C06E9" w:rsidR="005C06E9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5C06E9" w:rsidP="005C06E9" w:rsidR="005C06E9">
      <w:pPr>
        <w:jc w:val="both"/>
        <w:rPr>
          <w:rFonts w:cs="Arial" w:hAnsi="Arial" w:ascii="Arial"/>
          <w:noProof/>
        </w:rPr>
      </w:pPr>
    </w:p>
    <w:p w:rsidRDefault="005C06E9" w:rsidP="005C06E9" w:rsidR="005C06E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5C06E9" w:rsidP="005C06E9" w:rsidR="005C06E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putem e-oglasne ploče </w:t>
      </w:r>
    </w:p>
    <w:p w:rsidRDefault="005C06E9" w:rsidP="005C06E9" w:rsidR="005C06E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predlagatelju putem pošte i e-oglasne ploče</w:t>
      </w:r>
    </w:p>
    <w:p w:rsidRDefault="005C06E9" w:rsidP="005C06E9" w:rsidR="005C06E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pošte i e-oglasne ploče</w:t>
      </w:r>
    </w:p>
    <w:p w:rsidRDefault="005C06E9" w:rsidP="005C06E9" w:rsidR="005C06E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putem pošte i e-oglasne ploče</w:t>
      </w:r>
    </w:p>
    <w:p w:rsidRDefault="005C06E9" w:rsidP="005C06E9" w:rsidR="005C06E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elektroničkim putem</w:t>
      </w:r>
    </w:p>
    <w:p w:rsidRDefault="005C06E9" w:rsidP="005C06E9" w:rsidR="005C06E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5C06E9" w:rsidP="005C06E9" w:rsidR="005C06E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Bj.18.08.2017.g.</w:t>
      </w:r>
    </w:p>
    <w:p w:rsidRDefault="005C06E9" w:rsidP="005C06E9" w:rsidR="005C06E9">
      <w:pPr>
        <w:rPr>
          <w:rFonts w:cs="Arial" w:hAnsi="Arial" w:ascii="Arial"/>
        </w:rPr>
      </w:pPr>
    </w:p>
    <w:p w:rsidRDefault="005C06E9" w:rsidP="005C06E9" w:rsidR="005C06E9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06E9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95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St-289/2017-2</izvorni_sadrzaj>
    <derivirana_varijabla naziv="DomainObject.Oznaka_1">St-289/2017-2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St-289/2017</izvorni_sadrzaj>
    <derivirana_varijabla naziv="DomainObject.Predmet.OznakaBroj_1">St-289/2017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SAFETY jednostavno društvo s ograničenom odgovornošću za usluge</izvorni_sadrzaj>
    <derivirana_varijabla naziv="DomainObject.Predmet.ProtustrankaFormated_1">  SAFETY jednostavno društvo s ograničenom odgovornošću za usluge</derivirana_varijabla>
  </DomainObject.Predmet.ProtustrankaFormated>
  <DomainObject.Predmet.ProtustrankaFormatedOIB>
    <izvorni_sadrzaj>  SAFETY jednostavno društvo s ograničenom odgovornošću za usluge, OIB 56661254595</izvorni_sadrzaj>
    <derivirana_varijabla naziv="DomainObject.Predmet.ProtustrankaFormatedOIB_1">  SAFETY jednostavno društvo s ograničenom odgovornošću za usluge, OIB 56661254595</derivirana_varijabla>
  </DomainObject.Predmet.ProtustrankaFormatedOIB>
  <DomainObject.Predmet.ProtustrankaFormatedWithAdress>
    <izvorni_sadrzaj> SAFETY jednostavno društvo s ograničenom odgovornošću za usluge, Drage Gervaisa 34, 10000 Zagreb</izvorni_sadrzaj>
    <derivirana_varijabla naziv="DomainObject.Predmet.ProtustrankaFormatedWithAdress_1"> SAFETY jednostavno društvo s ograničenom odgovornošću za usluge, Drage Gervaisa 34, 10000 Zagreb</derivirana_varijabla>
  </DomainObject.Predmet.ProtustrankaFormatedWithAdress>
  <DomainObject.Predmet.ProtustrankaFormatedWithAdressOIB>
    <izvorni_sadrzaj> SAFETY jednostavno društvo s ograničenom odgovornošću za usluge, OIB 56661254595, Drage Gervaisa 34, 10000 Zagreb</izvorni_sadrzaj>
    <derivirana_varijabla naziv="DomainObject.Predmet.ProtustrankaFormatedWithAdressOIB_1"> SAFETY jednostavno društvo s ograničenom odgovornošću za usluge, OIB 56661254595, Drage Gervaisa 34, 10000 Zagreb</derivirana_varijabla>
  </DomainObject.Predmet.ProtustrankaFormatedWithAdressOIB>
  <DomainObject.Predmet.ProtustrankaWithAdress>
    <izvorni_sadrzaj>SAFETY jednostavno društvo s ograničenom odgovornošću za usluge Drage Gervaisa 34, 10000 Zagreb</izvorni_sadrzaj>
    <derivirana_varijabla naziv="DomainObject.Predmet.ProtustrankaWithAdress_1">SAFETY jednostavno društvo s ograničenom odgovornošću za usluge Drage Gervaisa 34, 10000 Zagreb</derivirana_varijabla>
  </DomainObject.Predmet.ProtustrankaWithAdress>
  <DomainObject.Predmet.ProtustrankaWithAdressOIB>
    <izvorni_sadrzaj>SAFETY jednostavno društvo s ograničenom odgovornošću za usluge, OIB 56661254595, Drage Gervaisa 34, 10000 Zagreb</izvorni_sadrzaj>
    <derivirana_varijabla naziv="DomainObject.Predmet.ProtustrankaWithAdressOIB_1">SAFETY jednostavno društvo s ograničenom odgovornošću za usluge, OIB 56661254595, Drage Gervaisa 34, 10000 Zagreb</derivirana_varijabla>
  </DomainObject.Predmet.ProtustrankaWithAdressOIB>
  <DomainObject.Predmet.ProtustrankaNazivFormated>
    <izvorni_sadrzaj>SAFETY jednostavno društvo s ograničenom odgovornošću za usluge</izvorni_sadrzaj>
    <derivirana_varijabla naziv="DomainObject.Predmet.ProtustrankaNazivFormated_1">SAFETY jednostavno društvo s ograničenom odgovornošću za usluge</derivirana_varijabla>
  </DomainObject.Predmet.ProtustrankaNazivFormated>
  <DomainObject.Predmet.ProtustrankaNazivFormatedOIB>
    <izvorni_sadrzaj>SAFETY jednostavno društvo s ograničenom odgovornošću za usluge, OIB 56661254595</izvorni_sadrzaj>
    <derivirana_varijabla naziv="DomainObject.Predmet.ProtustrankaNazivFormatedOIB_1">SAFETY jednostavno društvo s ograničenom odgovornošću za usluge, OIB 56661254595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potraživanja u slučaju stečaja poslodavca</izvorni_sadrzaj>
    <derivirana_varijabla naziv="DomainObject.Predmet.StrankaFormated_1">  Agencija za osiguranje radničkih potraživanja u slučaju stečaja poslodavca</derivirana_varijabla>
  </DomainObject.Predmet.StrankaFormated>
  <DomainObject.Predmet.StrankaFormatedOIB>
    <izvorni_sadrzaj>  Agencija za osiguranje radničkih potraživanja u slučaju stečaja poslodavca, OIB 04323472109</izvorni_sadrzaj>
    <derivirana_varijabla naziv="DomainObject.Predmet.StrankaFormatedOIB_1">  Agencija za osiguranje radničkih potraživanja u slučaju stečaja poslodavca, OIB 04323472109</derivirana_varijabla>
  </DomainObject.Predmet.StrankaFormatedOIB>
  <DomainObject.Predmet.StrankaFormatedWithAdress>
    <izvorni_sadrzaj> Agencija za osiguranje radničkih potraživanja u slučaju stečaja poslodavca, Frankopanska 11, 10000 Zagreb</izvorni_sadrzaj>
    <derivirana_varijabla naziv="DomainObject.Predmet.StrankaFormatedWithAdress_1"> Agencija za osiguranje radničkih potraživanja u slučaju stečaja poslodavca, Frankopanska 11, 10000 Zagreb</derivirana_varijabla>
  </DomainObject.Predmet.StrankaFormatedWithAdress>
  <DomainObject.Predmet.StrankaFormatedWithAdressOIB>
    <izvorni_sadrzaj> Agencija za osiguranje radničkih potraživanja u slučaju stečaja poslodavca, OIB 04323472109, Frankopanska 11, 10000 Zagreb</izvorni_sadrzaj>
    <derivirana_varijabla naziv="DomainObject.Predmet.StrankaFormatedWithAdressOIB_1"> Agencija za osiguranje radničkih potraživanja u slučaju stečaja poslodavca, OIB 04323472109, Frankopanska 11, 10000 Zagreb</derivirana_varijabla>
  </DomainObject.Predmet.StrankaFormatedWithAdressOIB>
  <DomainObject.Predmet.StrankaWithAdress>
    <izvorni_sadrzaj>Agencija za osiguranje radničkih potraživanja u slučaju stečaja poslodavca Frankopanska 11,10000 Zagreb</izvorni_sadrzaj>
    <derivirana_varijabla naziv="DomainObject.Predmet.StrankaWithAdress_1">Agencija za osiguranje radničkih potraživanja u slučaju stečaja poslodavca Frankopanska 11,10000 Zagreb</derivirana_varijabla>
  </DomainObject.Predmet.StrankaWithAdress>
  <DomainObject.Predmet.StrankaWithAdressOIB>
    <izvorni_sadrzaj>Agencija za osiguranje radničkih potraživanja u slučaju stečaja poslodavca, OIB 04323472109, Frankopanska 11,10000 Zagreb</izvorni_sadrzaj>
    <derivirana_varijabla naziv="DomainObject.Predmet.StrankaWithAdressOIB_1">Agencija za osiguranje radničkih potraživanja u slučaju stečaja poslodavca, OIB 04323472109, Frankopanska 11,10000 Zagreb</derivirana_varijabla>
  </DomainObject.Predmet.StrankaWithAdressOIB>
  <DomainObject.Predmet.StrankaNazivFormated>
    <izvorni_sadrzaj>Agencija za osiguranje radničkih potraživanja u slučaju stečaja poslodavca</izvorni_sadrzaj>
    <derivirana_varijabla naziv="DomainObject.Predmet.StrankaNazivFormated_1">Agencija za osiguranje radničkih potraživanja u slučaju stečaja poslodavca</derivirana_varijabla>
  </DomainObject.Predmet.StrankaNazivFormated>
  <DomainObject.Predmet.StrankaNazivFormatedOIB>
    <izvorni_sadrzaj>Agencija za osiguranje radničkih potraživanja u slučaju stečaja poslodavca, OIB 04323472109</izvorni_sadrzaj>
    <derivirana_varijabla naziv="DomainObject.Predmet.StrankaNazivFormatedOIB_1">Agencija za osiguranje radničkih potraživanja u slučaju stečaja poslodavca, OIB 04323472109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Agencija za osiguranje radničkih potraživanja u slučaju stečaja poslodavca</item>
    </izvorni_sadrzaj>
    <derivirana_varijabla naziv="DomainObject.Predmet.StrankaListFormated_1">
      <item>Agencija za osiguranje radničkih potraživanja u slučaju stečaja poslodavca</item>
    </derivirana_varijabla>
  </DomainObject.Predmet.StrankaListFormated>
  <DomainObject.Predmet.StrankaListFormatedOIB>
    <izvorni_sadrzaj>
      <item>Agencija za osiguranje radničkih potraživanja u slučaju stečaja poslodavca, OIB 04323472109</item>
    </izvorni_sadrzaj>
    <derivirana_varijabla naziv="DomainObject.Predmet.StrankaListFormatedOIB_1"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Agencija za osiguranje radničkih potraživanja u slučaju stečaja poslodavca, Frankopanska 11, 10000 Zagreb</item>
    </izvorni_sadrzaj>
    <derivirana_varijabla naziv="DomainObject.Predmet.StrankaListFormatedWithAdress_1"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Agencija za osiguranje radničkih potraživanja u slučaju stečaja poslodavca, OIB 04323472109, Frankopanska 11, 10000 Zagreb</item>
    </izvorni_sadrzaj>
    <derivirana_varijabla naziv="DomainObject.Predmet.StrankaListFormatedWithAdressOIB_1"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Agencija za osiguranje radničkih potraživanja u slučaju stečaja poslodavca</item>
    </izvorni_sadrzaj>
    <derivirana_varijabla naziv="DomainObject.Predmet.StrankaListNazivFormated_1">
      <item>Agencija za osiguranje radničkih potraživanja u slučaju stečaja poslodavca</item>
    </derivirana_varijabla>
  </DomainObject.Predmet.StrankaListNazivFormated>
  <DomainObject.Predmet.StrankaListNazivFormatedOIB>
    <izvorni_sadrzaj>
      <item>Agencija za osiguranje radničkih potraživanja u slučaju stečaja poslodavca, OIB 04323472109</item>
    </izvorni_sadrzaj>
    <derivirana_varijabla naziv="DomainObject.Predmet.StrankaListNazivFormatedOIB_1"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SAFETY jednostavno društvo s ograničenom odgovornošću za usluge</item>
    </izvorni_sadrzaj>
    <derivirana_varijabla naziv="DomainObject.Predmet.ProtuStrankaListFormated_1">
      <item>SAFETY jednostavno društvo s ograničenom odgovornošću za usluge</item>
    </derivirana_varijabla>
  </DomainObject.Predmet.ProtuStrankaListFormated>
  <DomainObject.Predmet.ProtuStrankaListFormatedOIB>
    <izvorni_sadrzaj>
      <item>SAFETY jednostavno društvo s ograničenom odgovornošću za usluge, OIB 56661254595</item>
    </izvorni_sadrzaj>
    <derivirana_varijabla naziv="DomainObject.Predmet.ProtuStrankaListFormatedOIB_1">
      <item>SAFETY jednostavno društvo s ograničenom odgovornošću za usluge, OIB 56661254595</item>
    </derivirana_varijabla>
  </DomainObject.Predmet.ProtuStrankaListFormatedOIB>
  <DomainObject.Predmet.ProtuStrankaListFormatedWithAdress>
    <izvorni_sadrzaj>
      <item>SAFETY jednostavno društvo s ograničenom odgovornošću za usluge, Drage Gervaisa 34, 10000 Zagreb</item>
    </izvorni_sadrzaj>
    <derivirana_varijabla naziv="DomainObject.Predmet.ProtuStrankaListFormatedWithAdress_1">
      <item>SAFETY jednostavno društvo s ograničenom odgovornošću za usluge, Drage Gervaisa 34, 10000 Zagreb</item>
    </derivirana_varijabla>
  </DomainObject.Predmet.ProtuStrankaListFormatedWithAdress>
  <DomainObject.Predmet.ProtuStrankaListFormatedWithAdressOIB>
    <izvorni_sadrzaj>
      <item>SAFETY jednostavno društvo s ograničenom odgovornošću za usluge, OIB 56661254595, Drage Gervaisa 34, 10000 Zagreb</item>
    </izvorni_sadrzaj>
    <derivirana_varijabla naziv="DomainObject.Predmet.ProtuStrankaListFormatedWithAdressOIB_1">
      <item>SAFETY jednostavno društvo s ograničenom odgovornošću za usluge, OIB 56661254595, Drage Gervaisa 34, 10000 Zagreb</item>
    </derivirana_varijabla>
  </DomainObject.Predmet.ProtuStrankaListFormatedWithAdressOIB>
  <DomainObject.Predmet.ProtuStrankaListNazivFormated>
    <izvorni_sadrzaj>
      <item>SAFETY jednostavno društvo s ograničenom odgovornošću za usluge</item>
    </izvorni_sadrzaj>
    <derivirana_varijabla naziv="DomainObject.Predmet.ProtuStrankaListNazivFormated_1">
      <item>SAFETY jednostavno društvo s ograničenom odgovornošću za usluge</item>
    </derivirana_varijabla>
  </DomainObject.Predmet.ProtuStrankaListNazivFormated>
  <DomainObject.Predmet.ProtuStrankaListNazivFormatedOIB>
    <izvorni_sadrzaj>
      <item>SAFETY jednostavno društvo s ograničenom odgovornošću za usluge, OIB 56661254595</item>
    </izvorni_sadrzaj>
    <derivirana_varijabla naziv="DomainObject.Predmet.ProtuStrankaListNazivFormatedOIB_1">
      <item>SAFETY jednostavno društvo s ograničenom odgovornošću za usluge, OIB 56661254595</item>
    </derivirana_varijabla>
  </DomainObject.Predmet.ProtuStrankaListNazivFormatedOIB>
  <DomainObject.Predmet.OstaliListFormated>
    <izvorni_sadrzaj>
      <item>Andrej Vukelić</item>
    </izvorni_sadrzaj>
    <derivirana_varijabla naziv="DomainObject.Predmet.OstaliListFormated_1">
      <item>Andrej Vukelić</item>
    </derivirana_varijabla>
  </DomainObject.Predmet.OstaliListFormated>
  <DomainObject.Predmet.OstaliListFormatedOIB>
    <izvorni_sadrzaj>
      <item>Andrej Vukelić, OIB 19755660868</item>
    </izvorni_sadrzaj>
    <derivirana_varijabla naziv="DomainObject.Predmet.OstaliListFormatedOIB_1">
      <item>Andrej Vukelić, OIB 19755660868</item>
    </derivirana_varijabla>
  </DomainObject.Predmet.OstaliListFormatedOIB>
  <DomainObject.Predmet.OstaliListFormatedWithAdress>
    <izvorni_sadrzaj>
      <item>Andrej Vukelić, Zagrebačka cesta 77/A, 10000 Zagreb</item>
    </izvorni_sadrzaj>
    <derivirana_varijabla naziv="DomainObject.Predmet.OstaliListFormatedWithAdress_1">
      <item>Andrej Vukelić, Zagrebačka cesta 77/A, 10000 Zagreb</item>
    </derivirana_varijabla>
  </DomainObject.Predmet.OstaliListFormatedWithAdress>
  <DomainObject.Predmet.OstaliListFormatedWithAdressOIB>
    <izvorni_sadrzaj>
      <item>Andrej Vukelić, OIB 19755660868, Zagrebačka cesta 77/A, 10000 Zagreb</item>
    </izvorni_sadrzaj>
    <derivirana_varijabla naziv="DomainObject.Predmet.OstaliListFormatedWithAdressOIB_1">
      <item>Andrej Vukelić, OIB 19755660868, Zagrebačka cesta 77/A, 10000 Zagreb</item>
    </derivirana_varijabla>
  </DomainObject.Predmet.OstaliListFormatedWithAdressOIB>
  <DomainObject.Predmet.OstaliListNazivFormated>
    <izvorni_sadrzaj>
      <item>Andrej Vukelić</item>
    </izvorni_sadrzaj>
    <derivirana_varijabla naziv="DomainObject.Predmet.OstaliListNazivFormated_1">
      <item>Andrej Vukelić</item>
    </derivirana_varijabla>
  </DomainObject.Predmet.OstaliListNazivFormated>
  <DomainObject.Predmet.OstaliListNazivFormatedOIB>
    <izvorni_sadrzaj>
      <item>Andrej Vukelić, OIB 19755660868</item>
    </izvorni_sadrzaj>
    <derivirana_varijabla naziv="DomainObject.Predmet.OstaliListNazivFormatedOIB_1">
      <item>Andrej Vukelić, OIB 19755660868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>St-289/2017-2</izvorni_sadrzaj>
    <derivirana_varijabla naziv="DomainObject.PoslovniBrojDokumenta_1">St-289/2017-2</derivirana_varijabla>
  </DomainObject.PoslovniBrojDokumenta>
  <DomainObject.Predmet.StrankaIDrugi>
    <izvorni_sadrzaj>Agencija za osiguranje radničkih potraživanja u slučaju stečaja poslodavca</izvorni_sadrzaj>
    <derivirana_varijabla naziv="DomainObject.Predmet.StrankaIDrugi_1">Agencija za osiguranje radničkih potraživanja u slučaju stečaja poslodavca</derivirana_varijabla>
  </DomainObject.Predmet.StrankaIDrugi>
  <DomainObject.Predmet.ProtustrankaIDrugi>
    <izvorni_sadrzaj>SAFETY jednostavno društvo s ograničenom odgovornošću za usluge</izvorni_sadrzaj>
    <derivirana_varijabla naziv="DomainObject.Predmet.ProtustrankaIDrugi_1">SAFETY jednostavno društvo s ograničenom odgovornošću za usluge</derivirana_varijabla>
  </DomainObject.Predmet.ProtustrankaIDrugi>
  <DomainObject.Predmet.StrankaIDrugiAdressOIB>
    <izvorni_sadrzaj>Agencija za osiguranje radničkih potraživanja u slučaju stečaja poslodavca, OIB 04323472109, Frankopanska 11, 10000 Zagreb</izvorni_sadrzaj>
    <derivirana_varijabla naziv="DomainObject.Predmet.StrankaIDrugiAdressOIB_1">Agencija za osiguranje radničkih potraživanja u slučaju stečaja poslodavca, OIB 04323472109, Frankopanska 11, 10000 Zagreb</derivirana_varijabla>
  </DomainObject.Predmet.StrankaIDrugiAdressOIB>
  <DomainObject.Predmet.ProtustrankaIDrugiAdressOIB>
    <izvorni_sadrzaj>SAFETY jednostavno društvo s ograničenom odgovornošću za usluge, OIB 56661254595, Drage Gervaisa 34, 10000 Zagreb</izvorni_sadrzaj>
    <derivirana_varijabla naziv="DomainObject.Predmet.ProtustrankaIDrugiAdressOIB_1">SAFETY jednostavno društvo s ograničenom odgovornošću za usluge, OIB 56661254595, Drage Gervaisa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SAFETY jednostavno društvo s ograničenom odgovornošću za usluge</item>
      <item>Andrej Vukelić</item>
      <item>Agencija za osiguranje radničkih potraživanja u slučaju stečaja poslodavca</item>
    </izvorni_sadrzaj>
    <derivirana_varijabla naziv="DomainObject.Predmet.SudioniciListNaziv_1">
      <item>SAFETY jednostavno društvo s ograničenom odgovornošću za usluge</item>
      <item>Andrej Vukelić</item>
      <item>Agencija za osiguranje radničkih potraživanja u slučaju stečaja poslodavca</item>
    </derivirana_varijabla>
  </DomainObject.Predmet.SudioniciListNaziv>
  <DomainObject.Predmet.SudioniciListAdressOIB>
    <izvorni_sadrzaj>
      <item>SAFETY jednostavno društvo s ograničenom odgovornošću za usluge, OIB 56661254595, Drage Gervaisa 34,10000 Zagreb</item>
      <item>Andrej Vukelić, OIB 19755660868, Zagrebačka cesta 77/A,10000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SAFETY jednostavno društvo s ograničenom odgovornošću za usluge, OIB 56661254595, Drage Gervaisa 34,10000 Zagreb</item>
      <item>Andrej Vukelić, OIB 19755660868, Zagrebačka cesta 77/A,10000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18F18F-D758-4097-99EC-4EBD3CBE4F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639</properties:Words>
  <properties:Characters>3607</properties:Characters>
  <properties:Lines>96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2017-08-18T08:09:00Z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