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c653" w14:paraId="55bc653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</w:t>
      </w:r>
      <w:r w:rsidR="004E712E">
        <w:t xml:space="preserve">  </w:t>
      </w:r>
      <w:r w:rsidRPr="008C6C52">
        <w:t xml:space="preserve">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4E712E" w:rsidP="00C701B8" w:rsidR="00C701B8" w:rsidRPr="008C6C52">
      <w:r>
        <w:t xml:space="preserve">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4E712E" w:rsidR="004B44C2" w:rsidRPr="008C6C52">
      <w:pPr>
        <w:ind w:firstLine="720"/>
      </w:pPr>
      <w:r w:rsidRPr="008C6C52">
        <w:t>Pazin</w:t>
      </w:r>
      <w:r w:rsidR="00C701B8" w:rsidRPr="008C6C52">
        <w:t xml:space="preserve">, Dršćevka 1 </w:t>
      </w:r>
      <w:r w:rsidR="00C701B8" w:rsidRPr="008C6C52">
        <w:tab/>
      </w:r>
    </w:p>
    <w:p w:rsidRDefault="00C701B8" w:rsidP="004B44C2" w:rsidR="00C701B8" w:rsidRPr="008C6C52">
      <w:pPr>
        <w:ind w:firstLine="720"/>
      </w:pPr>
      <w:r w:rsidRPr="008C6C52">
        <w:tab/>
      </w:r>
      <w:r w:rsidRPr="008C6C52">
        <w:tab/>
      </w:r>
      <w:r w:rsidRPr="008C6C52">
        <w:tab/>
      </w:r>
      <w:r w:rsidRPr="008C6C52">
        <w:tab/>
        <w:t xml:space="preserve">      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C701B8" w:rsidRPr="008C6C52">
      <w:pPr>
        <w:jc w:val="both"/>
      </w:pPr>
      <w:r w:rsidRPr="008C6C52">
        <w:tab/>
      </w:r>
      <w:r w:rsidR="00261455" w:rsidRPr="008C6C52">
        <w:t xml:space="preserve">Trgovački sud u Pazinu, po stečajnom sucu Ivanu Dujiću, u postupku po prijedlogu </w:t>
      </w:r>
      <w:r w:rsidR="00AB1448" w:rsidRPr="008C6C52">
        <w:t>po prijedlogu predlagatelja FI</w:t>
      </w:r>
      <w:r w:rsidR="008C6C52">
        <w:t>NANCIJSKE AGENCIJE</w:t>
      </w:r>
      <w:r w:rsidR="00AB1448" w:rsidRPr="008C6C52">
        <w:t>, RC Rijeka, Podružnica Pula, Giardini 5</w:t>
      </w:r>
      <w:r w:rsidR="00261455" w:rsidRPr="008C6C52">
        <w:t xml:space="preserve">, </w:t>
      </w:r>
      <w:r w:rsidR="008C6C52" w:rsidRPr="008C6C52">
        <w:t xml:space="preserve">OIB: 85821130368, </w:t>
      </w:r>
      <w:r w:rsidR="00261455" w:rsidRPr="008C6C52">
        <w:t xml:space="preserve">radi otvaranja stečajnog postupka nad trgovačkim društvom </w:t>
      </w:r>
      <w:r w:rsidR="00135B37" w:rsidRPr="00135B37">
        <w:t>FARKAŠ d.o.o. Umag, Šetalište V. Gortana 38, OIB: 54205967931</w:t>
      </w:r>
      <w:r w:rsidR="006042F4" w:rsidRPr="008C6C52">
        <w:t xml:space="preserve">, </w:t>
      </w:r>
      <w:r w:rsidR="00206C1C" w:rsidRPr="008C6C52">
        <w:t>1</w:t>
      </w:r>
      <w:r w:rsidR="005D3ADB">
        <w:t>6</w:t>
      </w:r>
      <w:r w:rsidRPr="008C6C52">
        <w:t xml:space="preserve">. </w:t>
      </w:r>
      <w:r w:rsidR="00D6604A" w:rsidRPr="008C6C52">
        <w:t>st</w:t>
      </w:r>
      <w:r w:rsidR="008C6C52" w:rsidRPr="008C6C52">
        <w:t>udenog</w:t>
      </w:r>
      <w:r w:rsidRPr="008C6C52">
        <w:t xml:space="preserve"> 201</w:t>
      </w:r>
      <w:r w:rsidR="00EE14E8" w:rsidRPr="008C6C52">
        <w:t>6</w:t>
      </w:r>
      <w:r w:rsidRPr="008C6C52">
        <w:t>.</w:t>
      </w:r>
    </w:p>
    <w:p w:rsidRDefault="00326CC0" w:rsidP="00C701B8" w:rsidR="00326CC0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135B37" w:rsidRPr="00135B37">
        <w:t>FARKAŠ d.o.o. Umag, Šetalište V. Gortana 38, OIB: 54205967931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135B37" w:rsidRPr="00135B37">
        <w:t>Jelenko Lehki iz Zagreba, Pavla Hatza 10, OIB 96068307857.</w:t>
      </w:r>
    </w:p>
    <w:p w:rsidRDefault="00135B37" w:rsidP="00020463" w:rsidR="00135B37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135B37" w:rsidRPr="00135B37">
        <w:t>FARKAŠ d.o.o. Umag, Šetalište V. Gortana 38, OIB: 54205967931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135B37" w:rsidP="00135B37" w:rsidR="00135B37">
      <w:pPr>
        <w:ind w:firstLine="708"/>
        <w:jc w:val="both"/>
      </w:pPr>
      <w:r>
        <w:t>Rješenjem ovog suda posl.br. St-813/16-4 od 30. svibnja 2016. odlučeno je:</w:t>
      </w:r>
    </w:p>
    <w:p w:rsidRDefault="00135B37" w:rsidP="00135B37" w:rsidR="00135B37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FARKAŠ d.o.o. Umag, Šetalište V. Gortana 38, OIB: 54205967931, te se određuje ročište radi očitovanja o prijedlogu za otvaranje stečajnoga postupka (čl. 123. SZ-a) i radi rasprave o pretpostavkama za otvaranje stečajnoga postupka (čl. 128. st. 1. SZ-a) za dan </w:t>
      </w:r>
    </w:p>
    <w:p w:rsidRDefault="00135B37" w:rsidP="00135B37" w:rsidR="00135B37">
      <w:pPr>
        <w:ind w:firstLine="708"/>
        <w:jc w:val="both"/>
      </w:pPr>
      <w:r>
        <w:tab/>
        <w:t>20. srpnja 2016. u 9:30 sati, u Trgovačkom sudu u Pazinu, Dršćevka 1, sudnica 1,</w:t>
      </w:r>
    </w:p>
    <w:p w:rsidRDefault="00135B37" w:rsidP="00135B37" w:rsidR="00135B37">
      <w:pPr>
        <w:ind w:firstLine="708"/>
        <w:jc w:val="both"/>
      </w:pPr>
      <w:r>
        <w:t>na koje se pozivaju:</w:t>
      </w:r>
    </w:p>
    <w:p w:rsidRDefault="00135B37" w:rsidP="00135B37" w:rsidR="00135B37">
      <w:pPr>
        <w:ind w:firstLine="708"/>
        <w:jc w:val="both"/>
      </w:pPr>
      <w:r>
        <w:tab/>
      </w:r>
      <w:r>
        <w:tab/>
        <w:t>-  predlagatelj,</w:t>
      </w:r>
    </w:p>
    <w:p w:rsidRDefault="00135B37" w:rsidP="00135B37" w:rsidR="00135B37">
      <w:pPr>
        <w:ind w:firstLine="708"/>
        <w:jc w:val="both"/>
      </w:pPr>
      <w:r>
        <w:tab/>
      </w:r>
      <w:r>
        <w:tab/>
        <w:t xml:space="preserve">-  dužnik, </w:t>
      </w:r>
    </w:p>
    <w:p w:rsidRDefault="00135B37" w:rsidP="00135B37" w:rsidR="00135B37">
      <w:pPr>
        <w:ind w:firstLine="708"/>
        <w:jc w:val="both"/>
      </w:pPr>
      <w:r>
        <w:tab/>
      </w:r>
      <w:r>
        <w:tab/>
        <w:t>- zakonski zastupnik dužnika Siniša Farkaš iz Umaga, Vladimira Nazora 5.</w:t>
      </w:r>
    </w:p>
    <w:p w:rsidRDefault="00135B37" w:rsidP="00135B37" w:rsidR="00135B37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135B37" w:rsidP="00135B37" w:rsidR="00135B37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135B37" w:rsidP="00135B37" w:rsidR="00135B37">
      <w:pPr>
        <w:ind w:firstLine="708"/>
        <w:jc w:val="both"/>
      </w:pPr>
      <w:r>
        <w:t xml:space="preserve">To je rješenje objavljeno na mrežnoj stranici e-oglasna ploča sudova 31. svibnja 2016. godine, te se dostava smatra obavljenom istekom osmog dana od dana objave, sukladno čl. 12. st. 1. Stečajnog zakona (dalje: SZ). </w:t>
      </w:r>
    </w:p>
    <w:p w:rsidRDefault="00135B37" w:rsidP="00135B37" w:rsidR="00135B37">
      <w:pPr>
        <w:ind w:firstLine="708"/>
        <w:jc w:val="both"/>
      </w:pPr>
      <w:r>
        <w:lastRenderedPageBreak/>
        <w:t>Na ročištu od 20. srpnja 2016. zakonski zastupnik dužnika Siniša Farkaš naveo je da je na dan 01. rujna 2015. dužnik u redoslijedu osnova za plaćanje imao evidentirane neizvršene osnove za plaćanje u iznosu od 117.045,47 kuna. Dužnik je podmirio neizvršene osnove za plaćanje po osnovu tražbine radnika i doprinosa za plaće, te je stanje u očevidniku iznos od 79.390,30 kuna. Radi se o dugovanju prema Poreznoj upravi, sa kojom je dužnik dogovorio zaključenje upravnog ugovora kojim bi se povukla ovrha, a dug reprogramirao na rok od 24 mjeseca. Radi realizacije predmetnog ugovora kroz Ministarstvo financija dužniku je potreban rok od 60 dana te se stoga moli sud da u tom roku omogući dužniku da dostavi evidenciju iz očevidnika redoslijeda osnova za plaćanje iz koje će proizlaziti da dužnik više nema evidentiranih neizvršenih osnova za plaćanje. U spis predmeta predaje očevidnik o redoslijedu plaćanja sa jučerašnjim datumom kao dokaz prethodno navedenih tvrdnji. Inače, dužnik od imovine ima u vlasništvu automobil marke Hunday Coupe, godine proizvodnje 2004., vrijednosti cca 5.000,00 eura u protuvrijednosti kuna s time da je taj automobil opterećen zalogom u korist Porezne uprave. Druge imovine dužnik nema, ali ima ugovorenih poslova temeljem kojih bi mogao uspješno nastaviti poslovanje.</w:t>
      </w:r>
    </w:p>
    <w:p w:rsidRDefault="00135B37" w:rsidP="00135B37" w:rsidR="00135B37">
      <w:pPr>
        <w:ind w:firstLine="708"/>
        <w:jc w:val="both"/>
      </w:pPr>
      <w:r>
        <w:t>Sudac je rješenjem naložio dužniku da u roku od 60 dana sudu dostavi dokaz – potvrdu Fine iz koje proizlazi da dužnik u očevidniku redoslijeda osnova za plaćanje nema evidentiranih neizvršenih osnova za plaćanje u neprekinutom razdoblju od 60 dana.</w:t>
      </w:r>
      <w:r>
        <w:tab/>
      </w:r>
    </w:p>
    <w:p w:rsidRDefault="00135B37" w:rsidP="00135B37" w:rsidR="00135B37">
      <w:pPr>
        <w:ind w:firstLine="708"/>
        <w:jc w:val="both"/>
      </w:pPr>
      <w:r>
        <w:t>Dužnik tu potvrdu nije dostavio.</w:t>
      </w:r>
    </w:p>
    <w:p w:rsidRDefault="00135B37" w:rsidP="00135B37" w:rsidR="00135B37">
      <w:pPr>
        <w:ind w:firstLine="708"/>
        <w:jc w:val="both"/>
      </w:pPr>
      <w: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135B37" w:rsidP="00135B37" w:rsidR="00B11E72" w:rsidRPr="008C6C52">
      <w:pPr>
        <w:ind w:firstLine="708"/>
        <w:jc w:val="both"/>
      </w:pPr>
      <w:r>
        <w:tab/>
        <w:t>Budući da nije utvrđeno da dužnik ima imovinu koja bi bila dovoljna za namirenje troškova toga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>rješenjem ovog suda posl.br. St-</w:t>
      </w:r>
      <w:r>
        <w:t>813</w:t>
      </w:r>
      <w:r w:rsidR="009B5E3F" w:rsidRPr="008C6C52">
        <w:t>/16</w:t>
      </w:r>
      <w:r w:rsidR="00B11E72" w:rsidRPr="008C6C52">
        <w:t>-</w:t>
      </w:r>
      <w:r>
        <w:t>11</w:t>
      </w:r>
      <w:r w:rsidR="00B11E72" w:rsidRPr="008C6C52">
        <w:t xml:space="preserve"> od </w:t>
      </w:r>
      <w:r>
        <w:t>17</w:t>
      </w:r>
      <w:r w:rsidR="00B11E72" w:rsidRPr="008C6C52">
        <w:t xml:space="preserve">. </w:t>
      </w:r>
      <w:r w:rsidR="008C6C52" w:rsidRPr="008C6C52">
        <w:t>listopada</w:t>
      </w:r>
      <w:r w:rsidR="00B11E72" w:rsidRPr="008C6C52">
        <w:t xml:space="preserve"> 2016. odlučeno je kako slijedi: </w:t>
      </w:r>
    </w:p>
    <w:p w:rsidRDefault="00B11E72" w:rsidP="00135B37" w:rsidR="00135B37">
      <w:pPr>
        <w:jc w:val="both"/>
      </w:pPr>
      <w:r w:rsidRPr="008C6C52">
        <w:t>„</w:t>
      </w:r>
      <w:r w:rsidR="00135B37">
        <w:t>I</w:t>
      </w:r>
      <w:r w:rsidR="00135B37">
        <w:tab/>
        <w:t xml:space="preserve">Pozivaju se osobe koje imaju pravni interes za provedbom stečajnog postupka nad dužnikom FARKAŠ d.o.o. Umag, Šetalište V. Gortana 38, OIB: 54205967931, da u roku od 15 dana uplate predujam za namirenje troškova prethodnoga i otvorenoga stečajnog postupka iznos od 10.000,00 kuna za pokriće troškova prethodnog postupka te stečajnog postupka, na depozit ovog suda broj: HR43 2390001 1300029763, poziv na broj 020-813-16.  </w:t>
      </w:r>
    </w:p>
    <w:p w:rsidRDefault="00135B37" w:rsidP="00135B37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9B5E3F" w:rsidR="00EE14E8" w:rsidRPr="008C6C52">
      <w:pPr>
        <w:jc w:val="both"/>
      </w:pPr>
      <w:r w:rsidRPr="008C6C52">
        <w:rPr>
          <w:bCs/>
        </w:rPr>
        <w:tab/>
      </w:r>
      <w:r w:rsidR="008C6C52" w:rsidRPr="008C6C52">
        <w:t>To je r</w:t>
      </w:r>
      <w:r w:rsidRPr="008C6C52">
        <w:rPr>
          <w:bCs/>
        </w:rPr>
        <w:t xml:space="preserve">ješenje </w:t>
      </w:r>
      <w:r w:rsidR="00326CC0" w:rsidRPr="008C6C52">
        <w:t xml:space="preserve">objavljeno na mrežnoj stranici e-Oglasna ploča sudova </w:t>
      </w:r>
      <w:r w:rsidR="00135B37">
        <w:t>17</w:t>
      </w:r>
      <w:r w:rsidR="00326CC0" w:rsidRPr="008C6C52">
        <w:t xml:space="preserve">. </w:t>
      </w:r>
      <w:r w:rsidR="008C6C52">
        <w:t>listopada</w:t>
      </w:r>
      <w:r w:rsidR="00326CC0" w:rsidRPr="008C6C52">
        <w:t xml:space="preserve"> 2016., a dostava se smatra obavljenom istekom osmoga dana od dana objave pismena na mrežnoj stranici e-Oglasna ploča sudova (čl. 12. SZ-a).</w:t>
      </w:r>
    </w:p>
    <w:p w:rsidRDefault="00020463" w:rsidP="00E83693" w:rsidR="00E83693" w:rsidRPr="008C6C52">
      <w:pPr>
        <w:jc w:val="both"/>
      </w:pPr>
      <w:r w:rsidRPr="008C6C52">
        <w:tab/>
        <w:t xml:space="preserve">Budući da nitko nije uplatio </w:t>
      </w:r>
      <w:r w:rsidR="00EE14E8" w:rsidRPr="008C6C52">
        <w:t xml:space="preserve">(u roku iz točke I izreke navedenog rješenja) predujam za namirenje </w:t>
      </w:r>
      <w:r w:rsidRPr="008C6C52">
        <w:t xml:space="preserve">troškova prethodnoga i otvorenoga stečajnog postupka, temeljem čl. 132. st. 2. SZ-a, odlučeno je kao u izreci. </w:t>
      </w:r>
      <w:r w:rsidR="00E83693" w:rsidRPr="008C6C52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8C6C52">
      <w:pPr>
        <w:jc w:val="both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206C1C" w:rsidRPr="008C6C52">
        <w:t>1</w:t>
      </w:r>
      <w:r w:rsidR="00575392">
        <w:t>6</w:t>
      </w:r>
      <w:r w:rsidR="00FE408C" w:rsidRPr="008C6C52">
        <w:t xml:space="preserve">. </w:t>
      </w:r>
      <w:r w:rsidR="00A54889" w:rsidRPr="008C6C52">
        <w:t>st</w:t>
      </w:r>
      <w:r w:rsidR="008C6C52">
        <w:t>udenog</w:t>
      </w:r>
      <w:r w:rsidR="009C71BB" w:rsidRPr="008C6C52">
        <w:t xml:space="preserve"> 201</w:t>
      </w:r>
      <w:r w:rsidR="00EE14E8" w:rsidRPr="008C6C52">
        <w:t>6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B67D54">
        <w:t>, v.r.</w:t>
      </w:r>
    </w:p>
    <w:p w:rsidRDefault="00A54889" w:rsidP="00CC5545" w:rsidR="00A54889" w:rsidRPr="008C6C52">
      <w:pPr>
        <w:jc w:val="both"/>
      </w:pPr>
    </w:p>
    <w:p w:rsidRDefault="00206C1C" w:rsidP="00CC5545" w:rsidR="00206C1C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CC5545" w:rsidP="00CC5545" w:rsidR="00CC5545" w:rsidRPr="008C6C52"/>
    <w:p w:rsidRDefault="00206C1C" w:rsidP="00CC5545" w:rsidR="00206C1C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</w:t>
      </w:r>
      <w:r w:rsidR="008C6C52">
        <w:t xml:space="preserve"> </w:t>
      </w:r>
      <w:r w:rsidRPr="008C6C52">
        <w:t>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4E712E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0BC" w:rsidR="006740BC">
      <w:r>
        <w:separator/>
      </w:r>
    </w:p>
  </w:endnote>
  <w:endnote w:id="0" w:type="continuationSeparator">
    <w:p w:rsidRDefault="006740BC" w:rsidR="00674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0BC" w:rsidR="006740BC">
      <w:r>
        <w:separator/>
      </w:r>
    </w:p>
  </w:footnote>
  <w:footnote w:id="0" w:type="continuationSeparator">
    <w:p w:rsidRDefault="006740BC" w:rsidR="006740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D5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35B37" w:rsidRPr="00135B37">
      <w:rPr>
        <w:sz w:val="23"/>
        <w:szCs w:val="23"/>
      </w:rPr>
      <w:t>Poslovni broj 10 St-813/16-12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135B37">
      <w:rPr>
        <w:sz w:val="23"/>
        <w:szCs w:val="23"/>
      </w:rPr>
      <w:t>813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135B37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4E712E"/>
    <w:rsid w:val="00522C82"/>
    <w:rsid w:val="00522F3F"/>
    <w:rsid w:val="0055713A"/>
    <w:rsid w:val="00575392"/>
    <w:rsid w:val="005A3F63"/>
    <w:rsid w:val="005D3ADB"/>
    <w:rsid w:val="005E3D31"/>
    <w:rsid w:val="005F5229"/>
    <w:rsid w:val="006042F4"/>
    <w:rsid w:val="00636CCD"/>
    <w:rsid w:val="00646ECD"/>
    <w:rsid w:val="00647B00"/>
    <w:rsid w:val="006740BC"/>
    <w:rsid w:val="006A2881"/>
    <w:rsid w:val="006A5A22"/>
    <w:rsid w:val="006B5C14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B1D"/>
    <w:rsid w:val="008078C3"/>
    <w:rsid w:val="00823D1F"/>
    <w:rsid w:val="008300A1"/>
    <w:rsid w:val="00831A3C"/>
    <w:rsid w:val="00850CD2"/>
    <w:rsid w:val="008522E2"/>
    <w:rsid w:val="0086395B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A2495"/>
    <w:rsid w:val="009B5E3F"/>
    <w:rsid w:val="009C6CD7"/>
    <w:rsid w:val="009C71BB"/>
    <w:rsid w:val="00A00ED6"/>
    <w:rsid w:val="00A06218"/>
    <w:rsid w:val="00A17CCC"/>
    <w:rsid w:val="00A36732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B11E72"/>
    <w:rsid w:val="00B37DEA"/>
    <w:rsid w:val="00B4018F"/>
    <w:rsid w:val="00B412D2"/>
    <w:rsid w:val="00B67D54"/>
    <w:rsid w:val="00B710D6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760A7"/>
    <w:rsid w:val="00C85DF2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FARKAŠ d.o.o. UMAG</izvorni_sadrzaj>
    <derivirana_varijabla naziv="DomainObject.Predmet.ProtustrankaFormated_1">  FARKAŠ d.o.o. UMAG</derivirana_varijabla>
  </DomainObject.Predmet.ProtustrankaFormated>
  <DomainObject.Predmet.ProtustrankaFormatedOIB>
    <izvorni_sadrzaj>  FARKAŠ d.o.o. UMAG, OIB 54205967931</izvorni_sadrzaj>
    <derivirana_varijabla naziv="DomainObject.Predmet.ProtustrankaFormatedOIB_1">  FARKAŠ d.o.o. UMAG, OIB 54205967931</derivirana_varijabla>
  </DomainObject.Predmet.ProtustrankaFormatedOIB>
  <DomainObject.Predmet.ProtustrankaFormatedWithAdress>
    <izvorni_sadrzaj> FARKAŠ d.o.o. UMAG, Šetalište V. Gortana 38, 52470 Umag</izvorni_sadrzaj>
    <derivirana_varijabla naziv="DomainObject.Predmet.ProtustrankaFormatedWithAdress_1"> FARKAŠ d.o.o. UMAG, Šetalište V. Gortana 38, 52470 Umag</derivirana_varijabla>
  </DomainObject.Predmet.ProtustrankaFormatedWithAdress>
  <DomainObject.Predmet.ProtustrankaFormatedWithAdressOIB>
    <izvorni_sadrzaj> FARKAŠ d.o.o. UMAG, OIB 54205967931, Šetalište V. Gortana 38, 52470 Umag</izvorni_sadrzaj>
    <derivirana_varijabla naziv="DomainObject.Predmet.ProtustrankaFormatedWithAdressOIB_1"> FARKAŠ d.o.o. UMAG, OIB 54205967931, Šetalište V. Gortana 38, 52470 Umag</derivirana_varijabla>
  </DomainObject.Predmet.ProtustrankaFormatedWithAdressOIB>
  <DomainObject.Predmet.ProtustrankaWithAdress>
    <izvorni_sadrzaj>FARKAŠ d.o.o. UMAG Šetalište V. Gortana 38, 52470 Umag</izvorni_sadrzaj>
    <derivirana_varijabla naziv="DomainObject.Predmet.ProtustrankaWithAdress_1">FARKAŠ d.o.o. UMAG Šetalište V. Gortana 38, 52470 Umag</derivirana_varijabla>
  </DomainObject.Predmet.ProtustrankaWithAdress>
  <DomainObject.Predmet.ProtustrankaWithAdressOIB>
    <izvorni_sadrzaj>FARKAŠ d.o.o. UMAG, OIB 54205967931, Šetalište V. Gortana 38, 52470 Umag</izvorni_sadrzaj>
    <derivirana_varijabla naziv="DomainObject.Predmet.ProtustrankaWithAdressOIB_1">FARKAŠ d.o.o. UMAG, OIB 54205967931, Šetalište V. Gortana 38, 52470 Umag</derivirana_varijabla>
  </DomainObject.Predmet.ProtustrankaWithAdressOIB>
  <DomainObject.Predmet.ProtustrankaNazivFormated>
    <izvorni_sadrzaj>FARKAŠ d.o.o. UMAG</izvorni_sadrzaj>
    <derivirana_varijabla naziv="DomainObject.Predmet.ProtustrankaNazivFormated_1">FARKAŠ d.o.o. UMAG</derivirana_varijabla>
  </DomainObject.Predmet.ProtustrankaNazivFormated>
  <DomainObject.Predmet.ProtustrankaNazivFormatedOIB>
    <izvorni_sadrzaj>FARKAŠ d.o.o. UMAG, OIB 54205967931</izvorni_sadrzaj>
    <derivirana_varijabla naziv="DomainObject.Predmet.ProtustrankaNazivFormatedOIB_1">FARKAŠ d.o.o. UMAG, OIB 54205967931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FARKAŠ d.o.o. UMAG</item>
    </izvorni_sadrzaj>
    <derivirana_varijabla naziv="DomainObject.Predmet.ProtuStrankaListFormated_1">
      <item>FARKAŠ d.o.o. UMAG</item>
    </derivirana_varijabla>
  </DomainObject.Predmet.ProtuStrankaListFormated>
  <DomainObject.Predmet.ProtuStrankaListFormatedOIB>
    <izvorni_sadrzaj>
      <item>FARKAŠ d.o.o. UMAG, OIB 54205967931</item>
    </izvorni_sadrzaj>
    <derivirana_varijabla naziv="DomainObject.Predmet.ProtuStrankaListFormatedOIB_1">
      <item>FARKAŠ d.o.o. UMAG, OIB 54205967931</item>
    </derivirana_varijabla>
  </DomainObject.Predmet.ProtuStrankaListFormatedOIB>
  <DomainObject.Predmet.ProtuStrankaListFormatedWithAdress>
    <izvorni_sadrzaj>
      <item>FARKAŠ d.o.o. UMAG, Šetalište V. Gortana 38, 52470 Umag</item>
    </izvorni_sadrzaj>
    <derivirana_varijabla naziv="DomainObject.Predmet.ProtuStrankaListFormatedWithAdress_1">
      <item>FARKAŠ d.o.o. UMAG, Šetalište V. Gortana 38, 52470 Umag</item>
    </derivirana_varijabla>
  </DomainObject.Predmet.ProtuStrankaListFormatedWithAdress>
  <DomainObject.Predmet.ProtuStrankaListFormatedWithAdressOIB>
    <izvorni_sadrzaj>
      <item>FARKAŠ d.o.o. UMAG, OIB 54205967931, Šetalište V. Gortana 38, 52470 Umag</item>
    </izvorni_sadrzaj>
    <derivirana_varijabla naziv="DomainObject.Predmet.ProtuStrankaListFormatedWithAdressOIB_1">
      <item>FARKAŠ d.o.o. UMAG, OIB 54205967931, Šetalište V. Gortana 38, 52470 Umag</item>
    </derivirana_varijabla>
  </DomainObject.Predmet.ProtuStrankaListFormatedWithAdressOIB>
  <DomainObject.Predmet.ProtuStrankaListNazivFormated>
    <izvorni_sadrzaj>
      <item>FARKAŠ d.o.o. UMAG</item>
    </izvorni_sadrzaj>
    <derivirana_varijabla naziv="DomainObject.Predmet.ProtuStrankaListNazivFormated_1">
      <item>FARKAŠ d.o.o. UMAG</item>
    </derivirana_varijabla>
  </DomainObject.Predmet.ProtuStrankaListNazivFormated>
  <DomainObject.Predmet.ProtuStrankaListNazivFormatedOIB>
    <izvorni_sadrzaj>
      <item>FARKAŠ d.o.o. UMAG, OIB 54205967931</item>
    </izvorni_sadrzaj>
    <derivirana_varijabla naziv="DomainObject.Predmet.ProtuStrankaListNazivFormatedOIB_1">
      <item>FARKAŠ d.o.o. UMAG, OIB 54205967931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FARKAŠ d.o.o. UMAG</izvorni_sadrzaj>
    <derivirana_varijabla naziv="DomainObject.Predmet.ProtustrankaIDrugi_1">FARKAŠ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FARKAŠ d.o.o. UMAG, OIB 54205967931, Šetalište V. Gortana 38, 52470 Umag</izvorni_sadrzaj>
    <derivirana_varijabla naziv="DomainObject.Predmet.ProtustrankaIDrugiAdressOIB_1">FARKAŠ d.o.o. UMAG, OIB 54205967931, Šetalište V.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FARKAŠ d.o.o. UMAG</item>
    </izvorni_sadrzaj>
    <derivirana_varijabla naziv="DomainObject.Predmet.SudioniciListNaziv_1">
      <item>FINANCIJSKA AGENCIJA, RC RIJEKA, PODRUŽNICA PULA, PULA</item>
      <item>FARKAŠ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FARKAŠ d.o.o. UMAG, OIB 54205967931, Šetalište V. Gortana 38,52470 Umag</item>
    </izvorni_sadrzaj>
    <derivirana_varijabla naziv="DomainObject.Predmet.SudioniciListAdressOIB_1">
      <item>FINANCIJSKA AGENCIJA, RC RIJEKA, PODRUŽNICA PULA, PULA, OIB 85821130368, Giardini 5,52100 Pula</item>
      <item>FARKAŠ d.o.o. UMAG, OIB 54205967931, Šetalište V.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54205967931</item>
    </izvorni_sadrzaj>
    <derivirana_varijabla naziv="DomainObject.Predmet.SudioniciListNazivOIB_1">
      <item>, OIB 85821130368</item>
      <item>, OIB 54205967931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EDC39-7EF5-4F89-AECA-7498E57B7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1031</properties:Words>
  <properties:Characters>5524</properties:Characters>
  <properties:Lines>117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2016-11-16T13:47:00Z</dcterms:created>
  <dc:creator>msimicic</dc:creator>
  <cp:lastModifiedBy>Sanja Lakošeljac</cp:lastModifiedBy>
  <cp:lastPrinted>2011-06-09T12:22:00Z</cp:lastPrinted>
  <dcterms:modified xmlns:xsi="http://www.w3.org/2001/XMLSchema-instance" xsi:type="dcterms:W3CDTF">2016-11-16T13:49:00Z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