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06af" w14:paraId="66606af" w:rsidRDefault="00577A6B" w:rsidP="00577A6B" w:rsidR="00577A6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A6B" w:rsidP="00577A6B" w:rsidR="00577A6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77A6B" w:rsidP="00577A6B" w:rsidR="00577A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77A6B" w:rsidP="00577A6B" w:rsidR="00577A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77A6B" w:rsidP="00577A6B" w:rsidR="00577A6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77A6B" w:rsidP="00577A6B" w:rsidR="00577A6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77A6B" w:rsidP="00577A6B" w:rsidR="00577A6B" w:rsidRPr="005D578C">
      <w:pPr>
        <w:jc w:val="center"/>
        <w:rPr>
          <w:rFonts w:cs="Times New Roman" w:eastAsia="Times New Roman"/>
          <w:szCs w:val="24"/>
        </w:rPr>
      </w:pPr>
    </w:p>
    <w:p w:rsidRDefault="00577A6B" w:rsidP="00577A6B" w:rsidR="00577A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77A6B" w:rsidP="00577A6B" w:rsidR="00577A6B" w:rsidRPr="005D578C">
      <w:pPr>
        <w:rPr>
          <w:rFonts w:cs="Times New Roman" w:eastAsia="Times New Roman"/>
          <w:szCs w:val="24"/>
        </w:rPr>
      </w:pPr>
    </w:p>
    <w:p w:rsidRDefault="00577A6B" w:rsidP="00577A6B" w:rsidR="00577A6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A. D. TRGOVINA d. o. o. Pula, Zagrebačka 20, OIB 77426670331, MBS 130012911,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veljače 2016.</w:t>
      </w:r>
    </w:p>
    <w:p w:rsidRDefault="00577A6B" w:rsidP="00577A6B" w:rsidR="00577A6B" w:rsidRPr="005D578C">
      <w:pPr>
        <w:rPr>
          <w:rFonts w:cs="Times New Roman" w:eastAsia="Times New Roman"/>
          <w:szCs w:val="24"/>
        </w:rPr>
      </w:pPr>
    </w:p>
    <w:p w:rsidRDefault="00577A6B" w:rsidP="00577A6B" w:rsidR="00577A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77A6B" w:rsidP="00577A6B" w:rsidR="00577A6B" w:rsidRPr="005D578C">
      <w:pPr>
        <w:rPr>
          <w:rFonts w:cs="Times New Roman" w:eastAsia="Times New Roman"/>
          <w:szCs w:val="24"/>
        </w:rPr>
      </w:pPr>
    </w:p>
    <w:p w:rsidRDefault="00577A6B" w:rsidP="00577A6B" w:rsidR="00577A6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A. D. TRGOVINA d. o. o. Pula, Zagrebačka 20, OIB 77426670331, MBS 130012911,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77A6B" w:rsidP="00577A6B" w:rsidR="00577A6B" w:rsidRPr="005D578C">
      <w:pPr>
        <w:rPr>
          <w:rFonts w:cs="Times New Roman" w:eastAsia="Times New Roman"/>
          <w:szCs w:val="24"/>
        </w:rPr>
      </w:pPr>
    </w:p>
    <w:p w:rsidRDefault="00577A6B" w:rsidP="00577A6B" w:rsidR="00577A6B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577A6B" w:rsidP="00577A6B" w:rsidR="00577A6B">
      <w:pPr>
        <w:ind w:firstLine="708"/>
        <w:rPr>
          <w:rFonts w:cs="Times New Roman" w:eastAsia="Times New Roman"/>
          <w:szCs w:val="20"/>
        </w:rPr>
      </w:pPr>
    </w:p>
    <w:p w:rsidRDefault="00577A6B" w:rsidP="00577A6B" w:rsidR="00577A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A. D. TRGOVINA d. o. o. Pula, Zagrebačka 20, OIB 77426670331, MBS 130012911.</w:t>
      </w:r>
    </w:p>
    <w:p w:rsidRDefault="00577A6B" w:rsidP="00577A6B" w:rsidR="00577A6B">
      <w:pPr>
        <w:rPr>
          <w:rFonts w:cs="Times New Roman" w:eastAsia="Times New Roman"/>
          <w:szCs w:val="24"/>
        </w:rPr>
      </w:pPr>
    </w:p>
    <w:p w:rsidRDefault="00577A6B" w:rsidP="00577A6B" w:rsidR="00577A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A. D. TRGOVINA d. o. o. Pula, Zagrebačka 20, OIB 77426670331, MBS 130012911.</w:t>
      </w:r>
    </w:p>
    <w:p w:rsidRDefault="00577A6B" w:rsidP="00577A6B" w:rsidR="00577A6B">
      <w:pPr>
        <w:rPr>
          <w:rFonts w:cs="Times New Roman" w:eastAsia="Times New Roman"/>
          <w:szCs w:val="24"/>
        </w:rPr>
      </w:pPr>
    </w:p>
    <w:p w:rsidRDefault="00577A6B" w:rsidP="00577A6B" w:rsidR="00577A6B" w:rsidRPr="005D578C">
      <w:pPr>
        <w:rPr>
          <w:rFonts w:cs="Times New Roman" w:eastAsia="Times New Roman"/>
          <w:szCs w:val="24"/>
        </w:rPr>
      </w:pPr>
    </w:p>
    <w:p w:rsidRDefault="00577A6B" w:rsidP="00577A6B" w:rsidR="00577A6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77A6B" w:rsidP="00577A6B" w:rsidR="00577A6B">
      <w:pPr>
        <w:ind w:firstLine="708"/>
        <w:rPr>
          <w:rFonts w:cs="Times New Roman" w:eastAsia="Times New Roman"/>
          <w:szCs w:val="24"/>
        </w:rPr>
      </w:pPr>
    </w:p>
    <w:p w:rsidRDefault="00577A6B" w:rsidP="00577A6B" w:rsidR="00577A6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A. D. TRGOVINA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St-475/2015-3 od 3.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St-475/2015-4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77A6B" w:rsidP="00577A6B" w:rsidR="00577A6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77A6B" w:rsidP="00577A6B" w:rsidR="00577A6B" w:rsidRPr="005D578C">
      <w:pPr>
        <w:rPr>
          <w:rFonts w:cs="Times New Roman" w:eastAsia="Times New Roman"/>
          <w:szCs w:val="24"/>
        </w:rPr>
      </w:pPr>
    </w:p>
    <w:p w:rsidRDefault="00577A6B" w:rsidP="00577A6B" w:rsidR="00577A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77A6B" w:rsidP="00577A6B" w:rsidR="00577A6B" w:rsidRPr="005D578C">
      <w:pPr>
        <w:jc w:val="center"/>
        <w:rPr>
          <w:rFonts w:cs="Times New Roman" w:eastAsia="Times New Roman"/>
          <w:szCs w:val="24"/>
        </w:rPr>
      </w:pPr>
    </w:p>
    <w:p w:rsidRDefault="00577A6B" w:rsidP="00577A6B" w:rsidR="00577A6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577A6B" w:rsidP="00577A6B" w:rsidR="00577A6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2A70AA">
        <w:rPr>
          <w:rFonts w:cs="Times New Roman" w:eastAsia="Times New Roman"/>
          <w:szCs w:val="24"/>
        </w:rPr>
        <w:t>, v. r.</w:t>
      </w:r>
    </w:p>
    <w:p w:rsidRDefault="00577A6B" w:rsidP="00577A6B" w:rsidR="00577A6B">
      <w:pPr>
        <w:jc w:val="left"/>
        <w:rPr>
          <w:rFonts w:cs="Times New Roman" w:eastAsia="Times New Roman"/>
          <w:szCs w:val="24"/>
        </w:rPr>
      </w:pPr>
    </w:p>
    <w:p w:rsidRDefault="00577A6B" w:rsidP="00577A6B" w:rsidR="00577A6B" w:rsidRPr="005D578C">
      <w:pPr>
        <w:jc w:val="left"/>
        <w:rPr>
          <w:rFonts w:cs="Times New Roman" w:eastAsia="Times New Roman"/>
          <w:szCs w:val="24"/>
        </w:rPr>
      </w:pPr>
    </w:p>
    <w:p w:rsidRDefault="00577A6B" w:rsidP="00577A6B" w:rsidR="00577A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77A6B" w:rsidP="00577A6B" w:rsidR="00577A6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77A6B" w:rsidP="00577A6B" w:rsidR="00577A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77A6B" w:rsidP="00577A6B" w:rsidR="00577A6B">
      <w:pPr>
        <w:rPr>
          <w:rFonts w:cs="Times New Roman" w:eastAsia="Times New Roman"/>
          <w:szCs w:val="24"/>
        </w:rPr>
      </w:pPr>
    </w:p>
    <w:p w:rsidRDefault="00577A6B" w:rsidP="00577A6B" w:rsidR="00577A6B" w:rsidRPr="005D578C">
      <w:pPr>
        <w:rPr>
          <w:rFonts w:cs="Times New Roman" w:eastAsia="Times New Roman"/>
          <w:szCs w:val="24"/>
        </w:rPr>
      </w:pPr>
    </w:p>
    <w:p w:rsidRDefault="00577A6B" w:rsidP="00577A6B" w:rsidR="00577A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77A6B" w:rsidP="00577A6B" w:rsidR="00577A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77A6B" w:rsidP="00577A6B" w:rsidR="00577A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A. D. TRGOVINA d. o. o. Pula, Zagrebačka 20, </w:t>
      </w:r>
    </w:p>
    <w:p w:rsidRDefault="00577A6B" w:rsidP="00577A6B" w:rsidR="00577A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ovlaštene za zastupanje dužnika – Alma Agaj, Pula, Vukovarska 53,</w:t>
      </w:r>
    </w:p>
    <w:p w:rsidRDefault="00577A6B" w:rsidP="00577A6B" w:rsidR="00577A6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77A6B" w:rsidP="00577A6B" w:rsidR="00577A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77A6B" w:rsidP="00577A6B" w:rsidR="00577A6B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577A6B" w:rsidP="00577A6B" w:rsidR="00577A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77A6B" w:rsidP="00577A6B" w:rsidR="00577A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77A6B" w:rsidP="00577A6B" w:rsidR="00577A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77A6B" w:rsidP="00577A6B" w:rsidR="00577A6B"/>
    <w:p w:rsidRDefault="00577A6B" w:rsidP="00577A6B" w:rsidR="00577A6B"/>
    <w:p w:rsidRDefault="00577A6B" w:rsidP="00577A6B" w:rsidR="00577A6B"/>
    <w:p w:rsidRDefault="00577A6B" w:rsidP="00577A6B" w:rsidR="00577A6B"/>
    <w:p w:rsidRDefault="00577A6B" w:rsidP="00577A6B" w:rsidR="00577A6B"/>
    <w:p w:rsidRDefault="00577A6B" w:rsidP="00577A6B" w:rsidR="00577A6B"/>
    <w:p w:rsidRDefault="00577A6B" w:rsidP="00577A6B" w:rsidR="00577A6B"/>
    <w:p w:rsidRDefault="00577A6B" w:rsidP="00577A6B" w:rsidR="00577A6B"/>
    <w:p w:rsidRDefault="006B3FF4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A6B" w:rsidP="00577A6B" w:rsidR="00577A6B">
      <w:r>
        <w:separator/>
      </w:r>
    </w:p>
  </w:endnote>
  <w:endnote w:id="0" w:type="continuationSeparator">
    <w:p w:rsidRDefault="00577A6B" w:rsidP="00577A6B" w:rsidR="00577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A6B" w:rsidP="00577A6B" w:rsidR="00577A6B">
      <w:r>
        <w:separator/>
      </w:r>
    </w:p>
  </w:footnote>
  <w:footnote w:id="0" w:type="continuationSeparator">
    <w:p w:rsidRDefault="00577A6B" w:rsidP="00577A6B" w:rsidR="00577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A6B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B3FF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St-475/2015-5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A6B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St-475/2015-5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4191"/>
    <w:rsid w:val="002A70AA"/>
    <w:rsid w:val="00374191"/>
    <w:rsid w:val="00577A6B"/>
    <w:rsid w:val="006B3FF4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7A6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7A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77A6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7A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7A6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7A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7A6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FF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3FF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3F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3F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7A6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7A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77A6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7A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7A6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7A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7A6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FF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3FF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3F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3F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St-475/2015</izvorni_sadrzaj>
    <derivirana_varijabla naziv="DomainObject.Predmet.OznakaBroj_1">St-475/2015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D. TRGOVINA d.o.o. PULA</izvorni_sadrzaj>
    <derivirana_varijabla naziv="DomainObject.Predmet.ProtustrankaFormated_1">  A. D. TRGOVINA d.o.o. PULA</derivirana_varijabla>
  </DomainObject.Predmet.ProtustrankaFormated>
  <DomainObject.Predmet.ProtustrankaFormatedOIB>
    <izvorni_sadrzaj>  A. D. TRGOVINA d.o.o. PULA, OIB 77426670331</izvorni_sadrzaj>
    <derivirana_varijabla naziv="DomainObject.Predmet.ProtustrankaFormatedOIB_1">  A. D. TRGOVINA d.o.o. PULA, OIB 77426670331</derivirana_varijabla>
  </DomainObject.Predmet.ProtustrankaFormatedOIB>
  <DomainObject.Predmet.ProtustrankaFormatedWithAdress>
    <izvorni_sadrzaj> A. D. TRGOVINA d.o.o. PULA, Zagrebačka 20, 52100 Pula</izvorni_sadrzaj>
    <derivirana_varijabla naziv="DomainObject.Predmet.ProtustrankaFormatedWithAdress_1"> A. D. TRGOVINA d.o.o. PULA, Zagrebačka 20, 52100 Pula</derivirana_varijabla>
  </DomainObject.Predmet.ProtustrankaFormatedWithAdress>
  <DomainObject.Predmet.ProtustrankaFormatedWithAdressOIB>
    <izvorni_sadrzaj> A. D. TRGOVINA d.o.o. PULA, OIB 77426670331, Zagrebačka 20, 52100 Pula</izvorni_sadrzaj>
    <derivirana_varijabla naziv="DomainObject.Predmet.ProtustrankaFormatedWithAdressOIB_1"> A. D. TRGOVINA d.o.o. PULA, OIB 77426670331, Zagrebačka 20, 52100 Pula</derivirana_varijabla>
  </DomainObject.Predmet.ProtustrankaFormatedWithAdressOIB>
  <DomainObject.Predmet.ProtustrankaWithAdress>
    <izvorni_sadrzaj>A. D. TRGOVINA d.o.o. PULA Zagrebačka 20, 52100 Pula</izvorni_sadrzaj>
    <derivirana_varijabla naziv="DomainObject.Predmet.ProtustrankaWithAdress_1">A. D. TRGOVINA d.o.o. PULA Zagrebačka 20, 52100 Pula</derivirana_varijabla>
  </DomainObject.Predmet.ProtustrankaWithAdress>
  <DomainObject.Predmet.ProtustrankaWithAdressOIB>
    <izvorni_sadrzaj>A. D. TRGOVINA d.o.o. PULA, OIB 77426670331, Zagrebačka 20, 52100 Pula</izvorni_sadrzaj>
    <derivirana_varijabla naziv="DomainObject.Predmet.ProtustrankaWithAdressOIB_1">A. D. TRGOVINA d.o.o. PULA, OIB 77426670331, Zagrebačka 20, 52100 Pula</derivirana_varijabla>
  </DomainObject.Predmet.ProtustrankaWithAdressOIB>
  <DomainObject.Predmet.ProtustrankaNazivFormated>
    <izvorni_sadrzaj>A. D. TRGOVINA d.o.o. PULA</izvorni_sadrzaj>
    <derivirana_varijabla naziv="DomainObject.Predmet.ProtustrankaNazivFormated_1">A. D. TRGOVINA d.o.o. PULA</derivirana_varijabla>
  </DomainObject.Predmet.ProtustrankaNazivFormated>
  <DomainObject.Predmet.ProtustrankaNazivFormatedOIB>
    <izvorni_sadrzaj>A. D. TRGOVINA d.o.o. PULA, OIB 77426670331</izvorni_sadrzaj>
    <derivirana_varijabla naziv="DomainObject.Predmet.ProtustrankaNazivFormatedOIB_1">A. D. TRGOVINA d.o.o. PULA, OIB 77426670331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248197.46</izvorni_sadrzaj>
    <derivirana_varijabla naziv="DomainObject.Predmet.TrenutnaVrijednost_1">248197.46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D. TRGOVINA d.o.o. PULA</item>
    </izvorni_sadrzaj>
    <derivirana_varijabla naziv="DomainObject.Predmet.ProtuStrankaListFormated_1">
      <item>A. D. TRGOVINA d.o.o. PULA</item>
    </derivirana_varijabla>
  </DomainObject.Predmet.ProtuStrankaListFormated>
  <DomainObject.Predmet.ProtuStrankaListFormatedOIB>
    <izvorni_sadrzaj>
      <item>A. D. TRGOVINA d.o.o. PULA, OIB 77426670331</item>
    </izvorni_sadrzaj>
    <derivirana_varijabla naziv="DomainObject.Predmet.ProtuStrankaListFormatedOIB_1">
      <item>A. D. TRGOVINA d.o.o. PULA, OIB 77426670331</item>
    </derivirana_varijabla>
  </DomainObject.Predmet.ProtuStrankaListFormatedOIB>
  <DomainObject.Predmet.ProtuStrankaListFormatedWithAdress>
    <izvorni_sadrzaj>
      <item>A. D. TRGOVINA d.o.o. PULA, Zagrebačka 20, 52100 Pula</item>
    </izvorni_sadrzaj>
    <derivirana_varijabla naziv="DomainObject.Predmet.ProtuStrankaListFormatedWithAdress_1">
      <item>A. D. TRGOVINA d.o.o. PULA, Zagrebačka 20, 52100 Pula</item>
    </derivirana_varijabla>
  </DomainObject.Predmet.ProtuStrankaListFormatedWithAdress>
  <DomainObject.Predmet.ProtuStrankaListFormatedWithAdressOIB>
    <izvorni_sadrzaj>
      <item>A. D. TRGOVINA d.o.o. PULA, OIB 77426670331, Zagrebačka 20, 52100 Pula</item>
    </izvorni_sadrzaj>
    <derivirana_varijabla naziv="DomainObject.Predmet.ProtuStrankaListFormatedWithAdressOIB_1">
      <item>A. D. TRGOVINA d.o.o. PULA, OIB 77426670331, Zagrebačka 20, 52100 Pula</item>
    </derivirana_varijabla>
  </DomainObject.Predmet.ProtuStrankaListFormatedWithAdressOIB>
  <DomainObject.Predmet.ProtuStrankaListNazivFormated>
    <izvorni_sadrzaj>
      <item>A. D. TRGOVINA d.o.o. PULA</item>
    </izvorni_sadrzaj>
    <derivirana_varijabla naziv="DomainObject.Predmet.ProtuStrankaListNazivFormated_1">
      <item>A. D. TRGOVINA d.o.o. PULA</item>
    </derivirana_varijabla>
  </DomainObject.Predmet.ProtuStrankaListNazivFormated>
  <DomainObject.Predmet.ProtuStrankaListNazivFormatedOIB>
    <izvorni_sadrzaj>
      <item>A. D. TRGOVINA d.o.o. PULA, OIB 77426670331</item>
    </izvorni_sadrzaj>
    <derivirana_varijabla naziv="DomainObject.Predmet.ProtuStrankaListNazivFormatedOIB_1">
      <item>A. D. TRGOVINA d.o.o. PULA, OIB 77426670331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D. TRGOVINA d.o.o. PULA</izvorni_sadrzaj>
    <derivirana_varijabla naziv="DomainObject.Predmet.ProtustrankaIDrugi_1">A. D. TRGOVINA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 D. TRGOVINA d.o.o. PULA, OIB 77426670331, Zagrebačka 20, 52100 Pula</izvorni_sadrzaj>
    <derivirana_varijabla naziv="DomainObject.Predmet.ProtustrankaIDrugiAdressOIB_1">A. D. TRGOVINA d.o.o. PULA, OIB 77426670331, Zagrebačka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D. TRGOVINA d.o.o. PULA</item>
    </izvorni_sadrzaj>
    <derivirana_varijabla naziv="DomainObject.Predmet.SudioniciListNaziv_1">
      <item>FINANCIJSKA AGENCIJA, RC RIJEKA, PODRUŽNICA PULA, PULA</item>
      <item>A. D. TRGOVINA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 D. TRGOVINA d.o.o. PULA, OIB 77426670331, Zagrebačka 20,52100 Pula</item>
    </izvorni_sadrzaj>
    <derivirana_varijabla naziv="DomainObject.Predmet.SudioniciListAdressOIB_1">
      <item>FINANCIJSKA AGENCIJA, RC RIJEKA, PODRUŽNICA PULA, PULA, OIB 85821130368, Giardini 5,52100 Pula</item>
      <item>A. D. TRGOVINA d.o.o. PULA, OIB 77426670331, Zagrebačka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77426670331</item>
    </izvorni_sadrzaj>
    <derivirana_varijabla naziv="DomainObject.Predmet.SudioniciListNazivOIB_1">
      <item>, OIB 85821130368</item>
      <item>, OIB 77426670331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3154</properties:Characters>
  <properties:Lines>85</properties:Lines>
  <properties:Paragraphs>30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2016-02-19T08:07:00Z</dcterms:created>
  <dc:creator>Mihaela Kaligari</dc:creator>
  <dc:description/>
  <cp:keywords/>
  <cp:lastModifiedBy>Mihaela Kaligari</cp:lastModifiedBy>
  <cp:lastPrinted>2016-02-22T07:55:00Z</cp:lastPrinted>
  <dcterms:modified xmlns:xsi="http://www.w3.org/2001/XMLSchema-instance" xsi:type="dcterms:W3CDTF">2016-02-22T08:55:00Z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