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4FA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b86961" w14:paraId="1b86961" w:rsidRDefault="006C081D" w:rsidP="00D44FAA" w:rsidR="009D6629" w:rsidRPr="00312518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3</w:t>
      </w:r>
      <w:r w:rsidR="00D44FAA">
        <w:rPr>
          <w:rFonts w:hAnsi="Times New Roman" w:ascii="Times New Roman"/>
          <w:sz w:val="24"/>
          <w:szCs w:val="24"/>
        </w:rPr>
        <w:t xml:space="preserve"> St</w:t>
      </w:r>
      <w:r w:rsidR="00DE46AD">
        <w:rPr>
          <w:rFonts w:hAnsi="Times New Roman" w:ascii="Times New Roman"/>
          <w:sz w:val="24"/>
          <w:szCs w:val="24"/>
        </w:rPr>
        <w:t>-1094/14</w:t>
      </w:r>
      <w:r w:rsidR="000B6C6B">
        <w:rPr>
          <w:rFonts w:hAnsi="Times New Roman" w:ascii="Times New Roman"/>
          <w:sz w:val="24"/>
          <w:szCs w:val="24"/>
        </w:rPr>
        <w:t>-31</w:t>
      </w:r>
    </w:p>
    <w:p w:rsidRDefault="00EF2AC0" w:rsidP="001E4E5F" w:rsidR="00EF2AC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610FE" w:rsidP="001E4E5F" w:rsidR="00110294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P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U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B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L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I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 xml:space="preserve">A </w:t>
      </w:r>
      <w:r w:rsidR="00D44FAA">
        <w:rPr>
          <w:rFonts w:hAnsi="Times New Roman" w:ascii="Times New Roman"/>
          <w:sz w:val="24"/>
          <w:szCs w:val="24"/>
        </w:rPr>
        <w:t xml:space="preserve">   </w:t>
      </w:r>
      <w:r w:rsidRPr="009610FE">
        <w:rPr>
          <w:rFonts w:hAnsi="Times New Roman" w:ascii="Times New Roman"/>
          <w:sz w:val="24"/>
          <w:szCs w:val="24"/>
        </w:rPr>
        <w:t>H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V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T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S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</w:p>
    <w:p w:rsidRDefault="009610FE" w:rsidP="001E4E5F" w:rsidR="009610FE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J E Š E NJE</w:t>
      </w:r>
    </w:p>
    <w:p w:rsidRDefault="009610FE" w:rsidP="001E4E5F" w:rsidR="009610FE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081D" w:rsidP="002751F1" w:rsidR="0037121D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/>
          <w:sz w:val="24"/>
          <w:szCs w:val="24"/>
        </w:rPr>
        <w:tab/>
      </w:r>
      <w:r w:rsidR="002751F1" w:rsidRPr="009D6629">
        <w:rPr>
          <w:rFonts w:hAnsi="Times New Roman" w:ascii="Times New Roman"/>
          <w:sz w:val="24"/>
          <w:szCs w:val="24"/>
        </w:rPr>
        <w:t>Trgovački sud u Zagrebu</w:t>
      </w:r>
      <w:r w:rsidR="009D6629">
        <w:rPr>
          <w:rFonts w:hAnsi="Times New Roman" w:ascii="Times New Roman"/>
          <w:sz w:val="24"/>
          <w:szCs w:val="24"/>
        </w:rPr>
        <w:t xml:space="preserve">, </w:t>
      </w:r>
      <w:r w:rsidR="002751F1" w:rsidRPr="009D6629">
        <w:rPr>
          <w:rFonts w:hAnsi="Times New Roman" w:ascii="Times New Roman"/>
          <w:sz w:val="24"/>
          <w:szCs w:val="24"/>
        </w:rPr>
        <w:t>po su</w:t>
      </w:r>
      <w:r w:rsidR="009D6629">
        <w:rPr>
          <w:rFonts w:hAnsi="Times New Roman" w:ascii="Times New Roman"/>
          <w:sz w:val="24"/>
          <w:szCs w:val="24"/>
        </w:rPr>
        <w:t>d</w:t>
      </w:r>
      <w:r w:rsidR="002751F1" w:rsidRPr="009D6629">
        <w:rPr>
          <w:rFonts w:hAnsi="Times New Roman" w:ascii="Times New Roman"/>
          <w:sz w:val="24"/>
          <w:szCs w:val="24"/>
        </w:rPr>
        <w:t>cu Mihae</w:t>
      </w:r>
      <w:r w:rsidR="00B90F77" w:rsidRPr="009D6629">
        <w:rPr>
          <w:rFonts w:hAnsi="Times New Roman" w:ascii="Times New Roman"/>
          <w:sz w:val="24"/>
          <w:szCs w:val="24"/>
        </w:rPr>
        <w:t xml:space="preserve">lu Kovačiću, u stečajnom postupku nad dužnikom </w:t>
      </w:r>
      <w:r w:rsidR="00DE46AD" w:rsidRPr="00DE46AD">
        <w:rPr>
          <w:rFonts w:hAnsi="Times New Roman" w:ascii="Times New Roman"/>
          <w:b/>
          <w:sz w:val="24"/>
          <w:szCs w:val="24"/>
        </w:rPr>
        <w:t xml:space="preserve">RE PROJEKT d.o.o. – u stečaju, </w:t>
      </w:r>
      <w:r w:rsidR="00DE46AD" w:rsidRPr="00DE46AD">
        <w:rPr>
          <w:rFonts w:hAnsi="Times New Roman" w:ascii="Times New Roman"/>
          <w:sz w:val="24"/>
          <w:szCs w:val="24"/>
        </w:rPr>
        <w:t>Zagreb, Ivana Cankara 3, OIB: 51746471819</w:t>
      </w:r>
      <w:r w:rsidR="00DE46AD">
        <w:rPr>
          <w:rFonts w:hAnsi="Times New Roman" w:ascii="Times New Roman"/>
          <w:sz w:val="24"/>
          <w:szCs w:val="24"/>
        </w:rPr>
        <w:t xml:space="preserve">, </w:t>
      </w:r>
      <w:r w:rsidR="009D6629">
        <w:rPr>
          <w:rFonts w:hAnsi="Times New Roman" w:ascii="Times New Roman"/>
          <w:sz w:val="24"/>
          <w:szCs w:val="24"/>
        </w:rPr>
        <w:t xml:space="preserve">po </w:t>
      </w:r>
      <w:r w:rsidR="00D674E8">
        <w:rPr>
          <w:rFonts w:hAnsi="Times New Roman" w:ascii="Times New Roman"/>
          <w:sz w:val="24"/>
          <w:szCs w:val="24"/>
        </w:rPr>
        <w:t xml:space="preserve">općem </w:t>
      </w:r>
      <w:r w:rsidR="00B90F77" w:rsidRPr="009D6629">
        <w:rPr>
          <w:rFonts w:hAnsi="Times New Roman" w:ascii="Times New Roman"/>
          <w:sz w:val="24"/>
          <w:szCs w:val="24"/>
        </w:rPr>
        <w:t>ispitno</w:t>
      </w:r>
      <w:r w:rsidR="009D6629">
        <w:rPr>
          <w:rFonts w:hAnsi="Times New Roman" w:ascii="Times New Roman"/>
          <w:sz w:val="24"/>
          <w:szCs w:val="24"/>
        </w:rPr>
        <w:t>m</w:t>
      </w:r>
      <w:r w:rsidR="00B90F77" w:rsidRPr="009D6629">
        <w:rPr>
          <w:rFonts w:hAnsi="Times New Roman" w:ascii="Times New Roman"/>
          <w:sz w:val="24"/>
          <w:szCs w:val="24"/>
        </w:rPr>
        <w:t xml:space="preserve"> ročišt</w:t>
      </w:r>
      <w:r w:rsidR="009D6629">
        <w:rPr>
          <w:rFonts w:hAnsi="Times New Roman" w:ascii="Times New Roman"/>
          <w:sz w:val="24"/>
          <w:szCs w:val="24"/>
        </w:rPr>
        <w:t>u</w:t>
      </w:r>
      <w:r w:rsidR="00D674E8">
        <w:rPr>
          <w:rFonts w:hAnsi="Times New Roman" w:ascii="Times New Roman"/>
          <w:sz w:val="24"/>
          <w:szCs w:val="24"/>
        </w:rPr>
        <w:t xml:space="preserve"> održanom 1</w:t>
      </w:r>
      <w:r w:rsidR="00DE46AD">
        <w:rPr>
          <w:rFonts w:hAnsi="Times New Roman" w:ascii="Times New Roman"/>
          <w:sz w:val="24"/>
          <w:szCs w:val="24"/>
        </w:rPr>
        <w:t>0. rujna</w:t>
      </w:r>
      <w:r w:rsidR="00B90F77" w:rsidRPr="009D6629">
        <w:rPr>
          <w:rFonts w:hAnsi="Times New Roman" w:ascii="Times New Roman"/>
          <w:sz w:val="24"/>
          <w:szCs w:val="24"/>
        </w:rPr>
        <w:t xml:space="preserve"> </w:t>
      </w:r>
      <w:r w:rsidR="009D6629">
        <w:rPr>
          <w:rFonts w:hAnsi="Times New Roman" w:ascii="Times New Roman"/>
          <w:sz w:val="24"/>
          <w:szCs w:val="24"/>
        </w:rPr>
        <w:t>201</w:t>
      </w:r>
      <w:r w:rsidR="009610FE">
        <w:rPr>
          <w:rFonts w:hAnsi="Times New Roman" w:ascii="Times New Roman"/>
          <w:sz w:val="24"/>
          <w:szCs w:val="24"/>
        </w:rPr>
        <w:t>5</w:t>
      </w:r>
      <w:r w:rsidR="009D6629">
        <w:rPr>
          <w:rFonts w:hAnsi="Times New Roman" w:ascii="Times New Roman"/>
          <w:sz w:val="24"/>
          <w:szCs w:val="24"/>
        </w:rPr>
        <w:t>.</w:t>
      </w:r>
      <w:r w:rsidR="00D674E8">
        <w:rPr>
          <w:rFonts w:hAnsi="Times New Roman" w:ascii="Times New Roman"/>
          <w:sz w:val="24"/>
          <w:szCs w:val="24"/>
        </w:rPr>
        <w:t>, istoga dana</w:t>
      </w:r>
    </w:p>
    <w:p w:rsidRDefault="00EF59C6" w:rsidP="002751F1" w:rsidR="00EF59C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i j e š i o   j e</w:t>
      </w:r>
    </w:p>
    <w:p w:rsidRDefault="001918F3" w:rsidP="00B90F77" w:rsidR="001918F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B90F77" w:rsidR="00B90F77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  <w:t>I</w:t>
      </w:r>
      <w:r w:rsidR="00FD2F97" w:rsidRPr="009D6629">
        <w:rPr>
          <w:rFonts w:hAnsi="Times New Roman" w:ascii="Times New Roman"/>
          <w:sz w:val="24"/>
          <w:szCs w:val="24"/>
        </w:rPr>
        <w:t>.</w:t>
      </w:r>
      <w:r w:rsidRPr="009D6629">
        <w:rPr>
          <w:rFonts w:hAnsi="Times New Roman" w:ascii="Times New Roman"/>
          <w:sz w:val="24"/>
          <w:szCs w:val="24"/>
        </w:rPr>
        <w:t xml:space="preserve"> Utvrđuju se slijedeće tražbine:</w:t>
      </w:r>
    </w:p>
    <w:p w:rsidRDefault="00B90F77" w:rsidP="00B90F77" w:rsidR="00B90F77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B90F77" w:rsidR="00B90F77" w:rsidRPr="009D6629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DE46AD">
        <w:rPr>
          <w:rFonts w:hAnsi="Times New Roman" w:ascii="Times New Roman"/>
          <w:sz w:val="24"/>
          <w:szCs w:val="24"/>
          <w:u w:val="single"/>
        </w:rPr>
        <w:t>2</w:t>
      </w:r>
      <w:r w:rsidRPr="009D6629">
        <w:rPr>
          <w:rFonts w:hAnsi="Times New Roman" w:ascii="Times New Roman"/>
          <w:bCs/>
          <w:sz w:val="24"/>
          <w:szCs w:val="24"/>
          <w:u w:val="single"/>
        </w:rPr>
        <w:t>. viši isplatni red:</w:t>
      </w:r>
    </w:p>
    <w:p w:rsidRDefault="00B90F77" w:rsidP="00B90F77" w:rsidR="00B90F77" w:rsidRPr="009D6629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DE46AD" w:rsidR="00DE46AD" w:rsidRPr="00DE46AD">
        <w:tc>
          <w:tcPr>
            <w:tcW w:type="dxa" w:w="660"/>
          </w:tcPr>
          <w:p w:rsidRDefault="00DE46AD" w:rsidP="00DE46AD" w:rsidR="00DE46AD" w:rsidRPr="00DE46AD">
            <w:pPr>
              <w:rPr>
                <w:rFonts w:hAnsi="Times New Roman" w:ascii="Times New Roman"/>
                <w:i/>
                <w:sz w:val="24"/>
                <w:szCs w:val="24"/>
              </w:rPr>
            </w:pPr>
            <w:r w:rsidRPr="00DE46AD">
              <w:rPr>
                <w:rFonts w:hAnsi="Times New Roman" w:ascii="Times New Roman"/>
                <w:i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E46AD" w:rsidP="00DE46AD" w:rsidR="00DE46AD" w:rsidRPr="00DE46AD">
            <w:pPr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  <w:r w:rsidRPr="00DE46AD">
              <w:rPr>
                <w:rFonts w:hAnsi="Times New Roman" w:ascii="Times New Roman"/>
                <w:i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E46AD" w:rsidP="00DE46AD" w:rsidR="00DE46AD" w:rsidRPr="00DE46AD">
            <w:pPr>
              <w:rPr>
                <w:rFonts w:hAnsi="Times New Roman" w:ascii="Times New Roman"/>
                <w:i/>
                <w:sz w:val="24"/>
                <w:szCs w:val="24"/>
              </w:rPr>
            </w:pPr>
            <w:r w:rsidRPr="00DE46AD">
              <w:rPr>
                <w:rFonts w:hAnsi="Times New Roman" w:ascii="Times New Roman"/>
                <w:i/>
                <w:sz w:val="24"/>
                <w:szCs w:val="24"/>
              </w:rPr>
              <w:t>IZNOS (kn)</w:t>
            </w:r>
          </w:p>
        </w:tc>
      </w:tr>
      <w:tr w:rsidTr="00DE46AD" w:rsidR="00DE46AD" w:rsidRPr="00DE46AD">
        <w:tc>
          <w:tcPr>
            <w:tcW w:type="dxa" w:w="660"/>
            <w:vAlign w:val="center"/>
          </w:tcPr>
          <w:p w:rsidRDefault="00DE46AD" w:rsidP="00DE46AD" w:rsidR="00DE46AD" w:rsidRPr="00DE46A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46AD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DE46AD" w:rsidP="00DE46AD" w:rsidR="00DE46AD" w:rsidRPr="00DE46A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SPLIT, OIB: 78755598868</w:t>
            </w:r>
          </w:p>
        </w:tc>
        <w:tc>
          <w:tcPr>
            <w:tcW w:type="dxa" w:w="1540"/>
            <w:vAlign w:val="center"/>
          </w:tcPr>
          <w:p w:rsidRDefault="00DE46AD" w:rsidP="00DE46AD" w:rsidR="00DE46AD" w:rsidRPr="00DE46A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6.989,98</w:t>
            </w:r>
          </w:p>
        </w:tc>
      </w:tr>
      <w:tr w:rsidTr="00DE46AD" w:rsidR="00DE46AD" w:rsidRPr="00DE46AD">
        <w:tc>
          <w:tcPr>
            <w:tcW w:type="dxa" w:w="660"/>
            <w:vAlign w:val="center"/>
          </w:tcPr>
          <w:p w:rsidRDefault="00DE46AD" w:rsidP="00DE46AD" w:rsidR="00DE46AD" w:rsidRPr="00DE46A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46AD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DE46AD" w:rsidP="00DE46AD" w:rsidR="00DE46AD" w:rsidRPr="00DE46A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MINISTARSTVO FINANCIJA Porezna uprava</w:t>
            </w:r>
          </w:p>
        </w:tc>
        <w:tc>
          <w:tcPr>
            <w:tcW w:type="dxa" w:w="1540"/>
            <w:vAlign w:val="center"/>
          </w:tcPr>
          <w:p w:rsidRDefault="00DE46AD" w:rsidP="00DE46AD" w:rsidR="00DE46AD" w:rsidRPr="00DE46A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446.769,49</w:t>
            </w:r>
          </w:p>
        </w:tc>
      </w:tr>
      <w:tr w:rsidTr="00DE46AD" w:rsidR="00DE46AD" w:rsidRPr="00DE46AD">
        <w:tc>
          <w:tcPr>
            <w:tcW w:type="dxa" w:w="660"/>
            <w:vAlign w:val="center"/>
          </w:tcPr>
          <w:p w:rsidRDefault="00DE46AD" w:rsidP="00DE46AD" w:rsidR="00DE46AD" w:rsidRPr="00DE46A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46AD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DE46AD" w:rsidP="00DE46AD" w:rsidR="00DE46AD" w:rsidRPr="00DE46A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d.d. Zagreb, OIB: 81793146560</w:t>
            </w:r>
          </w:p>
        </w:tc>
        <w:tc>
          <w:tcPr>
            <w:tcW w:type="dxa" w:w="1540"/>
            <w:vAlign w:val="center"/>
          </w:tcPr>
          <w:p w:rsidRDefault="00DE46AD" w:rsidP="00DE46AD" w:rsidR="00DE46AD" w:rsidRPr="00DE46A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49.458,57</w:t>
            </w:r>
          </w:p>
        </w:tc>
      </w:tr>
      <w:tr w:rsidTr="00DE46AD" w:rsidR="00DE46AD" w:rsidRPr="00DE46AD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DE46AD" w:rsidP="00DE46AD" w:rsidR="00DE46AD" w:rsidRPr="00DE46A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Pr="00DE46AD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DE46AD" w:rsidP="00250F36" w:rsidR="00DE46AD" w:rsidRPr="00DE46A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ALLIAN</w:t>
            </w:r>
            <w:r w:rsidR="00D674E8">
              <w:rPr>
                <w:rFonts w:hAnsi="Times New Roman" w:ascii="Times New Roman"/>
                <w:sz w:val="24"/>
                <w:szCs w:val="24"/>
              </w:rPr>
              <w:t>Z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ZAGREB d.d. Zagreb, OIB: 23759810849</w:t>
            </w:r>
          </w:p>
        </w:tc>
        <w:tc>
          <w:tcPr>
            <w:tcW w:type="dxa" w:w="1540"/>
            <w:vAlign w:val="center"/>
          </w:tcPr>
          <w:p w:rsidRDefault="00DE46AD" w:rsidP="00DE46AD" w:rsidR="00DE46AD" w:rsidRPr="00DE46A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49.458,57</w:t>
            </w:r>
          </w:p>
        </w:tc>
      </w:tr>
      <w:tr w:rsidTr="00DE46AD" w:rsidR="00DE46AD" w:rsidRPr="00DE46AD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DE46AD" w:rsidP="00DE46AD" w:rsidR="00DE46AD" w:rsidRPr="00DE46A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Pr="00DE46AD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D674E8" w:rsidP="00250F36" w:rsidR="00D674E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VODOVOD I KANALIZACIJA d.o.o. Split, </w:t>
            </w:r>
          </w:p>
          <w:p w:rsidRDefault="00D674E8" w:rsidP="00250F36" w:rsidR="00DE46AD" w:rsidRPr="00DE46A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 56826138353</w:t>
            </w:r>
          </w:p>
        </w:tc>
        <w:tc>
          <w:tcPr>
            <w:tcW w:type="dxa" w:w="1540"/>
            <w:vAlign w:val="center"/>
          </w:tcPr>
          <w:p w:rsidRDefault="00D674E8" w:rsidP="00DE46AD" w:rsidR="00DE46AD" w:rsidRPr="00DE46A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1.685,53</w:t>
            </w:r>
          </w:p>
        </w:tc>
      </w:tr>
      <w:tr w:rsidTr="00DE46AD" w:rsidR="00DE46AD" w:rsidRPr="00DE46AD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DE46AD" w:rsidP="00DE46AD" w:rsidR="00DE46AD" w:rsidRPr="00DE46A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  <w:r w:rsidRPr="00DE46AD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D674E8" w:rsidP="00250F36" w:rsidR="00DE46AD" w:rsidRPr="00DE46A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SBERBANK d.d. Zagreb, OIB: 78427478595</w:t>
            </w:r>
          </w:p>
        </w:tc>
        <w:tc>
          <w:tcPr>
            <w:tcW w:type="dxa" w:w="1540"/>
            <w:vAlign w:val="center"/>
          </w:tcPr>
          <w:p w:rsidRDefault="00D674E8" w:rsidP="00DE46AD" w:rsidR="00DE46AD" w:rsidRPr="00DE46A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46.570.503,26</w:t>
            </w:r>
          </w:p>
        </w:tc>
      </w:tr>
      <w:tr w:rsidTr="00DE46AD" w:rsidR="00DE46AD" w:rsidRPr="00DE46AD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DE46AD" w:rsidP="00DE46AD" w:rsidR="00DE46AD" w:rsidRPr="00DE46A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  <w:r w:rsidRPr="00DE46AD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D674E8" w:rsidP="00D674E8" w:rsidR="00DE46AD" w:rsidRPr="00DE46A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JADRANSKO OSIGURANJE d.d. Zagreb, Listopadska 2,  OIB: 94472454976</w:t>
            </w:r>
          </w:p>
        </w:tc>
        <w:tc>
          <w:tcPr>
            <w:tcW w:type="dxa" w:w="1540"/>
            <w:vAlign w:val="center"/>
          </w:tcPr>
          <w:p w:rsidRDefault="00D674E8" w:rsidP="00DE46AD" w:rsidR="00DE46AD" w:rsidRPr="00DE46A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1.772,88</w:t>
            </w:r>
          </w:p>
        </w:tc>
      </w:tr>
    </w:tbl>
    <w:p w:rsidRDefault="00DF3E9A" w:rsidP="00DF3E9A" w:rsidR="00DF3E9A" w:rsidRPr="009D6629">
      <w:pPr>
        <w:rPr>
          <w:rFonts w:hAnsi="Times New Roman" w:ascii="Times New Roman"/>
          <w:sz w:val="24"/>
          <w:szCs w:val="24"/>
        </w:rPr>
      </w:pPr>
    </w:p>
    <w:p w:rsidRDefault="001D2FA0" w:rsidP="001E4E5F" w:rsidR="00EB1EE5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Cs/>
          <w:sz w:val="24"/>
          <w:szCs w:val="24"/>
        </w:rPr>
        <w:tab/>
      </w:r>
      <w:r w:rsidR="002D3B6B" w:rsidRPr="009D6629">
        <w:rPr>
          <w:rFonts w:hAnsi="Times New Roman" w:ascii="Times New Roman"/>
          <w:sz w:val="24"/>
          <w:szCs w:val="24"/>
        </w:rPr>
        <w:tab/>
      </w:r>
    </w:p>
    <w:p w:rsidRDefault="00D674E8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="001E4E5F" w:rsidRPr="009610FE">
        <w:rPr>
          <w:rFonts w:hAnsi="Times New Roman" w:ascii="Times New Roman"/>
          <w:sz w:val="24"/>
          <w:szCs w:val="24"/>
        </w:rPr>
        <w:t>brazloženje</w:t>
      </w:r>
    </w:p>
    <w:p w:rsidRDefault="00302EBD" w:rsidP="001E4E5F" w:rsidR="00302EBD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D674E8" w:rsidP="00D674E8" w:rsidR="00D674E8" w:rsidRPr="00D674E8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r w:rsidRPr="00D674E8">
        <w:rPr>
          <w:rFonts w:hAnsi="Times New Roman" w:ascii="Times New Roman"/>
          <w:bCs/>
          <w:sz w:val="24"/>
          <w:szCs w:val="24"/>
        </w:rPr>
        <w:t>Na općem ispitnom ročištu ispitane su prijavljene tražbine vjerovnika navedenih u ovom rješenju, prema svojim iznosima i redu.</w:t>
      </w:r>
    </w:p>
    <w:p w:rsidRDefault="00D674E8" w:rsidP="00D674E8" w:rsidR="00D674E8" w:rsidRPr="00D674E8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D674E8" w:rsidP="00D674E8" w:rsidR="00D674E8" w:rsidRPr="00D674E8">
      <w:pPr>
        <w:jc w:val="both"/>
        <w:rPr>
          <w:rFonts w:hAnsi="Times New Roman" w:ascii="Times New Roman"/>
          <w:bCs/>
          <w:sz w:val="24"/>
          <w:szCs w:val="24"/>
        </w:rPr>
      </w:pPr>
      <w:r w:rsidRPr="00D674E8">
        <w:rPr>
          <w:rFonts w:hAnsi="Times New Roman" w:ascii="Times New Roman"/>
          <w:bCs/>
          <w:sz w:val="24"/>
          <w:szCs w:val="24"/>
        </w:rPr>
        <w:tab/>
        <w:t>U tablicu ispitanih tražbina sastavljenu sukladno članku 177. stavak 2. Stečajnog zakona  Stečajnog zakona (NN 44/96, 29/99, 129/00, 123/03, 82/06, 116/10, 25/12, 133/12 i 45/13 – odluka Ustavnog suda; nastavno: SZ) za svaku prijavljenu tražbinu uneseni su podatci o tome u kojoj je mjeri tražbina utvrđena odnosno osporena.</w:t>
      </w:r>
    </w:p>
    <w:p w:rsidRDefault="00D674E8" w:rsidP="00D674E8" w:rsidR="00D674E8" w:rsidRPr="00D674E8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D674E8" w:rsidP="00D674E8" w:rsidR="00D674E8" w:rsidRPr="00D674E8">
      <w:pPr>
        <w:jc w:val="both"/>
        <w:rPr>
          <w:rFonts w:hAnsi="Times New Roman" w:ascii="Times New Roman"/>
          <w:bCs/>
          <w:sz w:val="24"/>
          <w:szCs w:val="24"/>
        </w:rPr>
      </w:pPr>
      <w:r w:rsidRPr="00D674E8">
        <w:rPr>
          <w:rFonts w:hAnsi="Times New Roman" w:ascii="Times New Roman"/>
          <w:bCs/>
          <w:sz w:val="24"/>
          <w:szCs w:val="24"/>
        </w:rPr>
        <w:tab/>
        <w:t xml:space="preserve">Tražbine </w:t>
      </w:r>
      <w:r w:rsidR="00531C8C">
        <w:rPr>
          <w:rFonts w:hAnsi="Times New Roman" w:ascii="Times New Roman"/>
          <w:bCs/>
          <w:sz w:val="24"/>
          <w:szCs w:val="24"/>
        </w:rPr>
        <w:t xml:space="preserve">navedene u izreci, </w:t>
      </w:r>
      <w:r w:rsidRPr="00D674E8">
        <w:rPr>
          <w:rFonts w:hAnsi="Times New Roman" w:ascii="Times New Roman"/>
          <w:bCs/>
          <w:sz w:val="24"/>
          <w:szCs w:val="24"/>
        </w:rPr>
        <w:t>koje pripadaju drugom višem isplatnom redu (čl. 71. st.</w:t>
      </w:r>
      <w:r w:rsidR="00531C8C">
        <w:rPr>
          <w:rFonts w:hAnsi="Times New Roman" w:ascii="Times New Roman"/>
          <w:bCs/>
          <w:sz w:val="24"/>
          <w:szCs w:val="24"/>
        </w:rPr>
        <w:t xml:space="preserve"> </w:t>
      </w:r>
      <w:r w:rsidRPr="00D674E8">
        <w:rPr>
          <w:rFonts w:hAnsi="Times New Roman" w:ascii="Times New Roman"/>
          <w:bCs/>
          <w:sz w:val="24"/>
          <w:szCs w:val="24"/>
        </w:rPr>
        <w:t xml:space="preserve">2. SZ) stečajni upravitelj je priznao, u iznosima kako su navedeni, a nitko od nazočnih </w:t>
      </w:r>
      <w:r w:rsidRPr="00D674E8">
        <w:rPr>
          <w:rFonts w:hAnsi="Times New Roman" w:ascii="Times New Roman"/>
          <w:bCs/>
          <w:sz w:val="24"/>
          <w:szCs w:val="24"/>
        </w:rPr>
        <w:lastRenderedPageBreak/>
        <w:t>vjerovnika priznanje nije osporio odnosno otklonio, stoga se iste prema članku 177. stavak 1. SZ smatraju utvrđenima.</w:t>
      </w:r>
    </w:p>
    <w:p w:rsidRDefault="00D674E8" w:rsidP="00D674E8" w:rsidR="00D674E8" w:rsidRPr="00D674E8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D674E8" w:rsidP="00D674E8" w:rsidR="00531C8C">
      <w:pPr>
        <w:jc w:val="both"/>
        <w:rPr>
          <w:rFonts w:hAnsi="Times New Roman" w:ascii="Times New Roman"/>
          <w:bCs/>
          <w:sz w:val="24"/>
          <w:szCs w:val="24"/>
        </w:rPr>
      </w:pPr>
      <w:r w:rsidRPr="00D674E8">
        <w:rPr>
          <w:rFonts w:hAnsi="Times New Roman" w:ascii="Times New Roman"/>
          <w:bCs/>
          <w:sz w:val="24"/>
          <w:szCs w:val="24"/>
        </w:rPr>
        <w:tab/>
      </w:r>
      <w:r w:rsidR="00531C8C">
        <w:rPr>
          <w:rFonts w:hAnsi="Times New Roman" w:ascii="Times New Roman"/>
          <w:bCs/>
          <w:sz w:val="24"/>
          <w:szCs w:val="24"/>
        </w:rPr>
        <w:t xml:space="preserve">Nije bilo osporenih tražbina. </w:t>
      </w:r>
    </w:p>
    <w:p w:rsidRDefault="00D674E8" w:rsidP="00D674E8" w:rsidR="00D674E8" w:rsidRPr="00D674E8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D674E8" w:rsidP="00D674E8" w:rsidR="00D674E8" w:rsidRPr="00D674E8">
      <w:pPr>
        <w:jc w:val="both"/>
        <w:rPr>
          <w:rFonts w:hAnsi="Times New Roman" w:ascii="Times New Roman"/>
          <w:bCs/>
          <w:sz w:val="24"/>
          <w:szCs w:val="24"/>
        </w:rPr>
      </w:pPr>
      <w:r w:rsidRPr="00D674E8">
        <w:rPr>
          <w:rFonts w:hAnsi="Times New Roman" w:ascii="Times New Roman"/>
          <w:bCs/>
          <w:sz w:val="24"/>
          <w:szCs w:val="24"/>
        </w:rPr>
        <w:tab/>
        <w:t>Slijedom navedenog a temeljem članka 71. stavak 2.</w:t>
      </w:r>
      <w:r w:rsidR="00531C8C">
        <w:rPr>
          <w:rFonts w:hAnsi="Times New Roman" w:ascii="Times New Roman"/>
          <w:bCs/>
          <w:sz w:val="24"/>
          <w:szCs w:val="24"/>
        </w:rPr>
        <w:t xml:space="preserve"> i  </w:t>
      </w:r>
      <w:r w:rsidRPr="00D674E8">
        <w:rPr>
          <w:rFonts w:hAnsi="Times New Roman" w:ascii="Times New Roman"/>
          <w:bCs/>
          <w:sz w:val="24"/>
          <w:szCs w:val="24"/>
        </w:rPr>
        <w:t xml:space="preserve">177. stavak 1. i </w:t>
      </w:r>
      <w:r w:rsidR="00531C8C">
        <w:rPr>
          <w:rFonts w:hAnsi="Times New Roman" w:ascii="Times New Roman"/>
          <w:bCs/>
          <w:sz w:val="24"/>
          <w:szCs w:val="24"/>
        </w:rPr>
        <w:t>3</w:t>
      </w:r>
      <w:r w:rsidRPr="00D674E8">
        <w:rPr>
          <w:rFonts w:hAnsi="Times New Roman" w:ascii="Times New Roman"/>
          <w:bCs/>
          <w:sz w:val="24"/>
          <w:szCs w:val="24"/>
        </w:rPr>
        <w:t>. SZ riješeno je kao u izreci.</w:t>
      </w: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</w:p>
    <w:p w:rsidRDefault="001E4E5F" w:rsidP="00E8366C" w:rsidR="00E8366C" w:rsidRPr="009D6629">
      <w:pPr>
        <w:jc w:val="center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U </w:t>
      </w:r>
      <w:r w:rsidR="009D6629">
        <w:rPr>
          <w:rFonts w:hAnsi="Times New Roman" w:ascii="Times New Roman"/>
          <w:sz w:val="24"/>
          <w:szCs w:val="24"/>
        </w:rPr>
        <w:t>Zagrebu</w:t>
      </w:r>
      <w:r w:rsidR="00EF2AC0" w:rsidRPr="009D6629">
        <w:rPr>
          <w:rFonts w:hAnsi="Times New Roman" w:ascii="Times New Roman"/>
          <w:sz w:val="24"/>
          <w:szCs w:val="24"/>
        </w:rPr>
        <w:t xml:space="preserve">, </w:t>
      </w:r>
      <w:r w:rsidR="00D674E8">
        <w:rPr>
          <w:rFonts w:hAnsi="Times New Roman" w:ascii="Times New Roman"/>
          <w:sz w:val="24"/>
          <w:szCs w:val="24"/>
        </w:rPr>
        <w:t>10. rujna</w:t>
      </w:r>
      <w:r w:rsidR="008069BC" w:rsidRPr="009D6629">
        <w:rPr>
          <w:rFonts w:hAnsi="Times New Roman" w:ascii="Times New Roman"/>
          <w:sz w:val="24"/>
          <w:szCs w:val="24"/>
        </w:rPr>
        <w:t xml:space="preserve"> 201</w:t>
      </w:r>
      <w:r w:rsidR="009610FE">
        <w:rPr>
          <w:rFonts w:hAnsi="Times New Roman" w:ascii="Times New Roman"/>
          <w:sz w:val="24"/>
          <w:szCs w:val="24"/>
        </w:rPr>
        <w:t>5</w:t>
      </w:r>
      <w:r w:rsidR="008069BC" w:rsidRPr="009D6629">
        <w:rPr>
          <w:rFonts w:hAnsi="Times New Roman" w:ascii="Times New Roman"/>
          <w:sz w:val="24"/>
          <w:szCs w:val="24"/>
        </w:rPr>
        <w:t>.</w:t>
      </w:r>
      <w:r w:rsidR="00C34FDD" w:rsidRPr="009D6629">
        <w:rPr>
          <w:rFonts w:hAnsi="Times New Roman" w:ascii="Times New Roman"/>
          <w:sz w:val="24"/>
          <w:szCs w:val="24"/>
        </w:rPr>
        <w:t xml:space="preserve"> </w:t>
      </w:r>
    </w:p>
    <w:p w:rsidRDefault="00EB1EE5" w:rsidP="001E4E5F" w:rsidR="00EB1EE5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FB718B" w:rsidR="00B06605" w:rsidRPr="009D6629">
      <w:pPr>
        <w:ind w:left="705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D6629">
        <w:rPr>
          <w:rFonts w:hAnsi="Times New Roman" w:ascii="Times New Roman"/>
          <w:sz w:val="24"/>
          <w:szCs w:val="24"/>
        </w:rPr>
        <w:t xml:space="preserve">                           </w:t>
      </w:r>
      <w:r w:rsidRPr="009D6629">
        <w:rPr>
          <w:rFonts w:hAnsi="Times New Roman" w:ascii="Times New Roman"/>
          <w:sz w:val="24"/>
          <w:szCs w:val="24"/>
        </w:rPr>
        <w:t>S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U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D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A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C:</w:t>
      </w:r>
    </w:p>
    <w:p w:rsidRDefault="00FB718B" w:rsidP="001E4E5F" w:rsidR="009610FE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B749B" w:rsidRPr="009D6629">
        <w:rPr>
          <w:rFonts w:hAnsi="Times New Roman" w:ascii="Times New Roman"/>
          <w:sz w:val="24"/>
          <w:szCs w:val="24"/>
        </w:rPr>
        <w:t xml:space="preserve">  </w:t>
      </w:r>
      <w:r w:rsidR="004E0BFA" w:rsidRPr="009D6629">
        <w:rPr>
          <w:rFonts w:hAnsi="Times New Roman" w:ascii="Times New Roman"/>
          <w:sz w:val="24"/>
          <w:szCs w:val="24"/>
        </w:rPr>
        <w:t xml:space="preserve">     </w:t>
      </w:r>
      <w:r w:rsidR="000664AF" w:rsidRPr="009D6629">
        <w:rPr>
          <w:rFonts w:hAnsi="Times New Roman" w:ascii="Times New Roman"/>
          <w:sz w:val="24"/>
          <w:szCs w:val="24"/>
        </w:rPr>
        <w:t xml:space="preserve">                   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="00DB6122" w:rsidRPr="009D6629">
        <w:rPr>
          <w:rFonts w:hAnsi="Times New Roman" w:ascii="Times New Roman"/>
          <w:sz w:val="24"/>
          <w:szCs w:val="24"/>
        </w:rPr>
        <w:t xml:space="preserve">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MIHAEL KOVAČIĆ</w:t>
      </w:r>
      <w:r w:rsidR="000B6C6B">
        <w:rPr>
          <w:rFonts w:hAnsi="Times New Roman" w:ascii="Times New Roman"/>
          <w:sz w:val="24"/>
          <w:szCs w:val="24"/>
        </w:rPr>
        <w:t>, v.r.</w:t>
      </w:r>
      <w:r w:rsidR="00676A07" w:rsidRPr="009D6629">
        <w:rPr>
          <w:rFonts w:hAnsi="Times New Roman" w:ascii="Times New Roman"/>
          <w:sz w:val="24"/>
          <w:szCs w:val="24"/>
        </w:rPr>
        <w:tab/>
      </w:r>
    </w:p>
    <w:p w:rsidRDefault="009610FE" w:rsidP="001E4E5F" w:rsidR="009610FE">
      <w:pPr>
        <w:jc w:val="both"/>
        <w:rPr>
          <w:rFonts w:hAnsi="Times New Roman" w:ascii="Times New Roman"/>
          <w:sz w:val="24"/>
          <w:szCs w:val="24"/>
        </w:rPr>
      </w:pPr>
    </w:p>
    <w:p w:rsidRDefault="009610FE" w:rsidP="001E4E5F" w:rsidR="009610FE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Pravna pouka:</w:t>
      </w:r>
    </w:p>
    <w:p w:rsidRDefault="009610FE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767483" w:rsidRPr="009D6629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="00767483" w:rsidRPr="009D6629">
        <w:rPr>
          <w:rFonts w:hAnsi="Times New Roman" w:ascii="Times New Roman"/>
          <w:sz w:val="24"/>
          <w:szCs w:val="24"/>
        </w:rPr>
        <w:t xml:space="preserve"> pravo na žalbu ima svaki vjerovnik u dijelu koji se tiče njegove prijavljene tražbine o</w:t>
      </w:r>
      <w:r w:rsidR="00E90960" w:rsidRPr="009D6629">
        <w:rPr>
          <w:rFonts w:hAnsi="Times New Roman" w:ascii="Times New Roman"/>
          <w:sz w:val="24"/>
          <w:szCs w:val="24"/>
        </w:rPr>
        <w:t xml:space="preserve">dnosno tražbine koju je osporio te stečajni upravitelj. </w:t>
      </w:r>
      <w:r w:rsidR="00767483" w:rsidRPr="009D6629">
        <w:rPr>
          <w:rFonts w:hAnsi="Times New Roman" w:ascii="Times New Roman"/>
          <w:sz w:val="24"/>
          <w:szCs w:val="24"/>
        </w:rPr>
        <w:t xml:space="preserve">Žalba se podnosi </w:t>
      </w:r>
      <w:r w:rsidR="001141F9" w:rsidRPr="009D6629">
        <w:rPr>
          <w:rFonts w:hAnsi="Times New Roman" w:ascii="Times New Roman"/>
          <w:sz w:val="24"/>
          <w:szCs w:val="24"/>
        </w:rPr>
        <w:t xml:space="preserve">ovome sudu </w:t>
      </w:r>
      <w:r w:rsidR="00767483" w:rsidRPr="009D6629">
        <w:rPr>
          <w:rFonts w:hAnsi="Times New Roman" w:ascii="Times New Roman"/>
          <w:sz w:val="24"/>
          <w:szCs w:val="24"/>
        </w:rPr>
        <w:t>u roku od 8 dana od dana dostave izvatka iz rješenja</w:t>
      </w:r>
      <w:r w:rsidR="001141F9" w:rsidRPr="009D6629">
        <w:rPr>
          <w:rFonts w:hAnsi="Times New Roman" w:ascii="Times New Roman"/>
          <w:sz w:val="24"/>
          <w:szCs w:val="24"/>
        </w:rPr>
        <w:t xml:space="preserve">. </w:t>
      </w:r>
    </w:p>
    <w:p w:rsidRDefault="00767483" w:rsidP="00767483" w:rsidR="00767483">
      <w:pPr>
        <w:jc w:val="both"/>
        <w:rPr>
          <w:rFonts w:hAnsi="Times New Roman" w:ascii="Times New Roman"/>
          <w:sz w:val="24"/>
          <w:szCs w:val="24"/>
        </w:rPr>
      </w:pPr>
    </w:p>
    <w:p w:rsidRDefault="000B6C6B" w:rsidP="00767483" w:rsidR="000B6C6B">
      <w:pPr>
        <w:jc w:val="both"/>
        <w:rPr>
          <w:rFonts w:hAnsi="Times New Roman" w:ascii="Times New Roman"/>
          <w:sz w:val="24"/>
          <w:szCs w:val="24"/>
        </w:rPr>
      </w:pPr>
    </w:p>
    <w:p w:rsidRDefault="000B6C6B" w:rsidP="00767483" w:rsidR="000B6C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0B6C6B" w:rsidP="00767483" w:rsidR="000B6C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0B6C6B" w:rsidP="00767483" w:rsidR="000B6C6B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0B6C6B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0B6C6B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5E772C" w:rsidP="001E4E5F" w:rsidR="00D373D4" w:rsidRPr="000B6C6B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0B6C6B">
        <w:rPr>
          <w:rFonts w:hAnsi="Times New Roman" w:ascii="Times New Roman"/>
          <w:color w:themeColor="background1" w:val="FFFFFF"/>
          <w:sz w:val="24"/>
          <w:szCs w:val="24"/>
        </w:rPr>
        <w:t>1</w:t>
      </w:r>
      <w:r w:rsidR="0003267D" w:rsidRPr="000B6C6B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B6554E" w:rsidRPr="000B6C6B">
        <w:rPr>
          <w:rFonts w:hAnsi="Times New Roman" w:ascii="Times New Roman"/>
          <w:color w:themeColor="background1" w:val="FFFFFF"/>
          <w:sz w:val="24"/>
          <w:szCs w:val="24"/>
        </w:rPr>
        <w:t>Stečajnom upravitelju</w:t>
      </w:r>
      <w:r w:rsidR="00D674E8" w:rsidRPr="000B6C6B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5E772C" w:rsidP="00EB1EE5" w:rsidR="00C34FDD" w:rsidRPr="000B6C6B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0B6C6B">
        <w:rPr>
          <w:rFonts w:hAnsi="Times New Roman" w:ascii="Times New Roman"/>
          <w:color w:themeColor="background1" w:val="FFFFFF"/>
          <w:sz w:val="24"/>
          <w:szCs w:val="24"/>
        </w:rPr>
        <w:t>2</w:t>
      </w:r>
      <w:r w:rsidR="00D373D4" w:rsidRPr="000B6C6B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D674E8" w:rsidRPr="000B6C6B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767483" w:rsidRPr="000B6C6B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D674E8" w:rsidP="00EB1EE5" w:rsidR="00D674E8" w:rsidRPr="000B6C6B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D674E8" w:rsidP="00EB1EE5" w:rsidR="00D674E8" w:rsidRPr="000B6C6B">
      <w:pPr>
        <w:jc w:val="both"/>
        <w:rPr>
          <w:rFonts w:hAnsi="Times New Roman" w:ascii="Times New Roman"/>
          <w:color w:themeColor="background1" w:val="FFFFFF"/>
        </w:rPr>
      </w:pPr>
      <w:r w:rsidRPr="000B6C6B">
        <w:rPr>
          <w:rFonts w:hAnsi="Times New Roman" w:ascii="Times New Roman"/>
          <w:color w:themeColor="background1" w:val="FFFFFF"/>
        </w:rPr>
        <w:t>NK:</w:t>
      </w:r>
    </w:p>
    <w:p w:rsidRDefault="00D674E8" w:rsidP="00EB1EE5" w:rsidR="00D674E8" w:rsidRPr="000B6C6B">
      <w:pPr>
        <w:jc w:val="both"/>
        <w:rPr>
          <w:rFonts w:hAnsi="Times New Roman" w:ascii="Times New Roman"/>
          <w:color w:themeColor="background1" w:val="FFFFFF"/>
        </w:rPr>
      </w:pPr>
      <w:r w:rsidRPr="000B6C6B">
        <w:rPr>
          <w:rFonts w:hAnsi="Times New Roman" w:ascii="Times New Roman"/>
          <w:color w:themeColor="background1" w:val="FFFFFF"/>
        </w:rPr>
        <w:t>1. Nepravomoćno</w:t>
      </w:r>
    </w:p>
    <w:p w:rsidRDefault="00D674E8" w:rsidP="00EB1EE5" w:rsidR="00D674E8" w:rsidRPr="000B6C6B">
      <w:pPr>
        <w:jc w:val="both"/>
        <w:rPr>
          <w:rFonts w:hAnsi="Times New Roman" w:ascii="Times New Roman"/>
          <w:color w:themeColor="background1" w:val="FFFFFF"/>
        </w:rPr>
      </w:pPr>
      <w:r w:rsidRPr="000B6C6B">
        <w:rPr>
          <w:rFonts w:hAnsi="Times New Roman" w:ascii="Times New Roman"/>
          <w:color w:themeColor="background1" w:val="FFFFFF"/>
        </w:rPr>
        <w:t>2. kal. 6 mj.</w:t>
      </w:r>
    </w:p>
    <w:sectPr w:rsidSect="003F0FFC" w:rsidR="00D674E8" w:rsidRPr="000B6C6B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799" w:rsidR="00946799">
      <w:r>
        <w:separator/>
      </w:r>
    </w:p>
  </w:endnote>
  <w:endnote w:id="0" w:type="continuationSeparator">
    <w:p w:rsidRDefault="00946799" w:rsidR="00946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799" w:rsidR="00946799">
      <w:r>
        <w:separator/>
      </w:r>
    </w:p>
  </w:footnote>
  <w:footnote w:id="0" w:type="continuationSeparator">
    <w:p w:rsidRDefault="00946799" w:rsidR="009467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7816" w:rsidR="00B178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 w:rsidRPr="009D6629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9D6629">
      <w:rPr>
        <w:rStyle w:val="Brojstranice"/>
        <w:rFonts w:hAnsi="Times New Roman" w:ascii="Times New Roman"/>
      </w:rPr>
      <w:t xml:space="preserve">- </w:t>
    </w:r>
    <w:r w:rsidRPr="009D6629">
      <w:rPr>
        <w:rStyle w:val="Brojstranice"/>
        <w:rFonts w:hAnsi="Times New Roman" w:ascii="Times New Roman"/>
      </w:rPr>
      <w:fldChar w:fldCharType="begin"/>
    </w:r>
    <w:r w:rsidRPr="009D6629">
      <w:rPr>
        <w:rStyle w:val="Brojstranice"/>
        <w:rFonts w:hAnsi="Times New Roman" w:ascii="Times New Roman"/>
      </w:rPr>
      <w:instrText xml:space="preserve">PAGE  </w:instrText>
    </w:r>
    <w:r w:rsidRPr="009D6629">
      <w:rPr>
        <w:rStyle w:val="Brojstranice"/>
        <w:rFonts w:hAnsi="Times New Roman" w:ascii="Times New Roman"/>
      </w:rPr>
      <w:fldChar w:fldCharType="separate"/>
    </w:r>
    <w:r w:rsidR="00564FF1">
      <w:rPr>
        <w:rStyle w:val="Brojstranice"/>
        <w:rFonts w:hAnsi="Times New Roman" w:ascii="Times New Roman"/>
        <w:noProof/>
      </w:rPr>
      <w:t>2</w:t>
    </w:r>
    <w:r w:rsidRPr="009D6629">
      <w:rPr>
        <w:rStyle w:val="Brojstranice"/>
        <w:rFonts w:hAnsi="Times New Roman" w:ascii="Times New Roman"/>
      </w:rPr>
      <w:fldChar w:fldCharType="end"/>
    </w:r>
    <w:r w:rsidRPr="009D6629">
      <w:rPr>
        <w:rStyle w:val="Brojstranice"/>
        <w:rFonts w:hAnsi="Times New Roman" w:ascii="Times New Roman"/>
      </w:rPr>
      <w:t xml:space="preserve"> -</w:t>
    </w:r>
  </w:p>
  <w:p w:rsidRDefault="00B17816" w:rsidP="009610FE" w:rsidR="00B17816">
    <w:pPr>
      <w:jc w:val="right"/>
    </w:pPr>
    <w:r w:rsidRPr="009D6629">
      <w:rPr>
        <w:rFonts w:hAnsi="Times New Roman" w:ascii="Times New Roman"/>
      </w:rPr>
      <w:t>3 St-</w:t>
    </w:r>
    <w:r w:rsidR="00D674E8">
      <w:rPr>
        <w:rFonts w:hAnsi="Times New Roman" w:ascii="Times New Roman"/>
      </w:rPr>
      <w:t>1094/14</w:t>
    </w:r>
    <w:r w:rsidR="000B6C6B">
      <w:rPr>
        <w:rFonts w:hAnsi="Times New Roman" w:ascii="Times New Roman"/>
      </w:rPr>
      <w:t>-31</w:t>
    </w:r>
  </w:p>
  <w:p w:rsidRDefault="00B17816" w:rsidR="00B1781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R="00B17816">
    <w:pPr>
      <w:pStyle w:val="Zaglavlje"/>
    </w:pPr>
  </w:p>
  <w:p w:rsidRDefault="00B17816" w:rsidR="00B17816">
    <w:pPr>
      <w:pStyle w:val="Zaglavlje"/>
    </w:pPr>
  </w:p>
  <w:p w:rsidRDefault="00B17816" w:rsidR="00B1781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6AD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9084C"/>
    <w:rsid w:val="000A3AC6"/>
    <w:rsid w:val="000B6C6B"/>
    <w:rsid w:val="000D34A4"/>
    <w:rsid w:val="000D642A"/>
    <w:rsid w:val="000E786A"/>
    <w:rsid w:val="00110294"/>
    <w:rsid w:val="001141F9"/>
    <w:rsid w:val="00134265"/>
    <w:rsid w:val="00145935"/>
    <w:rsid w:val="00152BDA"/>
    <w:rsid w:val="00165994"/>
    <w:rsid w:val="00173990"/>
    <w:rsid w:val="001834AE"/>
    <w:rsid w:val="001918F3"/>
    <w:rsid w:val="0019658F"/>
    <w:rsid w:val="00197A2C"/>
    <w:rsid w:val="001D2FA0"/>
    <w:rsid w:val="001E4E5F"/>
    <w:rsid w:val="00207B14"/>
    <w:rsid w:val="00235AAE"/>
    <w:rsid w:val="00241F04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6341C"/>
    <w:rsid w:val="0037121D"/>
    <w:rsid w:val="003B63FD"/>
    <w:rsid w:val="003C6959"/>
    <w:rsid w:val="003F0FFC"/>
    <w:rsid w:val="00405993"/>
    <w:rsid w:val="00421DF0"/>
    <w:rsid w:val="004233F7"/>
    <w:rsid w:val="00435DB6"/>
    <w:rsid w:val="00446967"/>
    <w:rsid w:val="00473DB3"/>
    <w:rsid w:val="00475E64"/>
    <w:rsid w:val="0049526A"/>
    <w:rsid w:val="004976A1"/>
    <w:rsid w:val="004A01AE"/>
    <w:rsid w:val="004C0ED9"/>
    <w:rsid w:val="004C6B88"/>
    <w:rsid w:val="004E0BFA"/>
    <w:rsid w:val="0050243E"/>
    <w:rsid w:val="005272EF"/>
    <w:rsid w:val="00531C8C"/>
    <w:rsid w:val="00564FF1"/>
    <w:rsid w:val="00575AA2"/>
    <w:rsid w:val="005764D5"/>
    <w:rsid w:val="005774B3"/>
    <w:rsid w:val="005C3453"/>
    <w:rsid w:val="005D5367"/>
    <w:rsid w:val="005E772C"/>
    <w:rsid w:val="005F3910"/>
    <w:rsid w:val="0061156F"/>
    <w:rsid w:val="006235E3"/>
    <w:rsid w:val="006368F5"/>
    <w:rsid w:val="00676A07"/>
    <w:rsid w:val="006824AB"/>
    <w:rsid w:val="006855B2"/>
    <w:rsid w:val="00685DD9"/>
    <w:rsid w:val="006B427D"/>
    <w:rsid w:val="006B5783"/>
    <w:rsid w:val="006C03AD"/>
    <w:rsid w:val="006C081D"/>
    <w:rsid w:val="006D1132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E9B"/>
    <w:rsid w:val="007E687B"/>
    <w:rsid w:val="008069BC"/>
    <w:rsid w:val="00807B1F"/>
    <w:rsid w:val="00841F3D"/>
    <w:rsid w:val="00854BE1"/>
    <w:rsid w:val="00862700"/>
    <w:rsid w:val="00875068"/>
    <w:rsid w:val="00881589"/>
    <w:rsid w:val="00890596"/>
    <w:rsid w:val="00896490"/>
    <w:rsid w:val="008A1B6B"/>
    <w:rsid w:val="008A4B1D"/>
    <w:rsid w:val="008D177B"/>
    <w:rsid w:val="008F569D"/>
    <w:rsid w:val="0090223B"/>
    <w:rsid w:val="00902FE2"/>
    <w:rsid w:val="00946799"/>
    <w:rsid w:val="00950EFB"/>
    <w:rsid w:val="00953DED"/>
    <w:rsid w:val="00957111"/>
    <w:rsid w:val="009610FE"/>
    <w:rsid w:val="00963F34"/>
    <w:rsid w:val="009655BD"/>
    <w:rsid w:val="00967689"/>
    <w:rsid w:val="00981BDB"/>
    <w:rsid w:val="009A4C3B"/>
    <w:rsid w:val="009B749B"/>
    <w:rsid w:val="009C06B7"/>
    <w:rsid w:val="009C1009"/>
    <w:rsid w:val="009C4A6A"/>
    <w:rsid w:val="009C6833"/>
    <w:rsid w:val="009D0ED3"/>
    <w:rsid w:val="009D6629"/>
    <w:rsid w:val="009E0912"/>
    <w:rsid w:val="009E0DB5"/>
    <w:rsid w:val="00A21522"/>
    <w:rsid w:val="00A24F25"/>
    <w:rsid w:val="00A26151"/>
    <w:rsid w:val="00A26EAF"/>
    <w:rsid w:val="00A5430A"/>
    <w:rsid w:val="00A56F4A"/>
    <w:rsid w:val="00A709F0"/>
    <w:rsid w:val="00A936D7"/>
    <w:rsid w:val="00AA0C7F"/>
    <w:rsid w:val="00AB314A"/>
    <w:rsid w:val="00AC4626"/>
    <w:rsid w:val="00B06605"/>
    <w:rsid w:val="00B17816"/>
    <w:rsid w:val="00B30032"/>
    <w:rsid w:val="00B330D1"/>
    <w:rsid w:val="00B3404E"/>
    <w:rsid w:val="00B472C2"/>
    <w:rsid w:val="00B52A3A"/>
    <w:rsid w:val="00B6554E"/>
    <w:rsid w:val="00B70980"/>
    <w:rsid w:val="00B74D7B"/>
    <w:rsid w:val="00B759BA"/>
    <w:rsid w:val="00B90F77"/>
    <w:rsid w:val="00B96157"/>
    <w:rsid w:val="00BB128D"/>
    <w:rsid w:val="00BB40FF"/>
    <w:rsid w:val="00BC01F7"/>
    <w:rsid w:val="00BF65A2"/>
    <w:rsid w:val="00C16795"/>
    <w:rsid w:val="00C34FDD"/>
    <w:rsid w:val="00C646FF"/>
    <w:rsid w:val="00C80143"/>
    <w:rsid w:val="00CA22FE"/>
    <w:rsid w:val="00CA4666"/>
    <w:rsid w:val="00CE6259"/>
    <w:rsid w:val="00CF5032"/>
    <w:rsid w:val="00D00B0D"/>
    <w:rsid w:val="00D32F2E"/>
    <w:rsid w:val="00D373D4"/>
    <w:rsid w:val="00D41EC4"/>
    <w:rsid w:val="00D44FAA"/>
    <w:rsid w:val="00D61D33"/>
    <w:rsid w:val="00D674E8"/>
    <w:rsid w:val="00D74871"/>
    <w:rsid w:val="00D84175"/>
    <w:rsid w:val="00DA0460"/>
    <w:rsid w:val="00DB085A"/>
    <w:rsid w:val="00DB2769"/>
    <w:rsid w:val="00DB6122"/>
    <w:rsid w:val="00DD5ED0"/>
    <w:rsid w:val="00DD7B24"/>
    <w:rsid w:val="00DE460D"/>
    <w:rsid w:val="00DE46AD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77E59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564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F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F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F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F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564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F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F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F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F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</izvorni_sadrzaj>
    <derivirana_varijabla naziv="DomainObject.Predmet.StrankaFormated_1">  MINISTARSTVO FINANCIJA-POREZNA UPRAVA zastupanog po punomoćniku ŽUPANIJSKO DRŽAVNO ODVJETNIŠTVO U ZAGREBU</derivirana_varijabla>
  </DomainObject.Predmet.StrankaFormated>
  <DomainObject.Predmet.StrankaFormatedOIB>
    <izvorni_sadrzaj>  MINISTARSTVO FINANCIJA-POREZNA UPRAVA, OIB 18683136487 zastupanog po punomoćniku ŽUPANIJSKO DRŽAVNO ODVJETNIŠTVO U ZAGREBU</izvorni_sadrzaj>
    <derivirana_varijabla naziv="DomainObject.Predmet.StrankaFormatedOIB_1">  MINISTARSTVO FINANCIJA-POREZNA UPRAVA, OIB 18683136487 zastupanog po punomoćniku ŽUPANIJSKO DRŽAVNO ODVJETNIŠTVO U ZAGREBU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</izvorni_sadrzaj>
    <derivirana_varijabla naziv="DomainObject.Predmet.StrankaFormatedWithAdress_1"> MINISTARSTVO FINANCIJA-POREZNA UPRAVA, Av. Dubrovnik 32, 10000 Zagreb zastupanog po punomoćniku ŽUPANIJSKO DRŽAVNO ODVJETNIŠTVO U ZAGREBU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</izvorni_sadrzaj>
    <derivirana_varijabla naziv="DomainObject.Predmet.StrankaFormatedWithAdressOIB_1"> MINISTARSTVO FINANCIJA-POREZNA UPRAVA, OIB 18683136487, Av. Dubrovnik 32, 10000 Zagreb zastupanog po punomoćniku ŽUPANIJSKO DRŽAVNO ODVJETNIŠTVO U ZAGREBU</derivirana_varijabla>
  </DomainObject.Predmet.StrankaFormatedWithAdressOIB>
  <DomainObject.Predmet.StrankaWithAdress>
    <izvorni_sadrzaj>MINISTARSTVO FINANCIJA-POREZNA UPRAVA Av. Dubrovnik 32,10000 Zagreb</izvorni_sadrzaj>
    <derivirana_varijabla naziv="DomainObject.Predmet.StrankaWithAdress_1">MINISTARSTVO FINANCIJA-POREZNA UPRAVA Av. Dubrovnik 32,10000 Zagreb</derivirana_varijabla>
  </DomainObject.Predmet.StrankaWithAdress>
  <DomainObject.Predmet.StrankaWithAdressOIB>
    <izvorni_sadrzaj>MINISTARSTVO FINANCIJA-POREZNA UPRAVA, OIB 18683136487, Av. Dubrovnik 32,10000 Zagreb</izvorni_sadrzaj>
    <derivirana_varijabla naziv="DomainObject.Predmet.StrankaWithAdressOIB_1">MINISTARSTVO FINANCIJA-POREZNA UPRAVA, OIB 18683136487, Av. Dubrovnik 32,10000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</izvorni_sadrzaj>
    <derivirana_varijabla naziv="DomainObject.Predmet.StrankaListFormated_1">
      <item>MINISTARSTVO FINANCIJA-POREZNA UPRAVA zastupanog po punomoćniku ŽUPANIJSKO DRŽAVNO ODVJETNIŠTVO U ZAGREBU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</izvorni_sadrzaj>
    <derivirana_varijabla naziv="DomainObject.Predmet.StrankaListFormatedOIB_1">
      <item>MINISTARSTVO FINANCIJA-POREZNA UPRAVA, OIB 18683136487 zastupanog po punomoćniku ŽUPANIJSKO DRŽAVNO ODVJETNIŠTVO U ZAGREBU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</izvorni_sadrzaj>
    <derivirana_varijabla naziv="DomainObject.Predmet.StrankaIDrugiAdressOIB_1">MINISTARSTVO FINANCIJA-POREZNA UPRAVA, OIB 18683136487, Av. Dubrovnik 32, 10000 Zagreb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</izvorni_sadrzaj>
    <derivirana_varijabla naziv="DomainObject.Predmet.SudioniciListNazivOIB_1">
      <item>, OIB 18683136487</item>
      <item>, OIB 52634238587</item>
      <item>, OIB 51746471819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1851</properties:Characters>
  <properties:Lines>92</properties:Lines>
  <properties:Paragraphs>54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2015-10-01T08:00:00Z</dcterms:created>
  <dc:creator>Mihael Kovačić</dc:creator>
  <cp:lastModifiedBy>Sonja Pilić</cp:lastModifiedBy>
  <cp:lastPrinted>2015-10-01T08:05:00Z</cp:lastPrinted>
  <dcterms:modified xmlns:xsi="http://www.w3.org/2001/XMLSchema-instance" xsi:type="dcterms:W3CDTF">2015-10-01T08:08:00Z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