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a560" w14:paraId="a6aa560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</w:t>
      </w:r>
      <w:r w:rsidR="00377E90">
        <w:t>-</w:t>
      </w:r>
      <w:r w:rsidR="006155D6">
        <w:t>3</w:t>
      </w:r>
      <w:r w:rsidR="00021850">
        <w:t>058</w:t>
      </w:r>
      <w:r w:rsidR="006C325F">
        <w:t>/2018</w:t>
      </w:r>
      <w:r w:rsidR="00322A8D">
        <w:t>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021850">
        <w:t>19</w:t>
      </w:r>
      <w:r w:rsidR="0043089F">
        <w:t>. ožujka</w:t>
      </w:r>
      <w:r w:rsidR="0081330E">
        <w:t xml:space="preserve"> 2019.</w:t>
      </w:r>
      <w:r>
        <w:t>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D3D7E" w:rsidR="000D3D7E">
      <w:pPr>
        <w:jc w:val="both"/>
      </w:pPr>
      <w:r>
        <w:t xml:space="preserve">I           Za dužnika </w:t>
      </w:r>
      <w:r w:rsidR="00021850">
        <w:t xml:space="preserve">KOBRA-JEANS </w:t>
      </w:r>
      <w:r w:rsidR="00920B3F" w:rsidRPr="00920B3F">
        <w:t>d.o.o.</w:t>
      </w:r>
      <w:r w:rsidR="002547E9">
        <w:t xml:space="preserve">, OIB </w:t>
      </w:r>
      <w:r w:rsidR="005A0A1D" w:rsidRPr="005A0A1D">
        <w:t>04085078738</w:t>
      </w:r>
      <w:r w:rsidR="002547E9">
        <w:t xml:space="preserve">, </w:t>
      </w:r>
      <w:r w:rsidR="005A0A1D">
        <w:t>Brezovica,</w:t>
      </w:r>
      <w:r w:rsidR="0043089F">
        <w:t xml:space="preserve"> </w:t>
      </w:r>
      <w:r w:rsidR="005A0A1D">
        <w:t>Zadvorska 41e.</w:t>
      </w:r>
    </w:p>
    <w:p w:rsidRDefault="00734BAD" w:rsidP="001A5D1F" w:rsidR="00734BA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5A0A1D">
        <w:t>99.781,87</w:t>
      </w:r>
      <w:r w:rsidR="00377E90">
        <w:t xml:space="preserve"> 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021850">
        <w:t>19</w:t>
      </w:r>
      <w:r w:rsidR="00067856">
        <w:t>. ožujka</w:t>
      </w:r>
      <w:r w:rsidR="0081330E">
        <w:t xml:space="preserve"> 2019</w:t>
      </w:r>
      <w:r w:rsidR="00361F1A">
        <w:t>.</w:t>
      </w:r>
    </w:p>
    <w:p w:rsidRDefault="00422F97" w:rsidP="00067856" w:rsidR="00451D82" w:rsidRPr="003D78D9">
      <w:pPr>
        <w:ind w:left="4956"/>
        <w:jc w:val="right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451D82" w:rsidRPr="003D78D9">
        <w:t xml:space="preserve">SUDAC: </w:t>
      </w:r>
    </w:p>
    <w:p w:rsidRDefault="00451D82" w:rsidP="005A0A1D" w:rsidR="008054B7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 w:rsidR="006C0C89">
        <w:t xml:space="preserve"> </w:t>
      </w:r>
      <w:r w:rsidR="005A0A1D">
        <w:t xml:space="preserve">v.r </w:t>
      </w:r>
    </w:p>
    <w:p w:rsidRDefault="005A0A1D" w:rsidP="005A0A1D" w:rsidR="005A0A1D">
      <w:pPr>
        <w:jc w:val="right"/>
      </w:pPr>
    </w:p>
    <w:p w:rsidRDefault="005A0A1D" w:rsidP="002D220A" w:rsidR="005A0A1D">
      <w:pPr>
        <w:pStyle w:val="Bezproreda1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ovl. službenik</w:t>
      </w:r>
    </w:p>
    <w:p w:rsidRDefault="005A0A1D" w:rsidP="002D220A" w:rsidR="005A0A1D">
      <w:pPr>
        <w:pStyle w:val="Bezproreda1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Lea Bendić </w:t>
      </w:r>
    </w:p>
    <w:p w:rsidRDefault="005A0A1D" w:rsidP="002D220A" w:rsidR="005A0A1D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5A0A1D" w:rsidP="005A0A1D" w:rsidR="005A0A1D" w:rsidRPr="003D78D9">
      <w:pPr>
        <w:jc w:val="right"/>
      </w:pPr>
    </w:p>
    <w:p w:rsidRDefault="00F252AB" w:rsidP="008054B7" w:rsidR="00F252AB">
      <w:pPr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767" w:rsidR="00F33767">
      <w:r>
        <w:separator/>
      </w:r>
    </w:p>
  </w:endnote>
  <w:endnote w:id="0" w:type="continuationSeparator">
    <w:p w:rsidRDefault="00F33767" w:rsidR="00F33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767" w:rsidR="00F33767">
      <w:r>
        <w:separator/>
      </w:r>
    </w:p>
  </w:footnote>
  <w:footnote w:id="0" w:type="continuationSeparator">
    <w:p w:rsidRDefault="00F33767" w:rsidR="00F33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1850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856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4BA"/>
    <w:rsid w:val="000D3D7E"/>
    <w:rsid w:val="000D4D4D"/>
    <w:rsid w:val="000D5210"/>
    <w:rsid w:val="000D6E67"/>
    <w:rsid w:val="000E3FC7"/>
    <w:rsid w:val="000E6F6B"/>
    <w:rsid w:val="000F12FC"/>
    <w:rsid w:val="000F3AA1"/>
    <w:rsid w:val="000F6BA9"/>
    <w:rsid w:val="000F6CE3"/>
    <w:rsid w:val="000F7AD4"/>
    <w:rsid w:val="00102BDC"/>
    <w:rsid w:val="001111AF"/>
    <w:rsid w:val="00113FB2"/>
    <w:rsid w:val="001154E0"/>
    <w:rsid w:val="00121C3F"/>
    <w:rsid w:val="0012404B"/>
    <w:rsid w:val="00125445"/>
    <w:rsid w:val="00126020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4F14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2814"/>
    <w:rsid w:val="001A5D1F"/>
    <w:rsid w:val="001A616B"/>
    <w:rsid w:val="001A7795"/>
    <w:rsid w:val="001B20B3"/>
    <w:rsid w:val="001B25AA"/>
    <w:rsid w:val="001B6F3C"/>
    <w:rsid w:val="001C21A8"/>
    <w:rsid w:val="001C4522"/>
    <w:rsid w:val="001C4AD5"/>
    <w:rsid w:val="001D1DDE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47E9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2A67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77E90"/>
    <w:rsid w:val="003901AA"/>
    <w:rsid w:val="00391575"/>
    <w:rsid w:val="00393AE4"/>
    <w:rsid w:val="00395506"/>
    <w:rsid w:val="003955B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089F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5EED"/>
    <w:rsid w:val="00491AB1"/>
    <w:rsid w:val="004A0F64"/>
    <w:rsid w:val="004B33CC"/>
    <w:rsid w:val="004B406D"/>
    <w:rsid w:val="004B5E7D"/>
    <w:rsid w:val="004C2F1D"/>
    <w:rsid w:val="004E2DE8"/>
    <w:rsid w:val="004E5EC1"/>
    <w:rsid w:val="004E5FC3"/>
    <w:rsid w:val="004F74FA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DC5"/>
    <w:rsid w:val="0059603F"/>
    <w:rsid w:val="00596B42"/>
    <w:rsid w:val="005A0A1D"/>
    <w:rsid w:val="005A2044"/>
    <w:rsid w:val="005B4B8A"/>
    <w:rsid w:val="005B5186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155D6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0C89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779E9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4055"/>
    <w:rsid w:val="007C53CD"/>
    <w:rsid w:val="007C6B24"/>
    <w:rsid w:val="007D4B13"/>
    <w:rsid w:val="007D5DA1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330E"/>
    <w:rsid w:val="008144A5"/>
    <w:rsid w:val="0082011D"/>
    <w:rsid w:val="00820E5B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A3F49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C7F76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0B3F"/>
    <w:rsid w:val="009228FC"/>
    <w:rsid w:val="00923126"/>
    <w:rsid w:val="00925F6A"/>
    <w:rsid w:val="00926858"/>
    <w:rsid w:val="00926B2C"/>
    <w:rsid w:val="00927909"/>
    <w:rsid w:val="00930916"/>
    <w:rsid w:val="00933AC2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56FDE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47321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0E1"/>
    <w:rsid w:val="00F0424A"/>
    <w:rsid w:val="00F06098"/>
    <w:rsid w:val="00F075FA"/>
    <w:rsid w:val="00F07B89"/>
    <w:rsid w:val="00F07FC9"/>
    <w:rsid w:val="00F10C44"/>
    <w:rsid w:val="00F12B23"/>
    <w:rsid w:val="00F252AB"/>
    <w:rsid w:val="00F33767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B6F99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Bezproreda1" w:type="paragraph">
    <w:name w:val="Bez proreda1"/>
    <w:uiPriority w:val="1"/>
    <w:qFormat/>
    <w:rsid w:val="006C0C89"/>
    <w:rPr>
      <w:rFonts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Bezproreda1" w:type="paragraph">
    <w:name w:val="Bez proreda1"/>
    <w:uiPriority w:val="1"/>
    <w:qFormat/>
    <w:rsid w:val="006C0C8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3058</izvorni_sadrzaj>
    <derivirana_varijabla naziv="DomainObject.Predmet.Broj_1">3058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St-3058/2018</izvorni_sadrzaj>
    <derivirana_varijabla naziv="DomainObject.Predmet.OznakaBroj_1">St-3058/2018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KOBRA-JEANS, d.o.o.</izvorni_sadrzaj>
    <derivirana_varijabla naziv="DomainObject.Predmet.ProtustrankaFormated_1">  KOBRA-JEANS, d.o.o.</derivirana_varijabla>
  </DomainObject.Predmet.ProtustrankaFormated>
  <DomainObject.Predmet.ProtustrankaFormatedOIB>
    <izvorni_sadrzaj>  KOBRA-JEANS, d.o.o., OIB 04085078738</izvorni_sadrzaj>
    <derivirana_varijabla naziv="DomainObject.Predmet.ProtustrankaFormatedOIB_1">  KOBRA-JEANS, d.o.o., OIB 04085078738</derivirana_varijabla>
  </DomainObject.Predmet.ProtustrankaFormatedOIB>
  <DomainObject.Predmet.ProtustrankaFormatedWithAdress>
    <izvorni_sadrzaj> KOBRA-JEANS, d.o.o., Zadvorska 41e, 10257 Brezovica</izvorni_sadrzaj>
    <derivirana_varijabla naziv="DomainObject.Predmet.ProtustrankaFormatedWithAdress_1"> KOBRA-JEANS, d.o.o., Zadvorska 41e, 10257 Brezovica</derivirana_varijabla>
  </DomainObject.Predmet.ProtustrankaFormatedWithAdress>
  <DomainObject.Predmet.ProtustrankaFormatedWithAdressOIB>
    <izvorni_sadrzaj> KOBRA-JEANS, d.o.o., OIB 04085078738, Zadvorska 41e, 10257 Brezovica</izvorni_sadrzaj>
    <derivirana_varijabla naziv="DomainObject.Predmet.ProtustrankaFormatedWithAdressOIB_1"> KOBRA-JEANS, d.o.o., OIB 04085078738, Zadvorska 41e, 10257 Brezovica</derivirana_varijabla>
  </DomainObject.Predmet.ProtustrankaFormatedWithAdressOIB>
  <DomainObject.Predmet.ProtustrankaWithAdress>
    <izvorni_sadrzaj>KOBRA-JEANS, d.o.o. Zadvorska 41e, 10257 Brezovica</izvorni_sadrzaj>
    <derivirana_varijabla naziv="DomainObject.Predmet.ProtustrankaWithAdress_1">KOBRA-JEANS, d.o.o. Zadvorska 41e, 10257 Brezovica</derivirana_varijabla>
  </DomainObject.Predmet.ProtustrankaWithAdress>
  <DomainObject.Predmet.ProtustrankaWithAdressOIB>
    <izvorni_sadrzaj>KOBRA-JEANS, d.o.o., OIB 04085078738, Zadvorska 41e, 10257 Brezovica</izvorni_sadrzaj>
    <derivirana_varijabla naziv="DomainObject.Predmet.ProtustrankaWithAdressOIB_1">KOBRA-JEANS, d.o.o., OIB 04085078738, Zadvorska 41e, 10257 Brezovica</derivirana_varijabla>
  </DomainObject.Predmet.ProtustrankaWithAdressOIB>
  <DomainObject.Predmet.ProtustrankaNazivFormated>
    <izvorni_sadrzaj>KOBRA-JEANS, d.o.o.</izvorni_sadrzaj>
    <derivirana_varijabla naziv="DomainObject.Predmet.ProtustrankaNazivFormated_1">KOBRA-JEANS, d.o.o.</derivirana_varijabla>
  </DomainObject.Predmet.ProtustrankaNazivFormated>
  <DomainObject.Predmet.ProtustrankaNazivFormatedOIB>
    <izvorni_sadrzaj>KOBRA-JEANS, d.o.o., OIB 04085078738</izvorni_sadrzaj>
    <derivirana_varijabla naziv="DomainObject.Predmet.ProtustrankaNazivFormatedOIB_1">KOBRA-JEANS, d.o.o., OIB 04085078738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Bendić</izvorni_sadrzaj>
    <derivirana_varijabla naziv="DomainObject.Predmet.Zapisnicar_1">Lea Bendić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KOBRA-JEANS, d.o.o.</item>
    </izvorni_sadrzaj>
    <derivirana_varijabla naziv="DomainObject.Predmet.ProtuStrankaListFormated_1">
      <item>KOBRA-JEANS, d.o.o.</item>
    </derivirana_varijabla>
  </DomainObject.Predmet.ProtuStrankaListFormated>
  <DomainObject.Predmet.ProtuStrankaListFormatedOIB>
    <izvorni_sadrzaj>
      <item>KOBRA-JEANS, d.o.o., OIB 04085078738</item>
    </izvorni_sadrzaj>
    <derivirana_varijabla naziv="DomainObject.Predmet.ProtuStrankaListFormatedOIB_1">
      <item>KOBRA-JEANS, d.o.o., OIB 04085078738</item>
    </derivirana_varijabla>
  </DomainObject.Predmet.ProtuStrankaListFormatedOIB>
  <DomainObject.Predmet.ProtuStrankaListFormatedWithAdress>
    <izvorni_sadrzaj>
      <item>KOBRA-JEANS, d.o.o., Zadvorska 41e, 10257 Brezovica</item>
    </izvorni_sadrzaj>
    <derivirana_varijabla naziv="DomainObject.Predmet.ProtuStrankaListFormatedWithAdress_1">
      <item>KOBRA-JEANS, d.o.o., Zadvorska 41e, 10257 Brezovica</item>
    </derivirana_varijabla>
  </DomainObject.Predmet.ProtuStrankaListFormatedWithAdress>
  <DomainObject.Predmet.ProtuStrankaListFormatedWithAdressOIB>
    <izvorni_sadrzaj>
      <item>KOBRA-JEANS, d.o.o., OIB 04085078738, Zadvorska 41e, 10257 Brezovica</item>
    </izvorni_sadrzaj>
    <derivirana_varijabla naziv="DomainObject.Predmet.ProtuStrankaListFormatedWithAdressOIB_1">
      <item>KOBRA-JEANS, d.o.o., OIB 04085078738, Zadvorska 41e, 10257 Brezovica</item>
    </derivirana_varijabla>
  </DomainObject.Predmet.ProtuStrankaListFormatedWithAdressOIB>
  <DomainObject.Predmet.ProtuStrankaListNazivFormated>
    <izvorni_sadrzaj>
      <item>KOBRA-JEANS, d.o.o.</item>
    </izvorni_sadrzaj>
    <derivirana_varijabla naziv="DomainObject.Predmet.ProtuStrankaListNazivFormated_1">
      <item>KOBRA-JEANS, d.o.o.</item>
    </derivirana_varijabla>
  </DomainObject.Predmet.ProtuStrankaListNazivFormated>
  <DomainObject.Predmet.ProtuStrankaListNazivFormatedOIB>
    <izvorni_sadrzaj>
      <item>KOBRA-JEANS, d.o.o., OIB 04085078738</item>
    </izvorni_sadrzaj>
    <derivirana_varijabla naziv="DomainObject.Predmet.ProtuStrankaListNazivFormatedOIB_1">
      <item>KOBRA-JEANS, d.o.o., OIB 04085078738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KOBRA-JEANS, d.o.o.</izvorni_sadrzaj>
    <derivirana_varijabla naziv="DomainObject.Predmet.ProtustrankaIDrugi_1">KOBRA-JEANS,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KOBRA-JEANS, d.o.o., OIB 04085078738, Zadvorska 41e, 10257 Brezovica</izvorni_sadrzaj>
    <derivirana_varijabla naziv="DomainObject.Predmet.ProtustrankaIDrugiAdressOIB_1">KOBRA-JEANS, d.o.o., OIB 04085078738, Zadvorska 41e,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KOBRA-JEANS, d.o.o.</item>
    </izvorni_sadrzaj>
    <derivirana_varijabla naziv="DomainObject.Predmet.SudioniciListNaziv_1">
      <item>FINA Regionalni centar Zagreb</item>
      <item>KOBRA-JEANS,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KOBRA-JEANS, d.o.o., OIB 04085078738, Zadvorska 41e,10257 Brezovica</item>
    </izvorni_sadrzaj>
    <derivirana_varijabla naziv="DomainObject.Predmet.SudioniciListAdressOIB_1">
      <item>FINA Regionalni centar Zagreb, OIB 85821130368, Trg svibanjskih žrtava 1995. 1,10000 Zagreb</item>
      <item>KOBRA-JEANS, d.o.o., OIB 04085078738, Zadvorska 41e,10257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04085078738</item>
    </izvorni_sadrzaj>
    <derivirana_varijabla naziv="DomainObject.Predmet.SudioniciListNazivOIB_1">
      <item>, OIB 85821130368</item>
      <item>, OIB 04085078738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13A63F-5A36-4407-9EE0-391B3C1460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1314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2019-03-19T08:48:00Z</dcterms:created>
  <dc:creator>Korisnik</dc:creator>
  <cp:lastModifiedBy>Lea Bendić</cp:lastModifiedBy>
  <cp:lastPrinted>2019-03-19T08:48:00Z</cp:lastPrinted>
  <dcterms:modified xmlns:xsi="http://www.w3.org/2001/XMLSchema-instance" xsi:type="dcterms:W3CDTF">2019-03-19T08:49:00Z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(st-3058-2018.docx)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