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cf1b" w14:paraId="d89cf1b" w:rsidRDefault="00F33C01" w:rsidP="00F33C01" w:rsidR="00F33C01" w:rsidRPr="00597E50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53424" w:rsidR="0031555A" w:rsidRPr="006A1BF5">
        <w:tc>
          <w:tcPr>
            <w:tcW w:type="dxa" w:w="2829"/>
            <w:shd w:fill="auto" w:color="auto" w:val="clear"/>
          </w:tcPr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555A" w:rsidP="0031555A" w:rsidR="0031555A" w:rsidRPr="0031555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1555A" w:rsidP="0031555A" w:rsidR="0031555A" w:rsidRPr="0031555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1555A" w:rsidP="0031555A" w:rsidR="0031555A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31555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744BE2" w:rsidP="00F33C01" w:rsidR="00F33C01">
      <w:pPr>
        <w:pStyle w:val="Zaglavlje"/>
        <w:jc w:val="right"/>
      </w:pPr>
      <w:r>
        <w:t>Poslovni broj: 4 St-529/17-46</w:t>
      </w:r>
    </w:p>
    <w:p w:rsidRDefault="00F33C01" w:rsidP="00B361AE" w:rsidR="00F33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0AB4" w:rsidP="00B361AE" w:rsidR="007C0AB4" w:rsidRPr="00597E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206CD8" w:rsidR="00B361AE">
      <w:pPr>
        <w:pStyle w:val="Naslov2"/>
        <w:rPr>
          <w:b w:val="false"/>
          <w:szCs w:val="24"/>
        </w:rPr>
      </w:pPr>
      <w:r w:rsidRPr="00597E50">
        <w:rPr>
          <w:b w:val="false"/>
          <w:szCs w:val="24"/>
        </w:rPr>
        <w:t>R J E Š E NJ E</w:t>
      </w:r>
    </w:p>
    <w:p w:rsidRDefault="00246FB2" w:rsidP="00AF2AA0" w:rsidR="00246F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AA4" w:rsidP="00115AA4" w:rsidR="00115A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1E2">
        <w:rPr>
          <w:rFonts w:cs="Times New Roman" w:hAnsi="Times New Roman" w:ascii="Times New Roman"/>
          <w:sz w:val="24"/>
          <w:szCs w:val="24"/>
        </w:rPr>
        <w:t xml:space="preserve">Trgovački sud u Varaždinu, po sucu toga suda </w:t>
      </w:r>
      <w:r w:rsidRPr="00F613F0">
        <w:rPr>
          <w:rFonts w:cs="Times New Roman" w:hAnsi="Times New Roman" w:ascii="Times New Roman"/>
          <w:sz w:val="24"/>
          <w:szCs w:val="24"/>
        </w:rPr>
        <w:t xml:space="preserve">Iris Hatvalić Nemec, kao stečajnom sucu, u stečajnom predmetu povodom prijedloga </w:t>
      </w:r>
      <w:r>
        <w:rPr>
          <w:rFonts w:cs="Times New Roman" w:hAnsi="Times New Roman" w:ascii="Times New Roman"/>
          <w:sz w:val="24"/>
          <w:szCs w:val="24"/>
        </w:rPr>
        <w:t>1.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FINA, RC Zagreb, Podružnica Varaždin, A. Cesarca 2, OIB:85821130368</w:t>
      </w:r>
      <w:r>
        <w:rPr>
          <w:rFonts w:cs="Times New Roman" w:hAnsi="Times New Roman" w:ascii="Times New Roman"/>
          <w:sz w:val="24"/>
          <w:szCs w:val="24"/>
        </w:rPr>
        <w:t>; 2.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Mustafe </w:t>
      </w:r>
      <w:proofErr w:type="spellStart"/>
      <w:r w:rsidRPr="00246FB2">
        <w:rPr>
          <w:rFonts w:cs="Times New Roman" w:hAnsi="Times New Roman" w:ascii="Times New Roman"/>
          <w:sz w:val="24"/>
          <w:szCs w:val="24"/>
        </w:rPr>
        <w:t>Šahdanović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cs="Times New Roman" w:hAnsi="Times New Roman" w:ascii="Times New Roman"/>
          <w:sz w:val="24"/>
          <w:szCs w:val="24"/>
        </w:rPr>
        <w:t>Zeljine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Srednje, Gradačac, Bosna i Hercegovina, OIB:14939072745, zastupanog po punomoćnici Nini </w:t>
      </w:r>
      <w:proofErr w:type="spellStart"/>
      <w:r>
        <w:rPr>
          <w:rFonts w:cs="Times New Roman" w:hAnsi="Times New Roman" w:ascii="Times New Roman"/>
          <w:sz w:val="24"/>
          <w:szCs w:val="24"/>
        </w:rPr>
        <w:t>Markovinović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Belamarić, odvjetnici iz Zagreba, 3. predlagatelja</w:t>
      </w:r>
      <w:r w:rsidRPr="00F613F0">
        <w:rPr>
          <w:rFonts w:cs="Times New Roman" w:hAnsi="Times New Roman" w:ascii="Times New Roman"/>
          <w:sz w:val="24"/>
          <w:szCs w:val="24"/>
        </w:rPr>
        <w:t xml:space="preserve"> </w:t>
      </w:r>
      <w:r w:rsidRPr="00246FB2">
        <w:rPr>
          <w:rFonts w:cs="Times New Roman" w:hAnsi="Times New Roman" w:ascii="Times New Roman"/>
          <w:sz w:val="24"/>
          <w:szCs w:val="24"/>
        </w:rPr>
        <w:t>MANEDA, d.o.o.</w:t>
      </w:r>
      <w:r>
        <w:rPr>
          <w:rFonts w:cs="Times New Roman" w:hAnsi="Times New Roman" w:ascii="Times New Roman"/>
          <w:sz w:val="24"/>
          <w:szCs w:val="24"/>
        </w:rPr>
        <w:t xml:space="preserve"> iz Sesveta, Varaždinska 77, OIB: </w:t>
      </w:r>
      <w:r w:rsidRPr="00246FB2">
        <w:rPr>
          <w:rFonts w:cs="Times New Roman" w:hAnsi="Times New Roman" w:ascii="Times New Roman"/>
          <w:sz w:val="24"/>
          <w:szCs w:val="24"/>
        </w:rPr>
        <w:t>92450134182</w:t>
      </w:r>
      <w:r>
        <w:rPr>
          <w:rFonts w:cs="Times New Roman" w:hAnsi="Times New Roman" w:ascii="Times New Roman"/>
          <w:sz w:val="24"/>
          <w:szCs w:val="24"/>
        </w:rPr>
        <w:t xml:space="preserve"> i 4. predlagatelja TILIJA d.o.o. iz Zagreba, Ulica Ive Robića br. 2, Zagreb, OIB: </w:t>
      </w:r>
      <w:r w:rsidRPr="008C7D7B">
        <w:rPr>
          <w:rFonts w:cs="Times New Roman" w:hAnsi="Times New Roman" w:ascii="Times New Roman"/>
          <w:sz w:val="24"/>
          <w:szCs w:val="24"/>
        </w:rPr>
        <w:t>22215055949</w:t>
      </w:r>
      <w:r>
        <w:rPr>
          <w:rFonts w:cs="Times New Roman" w:hAnsi="Times New Roman" w:ascii="Times New Roman"/>
          <w:sz w:val="24"/>
          <w:szCs w:val="24"/>
        </w:rPr>
        <w:t xml:space="preserve">, zastupanog po punomoćnici Ljubici Spajić, odvjetnici iz Zagreba, </w:t>
      </w:r>
      <w:r w:rsidRPr="00F613F0">
        <w:rPr>
          <w:rFonts w:cs="Times New Roman" w:hAnsi="Times New Roman" w:ascii="Times New Roman"/>
          <w:sz w:val="24"/>
          <w:szCs w:val="24"/>
        </w:rPr>
        <w:t xml:space="preserve">za pokretanje stečajnog postupka nad dužnikom </w:t>
      </w:r>
      <w:r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88502209643,</w:t>
      </w:r>
      <w:r w:rsidRPr="000A550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30. studenoga</w:t>
      </w:r>
      <w:r w:rsidRPr="000A5503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7C0AB4" w:rsidP="00CA2B35" w:rsidR="007C0AB4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AF2AA0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4BE2" w:rsidP="00744BE2" w:rsidR="00744B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očište radi rasprave </w:t>
      </w:r>
      <w:r w:rsidR="00206CD8">
        <w:rPr>
          <w:rFonts w:cs="Times New Roman" w:hAnsi="Times New Roman" w:ascii="Times New Roman"/>
          <w:sz w:val="24"/>
          <w:szCs w:val="24"/>
        </w:rPr>
        <w:t xml:space="preserve">o </w:t>
      </w:r>
      <w:r w:rsidR="00471CAD">
        <w:rPr>
          <w:rFonts w:cs="Times New Roman" w:hAnsi="Times New Roman" w:ascii="Times New Roman"/>
          <w:sz w:val="24"/>
          <w:szCs w:val="24"/>
        </w:rPr>
        <w:t>pretpostavkama</w:t>
      </w:r>
      <w:r w:rsidR="00206CD8">
        <w:rPr>
          <w:rFonts w:cs="Times New Roman" w:hAnsi="Times New Roman" w:ascii="Times New Roman"/>
          <w:sz w:val="24"/>
          <w:szCs w:val="24"/>
        </w:rPr>
        <w:t xml:space="preserve"> za </w:t>
      </w:r>
      <w:r w:rsidR="00F33C01" w:rsidRPr="00597E50">
        <w:rPr>
          <w:rFonts w:cs="Times New Roman" w:hAnsi="Times New Roman" w:ascii="Times New Roman"/>
          <w:sz w:val="24"/>
          <w:szCs w:val="24"/>
        </w:rPr>
        <w:t>otvaranj</w:t>
      </w:r>
      <w:r w:rsidR="00206CD8">
        <w:rPr>
          <w:rFonts w:cs="Times New Roman" w:hAnsi="Times New Roman" w:ascii="Times New Roman"/>
          <w:sz w:val="24"/>
          <w:szCs w:val="24"/>
        </w:rPr>
        <w:t>e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 stečajnog postupka (čl.</w:t>
      </w:r>
      <w:r w:rsidR="0056011B">
        <w:rPr>
          <w:rFonts w:cs="Times New Roman" w:hAnsi="Times New Roman" w:ascii="Times New Roman"/>
          <w:sz w:val="24"/>
          <w:szCs w:val="24"/>
        </w:rPr>
        <w:t xml:space="preserve"> 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128. SZ-a) nad dužnikom </w:t>
      </w:r>
      <w:r w:rsidR="00EC7E26" w:rsidRPr="00EC7E26">
        <w:rPr>
          <w:rFonts w:cs="Times New Roman" w:hAnsi="Times New Roman" w:ascii="Times New Roman"/>
          <w:sz w:val="24"/>
          <w:szCs w:val="24"/>
        </w:rPr>
        <w:t>ISTO dioničko društvo za usluge, Augusta Šenoe 4-6, Varaždin, OIB: 88502209643</w:t>
      </w:r>
      <w:r w:rsidR="00EC7E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zakazano </w:t>
      </w:r>
      <w:r w:rsidRPr="00744BE2">
        <w:rPr>
          <w:rFonts w:cs="Times New Roman" w:hAnsi="Times New Roman" w:ascii="Times New Roman"/>
          <w:sz w:val="24"/>
          <w:szCs w:val="24"/>
        </w:rPr>
        <w:t xml:space="preserve">rješenjem St-529/17-44 od 30. studenog 2017. </w:t>
      </w:r>
      <w:r>
        <w:rPr>
          <w:rFonts w:cs="Times New Roman" w:hAnsi="Times New Roman" w:ascii="Times New Roman"/>
          <w:sz w:val="24"/>
          <w:szCs w:val="24"/>
        </w:rPr>
        <w:t>za dan 18. prosinca</w:t>
      </w:r>
      <w:r w:rsidRPr="00597E50">
        <w:rPr>
          <w:rFonts w:cs="Times New Roman" w:hAnsi="Times New Roman" w:ascii="Times New Roman"/>
          <w:sz w:val="24"/>
          <w:szCs w:val="24"/>
        </w:rPr>
        <w:t xml:space="preserve"> 2017. u </w:t>
      </w:r>
      <w:r>
        <w:rPr>
          <w:rFonts w:cs="Times New Roman" w:hAnsi="Times New Roman" w:ascii="Times New Roman"/>
          <w:sz w:val="24"/>
          <w:szCs w:val="24"/>
        </w:rPr>
        <w:t>10,00</w:t>
      </w:r>
      <w:r w:rsidRPr="00597E50">
        <w:rPr>
          <w:rFonts w:cs="Times New Roman" w:hAnsi="Times New Roman" w:ascii="Times New Roman"/>
          <w:sz w:val="24"/>
          <w:szCs w:val="24"/>
        </w:rPr>
        <w:t xml:space="preserve"> sati</w:t>
      </w:r>
      <w:r w:rsidR="00F33C01" w:rsidRPr="00597E50">
        <w:rPr>
          <w:rFonts w:cs="Times New Roman" w:hAnsi="Times New Roman" w:ascii="Times New Roman"/>
          <w:sz w:val="24"/>
          <w:szCs w:val="24"/>
        </w:rPr>
        <w:t xml:space="preserve">, soba broj 230/II </w:t>
      </w:r>
      <w:r w:rsidRPr="00744BE2">
        <w:rPr>
          <w:rFonts w:cs="Times New Roman" w:hAnsi="Times New Roman" w:ascii="Times New Roman"/>
          <w:sz w:val="24"/>
          <w:szCs w:val="24"/>
        </w:rPr>
        <w:t>poziva se pristupi</w:t>
      </w:r>
      <w:r>
        <w:rPr>
          <w:rFonts w:cs="Times New Roman" w:hAnsi="Times New Roman" w:ascii="Times New Roman"/>
          <w:sz w:val="24"/>
          <w:szCs w:val="24"/>
        </w:rPr>
        <w:t>ti:</w:t>
      </w:r>
    </w:p>
    <w:p w:rsidRDefault="00744BE2" w:rsidP="00744BE2" w:rsidR="00744B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4BE2" w:rsidP="00744BE2" w:rsidR="00115AA4">
      <w:pPr>
        <w:pStyle w:val="Odlomakpopisa"/>
        <w:numPr>
          <w:ilvl w:val="0"/>
          <w:numId w:val="9"/>
        </w:numPr>
        <w:spacing w:lineRule="auto" w:line="240" w:after="0"/>
        <w:jc w:val="both"/>
      </w:pPr>
      <w:r w:rsidRPr="00744BE2">
        <w:t xml:space="preserve"> direktor dužnika Josip </w:t>
      </w:r>
      <w:proofErr w:type="spellStart"/>
      <w:r w:rsidRPr="00744BE2">
        <w:t>Galinec</w:t>
      </w:r>
      <w:proofErr w:type="spellEnd"/>
      <w:r w:rsidRPr="00744BE2">
        <w:t xml:space="preserve"> kojemu se poziv upućuje putem </w:t>
      </w:r>
      <w:r w:rsidR="00115AA4" w:rsidRPr="00744BE2">
        <w:t>punomoćnic</w:t>
      </w:r>
      <w:r w:rsidRPr="00744BE2">
        <w:t>e</w:t>
      </w:r>
      <w:r w:rsidR="00115AA4" w:rsidRPr="00744BE2">
        <w:t xml:space="preserve"> Željk</w:t>
      </w:r>
      <w:r w:rsidRPr="00744BE2">
        <w:t>e Brlečić, odvjetnice</w:t>
      </w:r>
      <w:r w:rsidR="00115AA4" w:rsidRPr="00744BE2">
        <w:t xml:space="preserve"> u OD Brlečić i partneri iz Varaždina</w:t>
      </w:r>
      <w:r w:rsidRPr="00744BE2">
        <w:t>.</w:t>
      </w:r>
    </w:p>
    <w:p w:rsidRDefault="00744BE2" w:rsidP="00360A8D" w:rsidR="00744B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16977" w:rsidP="007C0AB4" w:rsidR="007C0AB4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F2AA0">
        <w:rPr>
          <w:rFonts w:cs="Times New Roman" w:hAnsi="Times New Roman" w:ascii="Times New Roman"/>
          <w:sz w:val="24"/>
          <w:szCs w:val="24"/>
        </w:rPr>
        <w:t>30</w:t>
      </w:r>
      <w:r w:rsidR="0031555A">
        <w:rPr>
          <w:rFonts w:cs="Times New Roman" w:hAnsi="Times New Roman" w:ascii="Times New Roman"/>
          <w:sz w:val="24"/>
          <w:szCs w:val="24"/>
        </w:rPr>
        <w:t xml:space="preserve">. </w:t>
      </w:r>
      <w:r w:rsidR="00115AA4">
        <w:rPr>
          <w:rFonts w:cs="Times New Roman" w:hAnsi="Times New Roman" w:ascii="Times New Roman"/>
          <w:sz w:val="24"/>
          <w:szCs w:val="24"/>
        </w:rPr>
        <w:t>studenog</w:t>
      </w:r>
      <w:r w:rsidR="005738A1" w:rsidRPr="00597E50">
        <w:rPr>
          <w:rFonts w:cs="Times New Roman" w:hAnsi="Times New Roman" w:ascii="Times New Roman"/>
          <w:sz w:val="24"/>
          <w:szCs w:val="24"/>
        </w:rPr>
        <w:t xml:space="preserve"> 2017</w:t>
      </w:r>
      <w:r w:rsidRPr="00597E50">
        <w:rPr>
          <w:rFonts w:cs="Times New Roman" w:hAnsi="Times New Roman" w:ascii="Times New Roman"/>
          <w:sz w:val="24"/>
          <w:szCs w:val="24"/>
        </w:rPr>
        <w:t>.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05467" w:rsidP="00216977" w:rsidR="0060546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4D3974" w:rsidR="00744B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BD2ADE">
        <w:rPr>
          <w:rFonts w:cs="Times New Roman" w:hAnsi="Times New Roman" w:ascii="Times New Roman"/>
          <w:sz w:val="24"/>
          <w:szCs w:val="24"/>
        </w:rPr>
        <w:t>Iris Hatvalić Nemec</w:t>
      </w:r>
      <w:r w:rsidR="00744B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05467" w:rsidP="00605467" w:rsidR="006054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16977" w:rsidP="00216977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1555A" w:rsidP="00216977" w:rsidR="003155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AF2AA0" w:rsidR="00216977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DNA:</w:t>
      </w:r>
    </w:p>
    <w:p w:rsidRDefault="00744BE2" w:rsidP="00115AA4" w:rsidR="00744BE2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744BE2">
        <w:t xml:space="preserve">direktor dužnika Josip </w:t>
      </w:r>
      <w:proofErr w:type="spellStart"/>
      <w:r w:rsidRPr="00744BE2">
        <w:t>Galinec</w:t>
      </w:r>
      <w:proofErr w:type="spellEnd"/>
      <w:r w:rsidRPr="00744BE2">
        <w:t xml:space="preserve"> putem punomoćnice Željke Brlečić, odvjetnice u OD Brlečić i partneri iz Varaždina, </w:t>
      </w:r>
      <w:proofErr w:type="spellStart"/>
      <w:r w:rsidRPr="00744BE2">
        <w:t>Optujska</w:t>
      </w:r>
      <w:proofErr w:type="spellEnd"/>
      <w:r w:rsidRPr="00744BE2">
        <w:t xml:space="preserve"> ulica 25/1</w:t>
      </w:r>
    </w:p>
    <w:p w:rsidRDefault="00627552" w:rsidP="00115AA4" w:rsidR="00627552" w:rsidRPr="00115AA4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115AA4">
        <w:t>e-oglasna ploča suda</w:t>
      </w:r>
    </w:p>
    <w:p w:rsidRDefault="00627552" w:rsidP="00246FB2" w:rsidR="00627552" w:rsidRPr="00100F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5A" w:rsidP="00CA2B35" w:rsidR="00597E50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0F5A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EC7E26" w:rsidR="00597E50" w:rsidRPr="00597E50"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974">
          <w:rPr>
            <w:noProof/>
          </w:rPr>
          <w:t>2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216977">
      <w:t>Poslovni broj: 4 St-</w:t>
    </w:r>
    <w:r w:rsidR="00605467">
      <w:t>529/17-44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EF3A2B"/>
    <w:multiLevelType w:val="hybridMultilevel"/>
    <w:tmpl w:val="970AFD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0E2135"/>
    <w:multiLevelType w:val="hybridMultilevel"/>
    <w:tmpl w:val="4A5C24E8"/>
    <w:lvl w:tplc="DC7639B6" w:ilvl="0">
      <w:start w:val="1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4FFB0D75"/>
    <w:multiLevelType w:val="hybridMultilevel"/>
    <w:tmpl w:val="19B0D4A4"/>
    <w:lvl w:tplc="149CEB36" w:ilvl="0">
      <w:start w:val="1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05DC9"/>
    <w:rsid w:val="00025392"/>
    <w:rsid w:val="00100F5A"/>
    <w:rsid w:val="00115AA4"/>
    <w:rsid w:val="00133FAA"/>
    <w:rsid w:val="00160CE2"/>
    <w:rsid w:val="00173415"/>
    <w:rsid w:val="001C3924"/>
    <w:rsid w:val="00206CD8"/>
    <w:rsid w:val="00216977"/>
    <w:rsid w:val="00246FB2"/>
    <w:rsid w:val="0025649A"/>
    <w:rsid w:val="0031555A"/>
    <w:rsid w:val="00360A8D"/>
    <w:rsid w:val="00374F79"/>
    <w:rsid w:val="00442B2B"/>
    <w:rsid w:val="00461A77"/>
    <w:rsid w:val="00471CAD"/>
    <w:rsid w:val="00487F96"/>
    <w:rsid w:val="004D3974"/>
    <w:rsid w:val="00534A20"/>
    <w:rsid w:val="0056011B"/>
    <w:rsid w:val="005738A1"/>
    <w:rsid w:val="00597E50"/>
    <w:rsid w:val="005D4733"/>
    <w:rsid w:val="00605467"/>
    <w:rsid w:val="00627552"/>
    <w:rsid w:val="00630067"/>
    <w:rsid w:val="006542B0"/>
    <w:rsid w:val="00744BE2"/>
    <w:rsid w:val="0075114C"/>
    <w:rsid w:val="007C0AB4"/>
    <w:rsid w:val="00811C69"/>
    <w:rsid w:val="00826C5B"/>
    <w:rsid w:val="00894EB8"/>
    <w:rsid w:val="00902D2D"/>
    <w:rsid w:val="009A7B11"/>
    <w:rsid w:val="00AF2AA0"/>
    <w:rsid w:val="00AF4A2A"/>
    <w:rsid w:val="00B27B03"/>
    <w:rsid w:val="00B361AE"/>
    <w:rsid w:val="00B759F9"/>
    <w:rsid w:val="00B90721"/>
    <w:rsid w:val="00BB1FF4"/>
    <w:rsid w:val="00BB5CCE"/>
    <w:rsid w:val="00BD2ADE"/>
    <w:rsid w:val="00CA2B35"/>
    <w:rsid w:val="00D34D40"/>
    <w:rsid w:val="00EC7E26"/>
    <w:rsid w:val="00F1431A"/>
    <w:rsid w:val="00F30CA0"/>
    <w:rsid w:val="00F33C01"/>
    <w:rsid w:val="00F42B9A"/>
    <w:rsid w:val="00F43353"/>
    <w:rsid w:val="00FC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99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link w:val="OdlomakpopisaChar"/>
    <w:uiPriority w:val="99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115AA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dioničko društvo za usluge zastupanog po punomoćniku Stanko Makar; Odvjetničko društvo BRLEČIĆ &amp; partneri, javno trgovačko društvo za obavljanje odvjetničkih poslova; ISTO dioničko društvo za usluge</izvorni_sadrzaj>
    <derivirana_varijabla naziv="DomainObject.Predmet.ProtustrankaFormated_1">  ISTO dioničko društvo za usluge zastupanog po punomoćniku Stanko Makar; Odvjetničko društvo BRLEČIĆ &amp; partneri, javno trgovačko društvo za obavljanje odvjetničkih poslova; ISTO dioničko društvo za usluge</derivirana_varijabla>
  </DomainObject.Predmet.ProtustrankaFormated>
  <DomainObject.Predmet.ProtustrankaFormatedOIB>
    <izvorni_sadrzaj>  ISTO dioničko društvo za usluge, OIB 88502209643 zastupanog po punomoćniku Stanko Makar; Odvjetničko društvo BRLEČIĆ &amp; partneri, javno trgovačko društvo za obavljanje odvjetničkih poslova; ISTO dioničko društvo za usluge, OIB 88502209643</izvorni_sadrzaj>
    <derivirana_varijabla naziv="DomainObject.Predmet.ProtustrankaFormatedOIB_1">  ISTO dioničko društvo za usluge, OIB 88502209643 zastupanog po punomoćniku Stanko Makar; Odvjetničko društvo BRLEČIĆ &amp; partneri, javno trgovačko društvo za obavljanje odvjetničkih poslova; ISTO dioničko društvo za usluge, OIB 88502209643</derivirana_varijabla>
  </DomainObject.Predmet.ProtustrankaFormatedOIB>
  <DomainObject.Predmet.ProtustrankaFormatedWithAdress>
    <izvorni_sadrzaj> ISTO dioničko društvo za usluge, Augusta Šenoe 4-6, 42000 Varaždin zastupanog po punomoćniku Stanko Makar; Odvjetničko društvo BRLEČIĆ &amp; partneri, javno trgovačko društvo za obavljanje odvjetničkih poslova; ISTO dioničko društvo za usluge, Augusta Šenoe 4-6, 42000 Varaždin</izvorni_sadrzaj>
    <derivirana_varijabla naziv="DomainObject.Predmet.ProtustrankaFormatedWithAdress_1"> ISTO dioničko društvo za usluge, Augusta Šenoe 4-6, 42000 Varaždin zastupanog po punomoćniku Stanko Makar; Odvjetničko društvo BRLEČIĆ &amp; partneri, javno trgovačko društvo za obavljanje odvjetničkih poslova; ISTO dioničko društvo za usluge, Augusta Šenoe 4-6, 42000 Varaždin</derivirana_varijabla>
  </DomainObject.Predmet.ProtustrankaFormatedWithAdress>
  <DomainObject.Predmet.ProtustrankaFormatedWithAdressOIB>
    <izvorni_sadrzaj> ISTO dioničko društvo za usluge, OIB 88502209643, Augusta Šenoe 4-6, 42000 Varaždin zastupanog po punomoćniku Stanko Makar; Odvjetničko društvo BRLEČIĆ &amp; partneri, javno trgovačko društvo za obavljanje odvjetničkih poslova; ISTO dioničko društvo za usluge, OIB 88502209643, Augusta Šenoe 4-6, 42000 Varaždin</izvorni_sadrzaj>
    <derivirana_varijabla naziv="DomainObject.Predmet.ProtustrankaFormatedWithAdressOIB_1"> ISTO dioničko društvo za usluge, OIB 88502209643, Augusta Šenoe 4-6, 42000 Varaždin zastupanog po punomoćniku Stanko Makar; Odvjetničko društvo BRLEČIĆ &amp; partneri, javno trgovačko društvo za obavljanje odvjetničkih poslova; ISTO dioničko društvo za usluge, OIB 88502209643, Augusta Šenoe 4-6, 42000 Varaždin</derivirana_varijabla>
  </DomainObject.Predmet.ProtustrankaFormatedWithAdressOIB>
  <DomainObject.Predmet.ProtustrankaWithAdress>
    <izvorni_sadrzaj>ISTO dioničko društvo za usluge Augusta Šenoe 4-6, 42000 Varaždin, ISTO dioničko društvo za usluge Augusta Šenoe 4-6, 42000 Varaždin</izvorni_sadrzaj>
    <derivirana_varijabla naziv="DomainObject.Predmet.ProtustrankaWithAdress_1">ISTO dioničko društvo za usluge Augusta Šenoe 4-6, 42000 Varaždin, ISTO dioničko društvo za usluge Augusta Šenoe 4-6, 42000 Varaždin</derivirana_varijabla>
  </DomainObject.Predmet.ProtustrankaWithAdress>
  <DomainObject.Predmet.ProtustrankaWithAdressOIB>
    <izvorni_sadrzaj>ISTO dioničko društvo za usluge, OIB 88502209643, Augusta Šenoe 4-6, 42000 Varaždin, ISTO dioničko društvo za usluge, OIB 88502209643, Augusta Šenoe 4-6, 42000 Varaždin</izvorni_sadrzaj>
    <derivirana_varijabla naziv="DomainObject.Predmet.ProtustrankaWithAdressOIB_1">ISTO dioničko društvo za usluge, OIB 88502209643, Augusta Šenoe 4-6, 42000 Varaždin, ISTO dioničko društvo za usluge, OIB 88502209643, Augusta Šenoe 4-6, 42000 Varaždin</derivirana_varijabla>
  </DomainObject.Predmet.ProtustrankaWithAdressOIB>
  <DomainObject.Predmet.ProtustrankaNazivFormated>
    <izvorni_sadrzaj>ISTO dioničko društvo za usluge,ISTO dioničko društvo za usluge</izvorni_sadrzaj>
    <derivirana_varijabla naziv="DomainObject.Predmet.ProtustrankaNazivFormated_1">ISTO dioničko društvo za usluge,ISTO dioničko društvo za usluge</derivirana_varijabla>
  </DomainObject.Predmet.ProtustrankaNazivFormated>
  <DomainObject.Predmet.ProtustrankaNazivFormatedOIB>
    <izvorni_sadrzaj>ISTO dioničko društvo za usluge, OIB 88502209643,ISTO dioničko društvo za usluge, OIB 88502209643</izvorni_sadrzaj>
    <derivirana_varijabla naziv="DomainObject.Predmet.ProtustrankaNazivFormatedOIB_1">ISTO dioničko društvo za usluge, OIB 88502209643,ISTO dioničko društvo za usluge,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zastupanog po punomoćniku Stanko Makar; Odvjetničko društvo BRLEČIĆ &amp; partneri, javno trgovačko društvo za obavljanje odvjetničkih poslova</item>
      <item>ISTO dioničko društvo za usluge</item>
    </izvorni_sadrzaj>
    <derivirana_varijabla naziv="DomainObject.Predmet.ProtuStrankaListFormated_1">
      <item>ISTO dioničko društvo za usluge zastupanog po punomoćniku Stanko Makar; Odvjetničko društvo BRLEČIĆ &amp; partneri, javno trgovačko društvo za obavljanje odvjetničkih poslova</item>
      <item>ISTO dioničko društvo za usluge</item>
    </derivirana_varijabla>
  </DomainObject.Predmet.ProtuStrankaListFormated>
  <DomainObject.Predmet.ProtuStrankaListFormatedOIB>
    <izvorni_sadrzaj>
      <item>ISTO dioničko društvo za usluge, OIB 88502209643 zastupanog po punomoćniku Stanko Makar; Odvjetničko društvo BRLEČIĆ &amp; partneri, javno trgovačko društvo za obavljanje odvjetničkih poslova</item>
      <item>ISTO dioničko društvo za usluge, OIB 88502209643</item>
    </izvorni_sadrzaj>
    <derivirana_varijabla naziv="DomainObject.Predmet.ProtuStrankaListFormatedOIB_1">
      <item>ISTO dioničko društvo za usluge, OIB 88502209643 zastupanog po punomoćniku Stanko Makar; Odvjetničko društvo BRLEČIĆ &amp; partneri, javno trgovačko društvo za obavljanje odvjetničkih poslova</item>
      <item>ISTO dioničko društvo za usluge, OIB 88502209643</item>
    </derivirana_varijabla>
  </DomainObject.Predmet.ProtuStrankaListFormatedOIB>
  <DomainObject.Predmet.ProtuStrankaListFormatedWithAdress>
    <izvorni_sadrzaj>
      <item>ISTO dioničko društvo za usluge, Augusta Šenoe 4-6, 42000 Varaždin zastupanog po punomoćniku Stanko Makar; Odvjetničko društvo BRLEČIĆ &amp; partneri, javno trgovačko društvo za obavljanje odvjetničkih poslova</item>
      <item>ISTO dioničko društvo za usluge, Augusta Šenoe 4-6, 42000 Varaždin</item>
    </izvorni_sadrzaj>
    <derivirana_varijabla naziv="DomainObject.Predmet.ProtuStrankaListFormatedWithAdress_1">
      <item>ISTO dioničko društvo za usluge, Augusta Šenoe 4-6, 42000 Varaždin zastupanog po punomoćniku Stanko Makar; Odvjetničko društvo BRLEČIĆ &amp; partneri, javno trgovačko društvo za obavljanje odvjetničkih poslova</item>
      <item>ISTO dioničko društvo za usluge, Augusta Šenoe 4-6, 42000 Varaždin</item>
    </derivirana_varijabla>
  </DomainObject.Predmet.ProtuStrankaListFormatedWithAdress>
  <DomainObject.Predmet.ProtuStrankaListFormatedWithAdressOIB>
    <izvorni_sadrzaj>
      <item>ISTO dioničko društvo za usluge, OIB 88502209643, Augusta Šenoe 4-6, 42000 Varaždin zastupanog po punomoćniku Stanko Makar; Odvjetničko društvo BRLEČIĆ &amp; partneri, javno trgovačko društvo za obavljanje odvjetničkih poslova</item>
      <item>ISTO dioničko društvo za usluge, OIB 88502209643, Augusta Šenoe 4-6, 42000 Varaždin</item>
    </izvorni_sadrzaj>
    <derivirana_varijabla naziv="DomainObject.Predmet.ProtuStrankaListFormatedWithAdressOIB_1">
      <item>ISTO dioničko društvo za usluge, OIB 88502209643, Augusta Šenoe 4-6, 42000 Varaždin zastupanog po punomoćniku Stanko Makar; Odvjetničko društvo BRLEČIĆ &amp; partneri, javno trgovačko društvo za obavljanje odvjetničkih poslova</item>
      <item>ISTO dioničko društvo za usluge, OIB 88502209643, Augusta Šenoe 4-6, 42000 Varaždin</item>
    </derivirana_varijabla>
  </DomainObject.Predmet.ProtuStrankaListFormatedWithAdressOIB>
  <DomainObject.Predmet.ProtuStrankaListNazivFormated>
    <izvorni_sadrzaj>
      <item>ISTO dioničko društvo za usluge</item>
      <item>ISTO dioničko društvo za usluge</item>
    </izvorni_sadrzaj>
    <derivirana_varijabla naziv="DomainObject.Predmet.ProtuStrankaListNazivFormated_1">
      <item>ISTO dioničko društvo za usluge</item>
      <item>ISTO dioničko društvo za usluge</item>
    </derivirana_varijabla>
  </DomainObject.Predmet.ProtuStrankaListNazivFormated>
  <DomainObject.Predmet.ProtuStrankaListNazivFormatedOIB>
    <izvorni_sadrzaj>
      <item>ISTO dioničko društvo za usluge, OIB 88502209643</item>
      <item>ISTO dioničko društvo za usluge, OIB 88502209643</item>
    </izvorni_sadrzaj>
    <derivirana_varijabla naziv="DomainObject.Predmet.ProtuStrankaListNazivFormatedOIB_1">
      <item>ISTO dioničko društvo za usluge, OIB 88502209643</item>
      <item>ISTO dioničko društvo za usluge,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</item>
      <item>Odvjetničko društvo BRLEČIĆ &amp; partneri, javno trgovačko društvo za obavljanje odvjetničkih poslova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</item>
      <item>Odvjetničko društvo BRLEČIĆ &amp; partneri, javno trgovačko društvo za obavljanje odvjetničkih poslova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</item>
      <item>Odvjetničko društvo BRLEČIĆ &amp; partneri, javno trgovačko društvo za obavljanje odvjetničkih poslova, OIB 75277763692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</item>
      <item>Odvjetničko društvo BRLEČIĆ &amp; partneri, javno trgovačko društvo za obavljanje odvjetničkih poslova, OIB 75277763692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</item>
      <item>Odvjetničko društvo BRLEČIĆ &amp; partneri, javno trgovačko društvo za obavljanje odvjetničkih poslova, Optujska ulica 25/1 , 42000 Varaždin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</item>
      <item>Odvjetničko društvo BRLEČIĆ &amp; partneri, javno trgovačko društvo za obavljanje odvjetničkih poslova, Optujska ulica 25/1 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</item>
      <item>Odvjetničko društvo BRLEČIĆ &amp; partneri, javno trgovačko društvo za obavljanje odvjetničkih poslova, OIB 75277763692, Optujska ulica 25/1 , 42000 Varaždin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</item>
      <item>Odvjetničko društvo BRLEČIĆ &amp; partneri, javno trgovačko društvo za obavljanje odvjetničkih poslova, OIB 75277763692, Optujska ulica 25/1 , 42000 Varaždin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i dr.</izvorni_sadrzaj>
    <derivirana_varijabla naziv="DomainObject.Predmet.ProtustrankaIDrugi_1">ISTO dioničko društvo za usluge i dr.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usluge, OIB 88502209643, Augusta Šenoe 4-6, 42000 Varaždin i dr.</izvorni_sadrzaj>
    <derivirana_varijabla naziv="DomainObject.Predmet.ProtustrankaIDrugiAdressOIB_1">ISTO dioničko društvo za usluge, OIB 88502209643, Augusta Šenoe 4-6, 42000 Varaždin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  <item>Ljubica Spajić, odvjetnica</item>
      <item>ISTO dioničko društvo za usluge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  <item>Ljubica Spajić, odvjetnica</item>
      <item>ISTO dioničko društvo za usluge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ISTO dioničko društvo za usluge, OIB 88502209643, Augusta Šenoe 4-6,42000 Varaždin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ISTO dioničko društvo za usluge, OIB 88502209643, Augusta Šenoe 4-6,42000 Varaždin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88502209643</item>
      <item>, OIB 22215055949</item>
      <item>, OIB null</item>
      <item>, OIB 75277763692</item>
      <item>, OIB 75277763692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88502209643</item>
      <item>, OIB 22215055949</item>
      <item>, OIB null</item>
      <item>, OIB 75277763692</item>
      <item>, OIB 75277763692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1432</properties:Characters>
  <properties:Lines>48</properties:Lines>
  <properties:Paragraphs>18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2017-11-30T13:26:00Z</cp:lastPrinted>
  <dcterms:modified xmlns:xsi="http://www.w3.org/2001/XMLSchema-instance" xsi:type="dcterms:W3CDTF">2017-11-30T13:27:00Z</dcterms:modified>
  <cp:revision>47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