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652f" w14:paraId="84e652f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14480">
        <w:t>1</w:t>
      </w:r>
      <w:r w:rsidR="00FB742C">
        <w:t>5</w:t>
      </w:r>
      <w:r w:rsidR="00422431">
        <w:t>6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</w:t>
      </w:r>
      <w:r w:rsidR="00EF24B2">
        <w:t>7</w:t>
      </w:r>
      <w:r w:rsidR="00D45AD5">
        <w:t>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FB742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22431" w:rsidRPr="00422431">
        <w:t xml:space="preserve">SOLARSISTEM j.d.o.o., </w:t>
      </w:r>
      <w:r w:rsidR="00422431">
        <w:t>MBS:</w:t>
      </w:r>
      <w:r w:rsidR="00422431" w:rsidRPr="00422431">
        <w:rPr>
          <w:rFonts w:cs="Arial" w:hAnsi="Arial" w:ascii="Arial"/>
          <w:color w:val="003366"/>
          <w:sz w:val="18"/>
          <w:szCs w:val="18"/>
        </w:rPr>
        <w:t xml:space="preserve"> </w:t>
      </w:r>
      <w:r w:rsidR="00422431" w:rsidRPr="00422431">
        <w:t>080839302</w:t>
      </w:r>
      <w:r w:rsidR="00422431">
        <w:t xml:space="preserve">, </w:t>
      </w:r>
      <w:r w:rsidR="00422431" w:rsidRPr="00422431">
        <w:t>OIB:67196594222, Zagreb, Šestinski Kraljevac 33 A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422431">
        <w:t>19.732,90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</w:t>
      </w:r>
      <w:r w:rsidR="00F44589">
        <w:t>7</w:t>
      </w:r>
      <w:r w:rsidR="00D45AD5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1E57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22431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24B2"/>
    <w:rsid w:val="00EF5AB4"/>
    <w:rsid w:val="00F034D3"/>
    <w:rsid w:val="00F04FC2"/>
    <w:rsid w:val="00F2231F"/>
    <w:rsid w:val="00F27E12"/>
    <w:rsid w:val="00F31ACC"/>
    <w:rsid w:val="00F44589"/>
    <w:rsid w:val="00F64384"/>
    <w:rsid w:val="00FB091E"/>
    <w:rsid w:val="00FB3FFA"/>
    <w:rsid w:val="00FB742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E5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E5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E5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E5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E5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E5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7156</izvorni_sadrzaj>
    <derivirana_varijabla naziv="DomainObject.Predmet.Broj_1">7156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St-7156/2016</izvorni_sadrzaj>
    <derivirana_varijabla naziv="DomainObject.Predmet.OznakaBroj_1">St-7156/2016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SOLARSISTEM j.d.o.o. za građenje, trgovinu i usluge</izvorni_sadrzaj>
    <derivirana_varijabla naziv="DomainObject.Predmet.ProtustrankaFormated_1">  SOLARSISTEM j.d.o.o. za građenje, trgovinu i usluge</derivirana_varijabla>
  </DomainObject.Predmet.ProtustrankaFormated>
  <DomainObject.Predmet.ProtustrankaFormatedOIB>
    <izvorni_sadrzaj>  SOLARSISTEM j.d.o.o. za građenje, trgovinu i usluge, OIB 67196594222</izvorni_sadrzaj>
    <derivirana_varijabla naziv="DomainObject.Predmet.ProtustrankaFormatedOIB_1">  SOLARSISTEM j.d.o.o. za građenje, trgovinu i usluge, OIB 67196594222</derivirana_varijabla>
  </DomainObject.Predmet.ProtustrankaFormatedOIB>
  <DomainObject.Predmet.ProtustrankaFormatedWithAdress>
    <izvorni_sadrzaj> SOLARSISTEM j.d.o.o. za građenje, trgovinu i usluge, Šestinski Kraljevac 33 A, 10000 Zagreb</izvorni_sadrzaj>
    <derivirana_varijabla naziv="DomainObject.Predmet.ProtustrankaFormatedWithAdress_1"> SOLARSISTEM j.d.o.o. za građenje, trgovinu i usluge, Šestinski Kraljevac 33 A, 10000 Zagreb</derivirana_varijabla>
  </DomainObject.Predmet.ProtustrankaFormatedWithAdress>
  <DomainObject.Predmet.ProtustrankaFormatedWithAdressOIB>
    <izvorni_sadrzaj> SOLARSISTEM j.d.o.o. za građenje, trgovinu i usluge, OIB 67196594222, Šestinski Kraljevac 33 A, 10000 Zagreb</izvorni_sadrzaj>
    <derivirana_varijabla naziv="DomainObject.Predmet.ProtustrankaFormatedWithAdressOIB_1"> SOLARSISTEM j.d.o.o. za građenje, trgovinu i usluge, OIB 67196594222, Šestinski Kraljevac 33 A, 10000 Zagreb</derivirana_varijabla>
  </DomainObject.Predmet.ProtustrankaFormatedWithAdressOIB>
  <DomainObject.Predmet.ProtustrankaWithAdress>
    <izvorni_sadrzaj>SOLARSISTEM j.d.o.o. za građenje, trgovinu i usluge Šestinski Kraljevac 33 A, 10000 Zagreb</izvorni_sadrzaj>
    <derivirana_varijabla naziv="DomainObject.Predmet.ProtustrankaWithAdress_1">SOLARSISTEM j.d.o.o. za građenje, trgovinu i usluge Šestinski Kraljevac 33 A, 10000 Zagreb</derivirana_varijabla>
  </DomainObject.Predmet.ProtustrankaWithAdress>
  <DomainObject.Predmet.ProtustrankaWithAdressOIB>
    <izvorni_sadrzaj>SOLARSISTEM j.d.o.o. za građenje, trgovinu i usluge, OIB 67196594222, Šestinski Kraljevac 33 A, 10000 Zagreb</izvorni_sadrzaj>
    <derivirana_varijabla naziv="DomainObject.Predmet.ProtustrankaWithAdressOIB_1">SOLARSISTEM j.d.o.o. za građenje, trgovinu i usluge, OIB 67196594222, Šestinski Kraljevac 33 A, 10000 Zagreb</derivirana_varijabla>
  </DomainObject.Predmet.ProtustrankaWithAdressOIB>
  <DomainObject.Predmet.ProtustrankaNazivFormated>
    <izvorni_sadrzaj>SOLARSISTEM j.d.o.o. za građenje, trgovinu i usluge</izvorni_sadrzaj>
    <derivirana_varijabla naziv="DomainObject.Predmet.ProtustrankaNazivFormated_1">SOLARSISTEM j.d.o.o. za građenje, trgovinu i usluge</derivirana_varijabla>
  </DomainObject.Predmet.ProtustrankaNazivFormated>
  <DomainObject.Predmet.ProtustrankaNazivFormatedOIB>
    <izvorni_sadrzaj>SOLARSISTEM j.d.o.o. za građenje, trgovinu i usluge, OIB 67196594222</izvorni_sadrzaj>
    <derivirana_varijabla naziv="DomainObject.Predmet.ProtustrankaNazivFormatedOIB_1">SOLARSISTEM j.d.o.o. za građenje, trgovinu i usluge, OIB 67196594222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SOLARSISTEM j.d.o.o. za građenje, trgovinu i usluge</item>
    </izvorni_sadrzaj>
    <derivirana_varijabla naziv="DomainObject.Predmet.ProtuStrankaListFormated_1">
      <item>SOLARSISTEM j.d.o.o. za građenje, trgovinu i usluge</item>
    </derivirana_varijabla>
  </DomainObject.Predmet.ProtuStrankaListFormated>
  <DomainObject.Predmet.ProtuStrankaListFormatedOIB>
    <izvorni_sadrzaj>
      <item>SOLARSISTEM j.d.o.o. za građenje, trgovinu i usluge, OIB 67196594222</item>
    </izvorni_sadrzaj>
    <derivirana_varijabla naziv="DomainObject.Predmet.ProtuStrankaListFormatedOIB_1">
      <item>SOLARSISTEM j.d.o.o. za građenje, trgovinu i usluge, OIB 67196594222</item>
    </derivirana_varijabla>
  </DomainObject.Predmet.ProtuStrankaListFormatedOIB>
  <DomainObject.Predmet.ProtuStrankaListFormatedWithAdress>
    <izvorni_sadrzaj>
      <item>SOLARSISTEM j.d.o.o. za građenje, trgovinu i usluge, Šestinski Kraljevac 33 A, 10000 Zagreb</item>
    </izvorni_sadrzaj>
    <derivirana_varijabla naziv="DomainObject.Predmet.ProtuStrankaListFormatedWithAdress_1">
      <item>SOLARSISTEM j.d.o.o. za građenje, trgovinu i usluge, Šestinski Kraljevac 33 A, 10000 Zagreb</item>
    </derivirana_varijabla>
  </DomainObject.Predmet.ProtuStrankaListFormatedWithAdress>
  <DomainObject.Predmet.ProtuStrankaListFormatedWithAdressOIB>
    <izvorni_sadrzaj>
      <item>SOLARSISTEM j.d.o.o. za građenje, trgovinu i usluge, OIB 67196594222, Šestinski Kraljevac 33 A, 10000 Zagreb</item>
    </izvorni_sadrzaj>
    <derivirana_varijabla naziv="DomainObject.Predmet.ProtuStrankaListFormatedWithAdressOIB_1">
      <item>SOLARSISTEM j.d.o.o. za građenje, trgovinu i usluge, OIB 67196594222, Šestinski Kraljevac 33 A, 10000 Zagreb</item>
    </derivirana_varijabla>
  </DomainObject.Predmet.ProtuStrankaListFormatedWithAdressOIB>
  <DomainObject.Predmet.ProtuStrankaListNazivFormated>
    <izvorni_sadrzaj>
      <item>SOLARSISTEM j.d.o.o. za građenje, trgovinu i usluge</item>
    </izvorni_sadrzaj>
    <derivirana_varijabla naziv="DomainObject.Predmet.ProtuStrankaListNazivFormated_1">
      <item>SOLARSISTEM j.d.o.o. za građenje, trgovinu i usluge</item>
    </derivirana_varijabla>
  </DomainObject.Predmet.ProtuStrankaListNazivFormated>
  <DomainObject.Predmet.ProtuStrankaListNazivFormatedOIB>
    <izvorni_sadrzaj>
      <item>SOLARSISTEM j.d.o.o. za građenje, trgovinu i usluge, OIB 67196594222</item>
    </izvorni_sadrzaj>
    <derivirana_varijabla naziv="DomainObject.Predmet.ProtuStrankaListNazivFormatedOIB_1">
      <item>SOLARSISTEM j.d.o.o. za građenje, trgovinu i usluge, OIB 67196594222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SOLARSISTEM j.d.o.o. za građenje, trgovinu i usluge</izvorni_sadrzaj>
    <derivirana_varijabla naziv="DomainObject.Predmet.ProtustrankaIDrugi_1">SOLARSISTEM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SOLARSISTEM j.d.o.o. za građenje, trgovinu i usluge, OIB 67196594222, Šestinski Kraljevac 33 A, 10000 Zagreb</izvorni_sadrzaj>
    <derivirana_varijabla naziv="DomainObject.Predmet.ProtustrankaIDrugiAdressOIB_1">SOLARSISTEM j.d.o.o. za građenje, trgovinu i usluge, OIB 67196594222, Šestinski Kraljevac 33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SOLARSISTEM j.d.o.o. za građenje, trgovinu i usluge</item>
    </izvorni_sadrzaj>
    <derivirana_varijabla naziv="DomainObject.Predmet.SudioniciListNaziv_1">
      <item>FINA Regionalni centar Zagreb</item>
      <item>SOLARSISTEM j.d.o.o. za građenje,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SOLARSISTEM j.d.o.o. za građenje, trgovinu i usluge, OIB 67196594222, Šestinski Kraljevac 33 A,10000 Zagreb</item>
    </izvorni_sadrzaj>
    <derivirana_varijabla naziv="DomainObject.Predmet.SudioniciListAdressOIB_1">
      <item>FINA Regionalni centar Zagreb, OIB 85821130368, Trg svibanjskih žrtava 1995. br. 1,10000 Zagreb</item>
      <item>SOLARSISTEM j.d.o.o. za građenje, trgovinu i usluge, OIB 67196594222, Šestinski Kraljevac 33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67196594222</item>
    </izvorni_sadrzaj>
    <derivirana_varijabla naziv="DomainObject.Predmet.SudioniciListNazivOIB_1">
      <item>, OIB 85821130368</item>
      <item>, OIB 67196594222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2017-03-17T08:42:00Z</dcterms:created>
  <dc:creator>ilukac</dc:creator>
  <cp:lastModifiedBy>Marijan Marković</cp:lastModifiedBy>
  <cp:lastPrinted>2017-03-17T08:42:00Z</cp:lastPrinted>
  <dcterms:modified xmlns:xsi="http://www.w3.org/2001/XMLSchema-instance" xsi:type="dcterms:W3CDTF">2017-03-17T09:20:00Z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