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639e" w14:paraId="02b639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AC1DCC">
        <w:t>548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C1DCC">
        <w:t>ZAGREBAČKI BIATLON SAVEZ, Zagreb, Savska cesta 137, Registarski broj: 21004456, OIB: 90883686667</w:t>
      </w:r>
      <w:r w:rsidR="00FF1E09">
        <w:t>,</w:t>
      </w:r>
      <w:r>
        <w:t xml:space="preserve"> dana 1</w:t>
      </w:r>
      <w:r w:rsidR="00F87ACE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C1DCC">
        <w:t>ZAGREBAČKI BIATLON SAVEZ, Zagreb, Savska cesta 137, Registarski broj: 21004456, OIB: 90883686667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AC1DCC" w:rsidR="00AC1DC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AC1DCC" w:rsidRPr="00B03FBD">
        <w:t>Vencel Čuljak, Osijek, Plješevička 16e, OIB</w:t>
      </w:r>
      <w:r w:rsidR="00AC1DCC">
        <w:t>:</w:t>
      </w:r>
      <w:r w:rsidR="00AC1DCC" w:rsidRPr="00B03FBD">
        <w:t xml:space="preserve"> 60951188779</w:t>
      </w:r>
      <w:r w:rsidR="00AC1DCC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C1DCC">
        <w:t>ZAGREBAČKI BIATLON SAVEZ, Zagreb, Savska cesta 137, Registarski broj: 21004456, OIB: 90883686667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AC1DCC">
        <w:t>25. studenoga 2015</w:t>
      </w:r>
      <w:r>
        <w:t xml:space="preserve">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AC1DCC">
        <w:t>ZAGREBAČKI BIATLON SAVEZ, Zagreb, Savska cesta 137, Registarski broj: 21004456, OIB: 90883686667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6B40DA">
        <w:t>1</w:t>
      </w:r>
      <w:r w:rsidR="00AC1DCC">
        <w:t>548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AB4DD1">
        <w:t>11.</w:t>
      </w:r>
      <w:r>
        <w:t xml:space="preserve"> svibnja 2016. godine objavio oglas na mrežnoj stranici e-Oglasna ploča sudova pod poslovnim brojem St-</w:t>
      </w:r>
      <w:r w:rsidR="002C7244">
        <w:t>1</w:t>
      </w:r>
      <w:r w:rsidR="00AC1DCC">
        <w:t>548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C7244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738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54738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1DCC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47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47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7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7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4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47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47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7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7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BIATLON SAVEZ</izvorni_sadrzaj>
    <derivirana_varijabla naziv="DomainObject.Predmet.ProtustrankaFormated_1">  ZAGREBAČKI BIATLON SAVEZ</derivirana_varijabla>
  </DomainObject.Predmet.ProtustrankaFormated>
  <DomainObject.Predmet.ProtustrankaFormatedOIB>
    <izvorni_sadrzaj>  ZAGREBAČKI BIATLON SAVEZ, OIB 90883686667</izvorni_sadrzaj>
    <derivirana_varijabla naziv="DomainObject.Predmet.ProtustrankaFormatedOIB_1">  ZAGREBAČKI BIATLON SAVEZ, OIB 90883686667</derivirana_varijabla>
  </DomainObject.Predmet.ProtustrankaFormatedOIB>
  <DomainObject.Predmet.ProtustrankaFormatedWithAdress>
    <izvorni_sadrzaj> ZAGREBAČKI BIATLON SAVEZ, Savska cesta 137, 10000 Zagreb</izvorni_sadrzaj>
    <derivirana_varijabla naziv="DomainObject.Predmet.ProtustrankaFormatedWithAdress_1"> ZAGREBAČKI BIATLON SAVEZ, Savska cesta 137, 10000 Zagreb</derivirana_varijabla>
  </DomainObject.Predmet.ProtustrankaFormatedWithAdress>
  <DomainObject.Predmet.ProtustrankaFormatedWithAdressOIB>
    <izvorni_sadrzaj> ZAGREBAČKI BIATLON SAVEZ, OIB 90883686667, Savska cesta 137, 10000 Zagreb</izvorni_sadrzaj>
    <derivirana_varijabla naziv="DomainObject.Predmet.ProtustrankaFormatedWithAdressOIB_1"> ZAGREBAČKI BIATLON SAVEZ, OIB 90883686667, Savska cesta 137, 10000 Zagreb</derivirana_varijabla>
  </DomainObject.Predmet.ProtustrankaFormatedWithAdressOIB>
  <DomainObject.Predmet.ProtustrankaWithAdress>
    <izvorni_sadrzaj>ZAGREBAČKI BIATLON SAVEZ Savska cesta 137, 10000 Zagreb</izvorni_sadrzaj>
    <derivirana_varijabla naziv="DomainObject.Predmet.ProtustrankaWithAdress_1">ZAGREBAČKI BIATLON SAVEZ Savska cesta 137, 10000 Zagreb</derivirana_varijabla>
  </DomainObject.Predmet.ProtustrankaWithAdress>
  <DomainObject.Predmet.ProtustrankaWithAdressOIB>
    <izvorni_sadrzaj>ZAGREBAČKI BIATLON SAVEZ, OIB 90883686667, Savska cesta 137, 10000 Zagreb</izvorni_sadrzaj>
    <derivirana_varijabla naziv="DomainObject.Predmet.ProtustrankaWithAdressOIB_1">ZAGREBAČKI BIATLON SAVEZ, OIB 90883686667, Savska cesta 137, 10000 Zagreb</derivirana_varijabla>
  </DomainObject.Predmet.ProtustrankaWithAdressOIB>
  <DomainObject.Predmet.ProtustrankaNazivFormated>
    <izvorni_sadrzaj>ZAGREBAČKI BIATLON SAVEZ</izvorni_sadrzaj>
    <derivirana_varijabla naziv="DomainObject.Predmet.ProtustrankaNazivFormated_1">ZAGREBAČKI BIATLON SAVEZ</derivirana_varijabla>
  </DomainObject.Predmet.ProtustrankaNazivFormated>
  <DomainObject.Predmet.ProtustrankaNazivFormatedOIB>
    <izvorni_sadrzaj>ZAGREBAČKI BIATLON SAVEZ, OIB 90883686667</izvorni_sadrzaj>
    <derivirana_varijabla naziv="DomainObject.Predmet.ProtustrankaNazivFormatedOIB_1">ZAGREBAČKI BIATLON SAVEZ, OIB 90883686667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BIATLON SAVEZ</item>
    </izvorni_sadrzaj>
    <derivirana_varijabla naziv="DomainObject.Predmet.ProtuStrankaListFormated_1">
      <item>ZAGREBAČKI BIATLON SAVEZ</item>
    </derivirana_varijabla>
  </DomainObject.Predmet.ProtuStrankaListFormated>
  <DomainObject.Predmet.ProtuStrankaListFormatedOIB>
    <izvorni_sadrzaj>
      <item>ZAGREBAČKI BIATLON SAVEZ, OIB 90883686667</item>
    </izvorni_sadrzaj>
    <derivirana_varijabla naziv="DomainObject.Predmet.ProtuStrankaListFormatedOIB_1">
      <item>ZAGREBAČKI BIATLON SAVEZ, OIB 90883686667</item>
    </derivirana_varijabla>
  </DomainObject.Predmet.ProtuStrankaListFormatedOIB>
  <DomainObject.Predmet.ProtuStrankaListFormatedWithAdress>
    <izvorni_sadrzaj>
      <item>ZAGREBAČKI BIATLON SAVEZ, Savska cesta 137, 10000 Zagreb</item>
    </izvorni_sadrzaj>
    <derivirana_varijabla naziv="DomainObject.Predmet.ProtuStrankaListFormatedWithAdress_1">
      <item>ZAGREBAČKI BIATLON SAVEZ, Savska cesta 137, 10000 Zagreb</item>
    </derivirana_varijabla>
  </DomainObject.Predmet.ProtuStrankaListFormatedWithAdress>
  <DomainObject.Predmet.ProtuStrankaListFormatedWithAdressOIB>
    <izvorni_sadrzaj>
      <item>ZAGREBAČKI BIATLON SAVEZ, OIB 90883686667, Savska cesta 137, 10000 Zagreb</item>
    </izvorni_sadrzaj>
    <derivirana_varijabla naziv="DomainObject.Predmet.ProtuStrankaListFormatedWithAdressOIB_1">
      <item>ZAGREBAČKI BIATLON SAVEZ, OIB 90883686667, Savska cesta 137, 10000 Zagreb</item>
    </derivirana_varijabla>
  </DomainObject.Predmet.ProtuStrankaListFormatedWithAdressOIB>
  <DomainObject.Predmet.ProtuStrankaListNazivFormated>
    <izvorni_sadrzaj>
      <item>ZAGREBAČKI BIATLON SAVEZ</item>
    </izvorni_sadrzaj>
    <derivirana_varijabla naziv="DomainObject.Predmet.ProtuStrankaListNazivFormated_1">
      <item>ZAGREBAČKI BIATLON SAVEZ</item>
    </derivirana_varijabla>
  </DomainObject.Predmet.ProtuStrankaListNazivFormated>
  <DomainObject.Predmet.ProtuStrankaListNazivFormatedOIB>
    <izvorni_sadrzaj>
      <item>ZAGREBAČKI BIATLON SAVEZ, OIB 90883686667</item>
    </izvorni_sadrzaj>
    <derivirana_varijabla naziv="DomainObject.Predmet.ProtuStrankaListNazivFormatedOIB_1">
      <item>ZAGREBAČKI BIATLON SAVEZ, OIB 90883686667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BIATLON SAVEZ</izvorni_sadrzaj>
    <derivirana_varijabla naziv="DomainObject.Predmet.ProtustrankaIDrugi_1">ZAGREBAČKI BIATLON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ZAGREBAČKI BIATLON SAVEZ, OIB 90883686667, Savska cesta 137, 10000 Zagreb</izvorni_sadrzaj>
    <derivirana_varijabla naziv="DomainObject.Predmet.ProtustrankaIDrugiAdressOIB_1">ZAGREBAČKI BIATLON SAVEZ, OIB 90883686667, Savska cesta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BIATLON SAVEZ</item>
      <item>FINA Regionalni centar Zagreb</item>
    </izvorni_sadrzaj>
    <derivirana_varijabla naziv="DomainObject.Predmet.SudioniciListNaziv_1">
      <item>ZAGREBAČKI BIATLON SAVEZ</item>
      <item>FINA Regionalni centar Zagreb</item>
    </derivirana_varijabla>
  </DomainObject.Predmet.SudioniciListNaziv>
  <DomainObject.Predmet.SudioniciListAdressOIB>
    <izvorni_sadrzaj>
      <item>ZAGREBAČKI BIATLON SAVEZ, OIB 90883686667, Savska cesta 137,10000 Zagreb</item>
      <item>FINA Regionalni centar Zagreb, OIB 85821130368, Trg svibanjskih žrtava 1995. br. 1,10000 Zagreb</item>
    </izvorni_sadrzaj>
    <derivirana_varijabla naziv="DomainObject.Predmet.SudioniciListAdressOIB_1">
      <item>ZAGREBAČKI BIATLON SAVEZ, OIB 90883686667, Savska cesta 137,10000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90883686667</item>
      <item>, OIB 85821130368</item>
    </izvorni_sadrzaj>
    <derivirana_varijabla naziv="DomainObject.Predmet.SudioniciListNazivOIB_1">
      <item>, OIB 90883686667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846CC-D5FE-4632-88BD-191084B98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2570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2016-08-19T06:35:00Z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