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c15a" w14:paraId="a23c15a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96676F" w:rsidR="00A80B2D">
      <w:pPr>
        <w:jc w:val="both"/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A80B2D">
        <w:t>40.</w:t>
      </w:r>
      <w:r w:rsidR="00A80B2D" w:rsidRPr="00645508">
        <w:t>St-</w:t>
      </w:r>
      <w:r w:rsidR="0096676F">
        <w:t>937/18</w:t>
      </w:r>
    </w:p>
    <w:p w:rsidRDefault="00152CB5" w:rsidP="0096676F" w:rsidR="00152CB5">
      <w:pPr>
        <w:jc w:val="both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</w:t>
      </w:r>
      <w:r w:rsidR="009E3AF7">
        <w:t xml:space="preserve">kao sucu pojedincum u stečajnom postupku nad dužnikom </w:t>
      </w:r>
      <w:r w:rsidR="005715FD">
        <w:t xml:space="preserve">HOTEL BRANIMIR d.o.o., </w:t>
      </w:r>
      <w:r w:rsidR="009E3AF7">
        <w:t xml:space="preserve">u stečaju, </w:t>
      </w:r>
      <w:r w:rsidR="005715FD">
        <w:t>Zagreb, Branimirova 29., OIB 64697729493,</w:t>
      </w:r>
      <w:r w:rsidR="00EA652C" w:rsidRPr="001A5F93">
        <w:t xml:space="preserve"> dana </w:t>
      </w:r>
      <w:r w:rsidR="00527790">
        <w:t>2</w:t>
      </w:r>
      <w:r w:rsidR="00F6482D">
        <w:t>8</w:t>
      </w:r>
      <w:r w:rsidR="00527790">
        <w:t>. kolovoza 2018.</w:t>
      </w:r>
    </w:p>
    <w:p w:rsidRDefault="00152CB5" w:rsidR="00152CB5" w:rsidRPr="009E3AF7">
      <w:pPr>
        <w:jc w:val="center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FB57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 xml:space="preserve">ovog suda 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6E05DC">
        <w:rPr>
          <w:sz w:val="24"/>
          <w:szCs w:val="24"/>
        </w:rPr>
        <w:t>otvaranju stečajnog p</w:t>
      </w:r>
      <w:r w:rsidR="00FB57B5">
        <w:rPr>
          <w:sz w:val="24"/>
          <w:szCs w:val="24"/>
        </w:rPr>
        <w:t>ostupka</w:t>
      </w:r>
      <w:r w:rsidR="006E05D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527790">
        <w:rPr>
          <w:sz w:val="24"/>
          <w:szCs w:val="24"/>
        </w:rPr>
        <w:t xml:space="preserve">20. srpnja 2018 </w:t>
      </w:r>
      <w:r w:rsidR="00997C66">
        <w:rPr>
          <w:sz w:val="24"/>
          <w:szCs w:val="24"/>
        </w:rPr>
        <w:t>poslovni broj St-</w:t>
      </w:r>
      <w:r w:rsidR="00527790">
        <w:rPr>
          <w:sz w:val="24"/>
          <w:szCs w:val="24"/>
        </w:rPr>
        <w:t>937/18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se u</w:t>
      </w:r>
      <w:r w:rsidR="00D15BCD">
        <w:rPr>
          <w:sz w:val="24"/>
          <w:szCs w:val="24"/>
        </w:rPr>
        <w:t xml:space="preserve"> </w:t>
      </w:r>
      <w:r w:rsidR="00FB57B5">
        <w:rPr>
          <w:sz w:val="24"/>
          <w:szCs w:val="24"/>
        </w:rPr>
        <w:t xml:space="preserve">uvodu rješenja i točki I rješenja </w:t>
      </w:r>
      <w:r w:rsidR="009E3AF7">
        <w:rPr>
          <w:sz w:val="24"/>
          <w:szCs w:val="24"/>
        </w:rPr>
        <w:t>broj: „</w:t>
      </w:r>
      <w:r w:rsidR="00FB57B5">
        <w:rPr>
          <w:sz w:val="24"/>
          <w:szCs w:val="24"/>
        </w:rPr>
        <w:t>"</w:t>
      </w:r>
      <w:r w:rsidR="00617CC7">
        <w:rPr>
          <w:sz w:val="24"/>
          <w:szCs w:val="24"/>
        </w:rPr>
        <w:t>64697729497</w:t>
      </w:r>
      <w:r w:rsidR="00FB57B5">
        <w:rPr>
          <w:sz w:val="24"/>
          <w:szCs w:val="24"/>
        </w:rPr>
        <w:t>"</w:t>
      </w:r>
      <w:r w:rsidR="00124B59">
        <w:rPr>
          <w:sz w:val="24"/>
          <w:szCs w:val="24"/>
        </w:rPr>
        <w:t xml:space="preserve"> zamjenjuj</w:t>
      </w:r>
      <w:r w:rsidR="00FB57B5">
        <w:rPr>
          <w:sz w:val="24"/>
          <w:szCs w:val="24"/>
        </w:rPr>
        <w:t xml:space="preserve">u </w:t>
      </w:r>
      <w:r w:rsidR="009B493E">
        <w:rPr>
          <w:sz w:val="24"/>
          <w:szCs w:val="24"/>
        </w:rPr>
        <w:t>brojem: „</w:t>
      </w:r>
      <w:r w:rsidR="00617CC7">
        <w:rPr>
          <w:sz w:val="24"/>
          <w:szCs w:val="24"/>
        </w:rPr>
        <w:t>6469772949</w:t>
      </w:r>
      <w:r w:rsidR="00617CC7">
        <w:t>3</w:t>
      </w:r>
      <w:r w:rsidR="00124B59">
        <w:rPr>
          <w:sz w:val="24"/>
          <w:szCs w:val="24"/>
        </w:rPr>
        <w:t>"</w:t>
      </w:r>
      <w:r w:rsidR="00FB57B5">
        <w:rPr>
          <w:sz w:val="24"/>
          <w:szCs w:val="24"/>
        </w:rPr>
        <w:t>.</w:t>
      </w: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B493E" w:rsidP="00AB44DB" w:rsidR="009B493E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otvaranju stečajnog postupka nad dužnikom </w:t>
      </w:r>
      <w:r w:rsidR="0085652E">
        <w:rPr>
          <w:sz w:val="24"/>
          <w:szCs w:val="24"/>
        </w:rPr>
        <w:t xml:space="preserve">od </w:t>
      </w:r>
      <w:r w:rsidR="00617CC7">
        <w:rPr>
          <w:sz w:val="24"/>
          <w:szCs w:val="24"/>
        </w:rPr>
        <w:t>20. srpnja 2018. poslovni broj St-937/18</w:t>
      </w:r>
      <w:r w:rsidR="009B493E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D57875">
        <w:rPr>
          <w:sz w:val="24"/>
          <w:szCs w:val="24"/>
        </w:rPr>
        <w:t>broj</w:t>
      </w:r>
      <w:r w:rsidR="000621E7">
        <w:rPr>
          <w:sz w:val="24"/>
          <w:szCs w:val="24"/>
        </w:rPr>
        <w:t>u</w:t>
      </w:r>
      <w:r w:rsidR="00D57875">
        <w:rPr>
          <w:sz w:val="24"/>
          <w:szCs w:val="24"/>
        </w:rPr>
        <w:t xml:space="preserve"> </w:t>
      </w:r>
      <w:r w:rsidR="0085652E">
        <w:rPr>
          <w:sz w:val="24"/>
          <w:szCs w:val="24"/>
        </w:rPr>
        <w:t xml:space="preserve">OIB-a </w:t>
      </w:r>
      <w:r w:rsidR="00595E05">
        <w:rPr>
          <w:sz w:val="24"/>
          <w:szCs w:val="24"/>
        </w:rPr>
        <w:t xml:space="preserve">stečajnog dužnika </w:t>
      </w:r>
      <w:r w:rsidR="00617CC7">
        <w:rPr>
          <w:sz w:val="24"/>
          <w:szCs w:val="24"/>
        </w:rPr>
        <w:t xml:space="preserve">HOTEL BRANIMIR d.o.o., </w:t>
      </w:r>
      <w:r w:rsidR="00D57875">
        <w:rPr>
          <w:sz w:val="24"/>
          <w:szCs w:val="24"/>
        </w:rPr>
        <w:t xml:space="preserve">koji broj </w:t>
      </w:r>
      <w:r w:rsidR="009B493E">
        <w:rPr>
          <w:sz w:val="24"/>
          <w:szCs w:val="24"/>
        </w:rPr>
        <w:t>i</w:t>
      </w:r>
      <w:r w:rsidR="003568DD">
        <w:rPr>
          <w:sz w:val="24"/>
          <w:szCs w:val="24"/>
        </w:rPr>
        <w:t>spravno glasi</w:t>
      </w:r>
      <w:r w:rsidR="00997C66">
        <w:rPr>
          <w:sz w:val="24"/>
          <w:szCs w:val="24"/>
        </w:rPr>
        <w:t>: "</w:t>
      </w:r>
      <w:r w:rsidR="00941B48">
        <w:rPr>
          <w:sz w:val="24"/>
          <w:szCs w:val="24"/>
        </w:rPr>
        <w:t>6469772949</w:t>
      </w:r>
      <w:r w:rsidR="00941B48">
        <w:t>3</w:t>
      </w:r>
      <w:r w:rsidR="003568DD">
        <w:rPr>
          <w:sz w:val="24"/>
          <w:szCs w:val="24"/>
        </w:rPr>
        <w:t xml:space="preserve">".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9B493E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</w:t>
      </w:r>
      <w:r w:rsidR="00941B48">
        <w:rPr>
          <w:sz w:val="24"/>
          <w:szCs w:val="24"/>
        </w:rPr>
        <w:t>20. srpnja 2018.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OIB </w:t>
      </w:r>
      <w:r w:rsidR="00595E05">
        <w:rPr>
          <w:sz w:val="24"/>
          <w:szCs w:val="24"/>
        </w:rPr>
        <w:t>dužnika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941B48">
        <w:rPr>
          <w:sz w:val="24"/>
          <w:szCs w:val="24"/>
        </w:rPr>
        <w:t>2</w:t>
      </w:r>
      <w:r w:rsidR="00F6482D">
        <w:rPr>
          <w:sz w:val="24"/>
          <w:szCs w:val="24"/>
        </w:rPr>
        <w:t>8</w:t>
      </w:r>
      <w:r w:rsidR="00941B48">
        <w:rPr>
          <w:sz w:val="24"/>
          <w:szCs w:val="24"/>
        </w:rPr>
        <w:t>. kolovoza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8C2DCF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8C2DCF" w:rsidP="008C2DCF" w:rsidR="008C2DCF">
      <w:pPr>
        <w:ind w:firstLine="720" w:left="2880"/>
        <w:jc w:val="both"/>
      </w:pPr>
      <w:r>
        <w:t>Za točnost otpravka, ovlašteni službenik:</w:t>
      </w:r>
    </w:p>
    <w:p w:rsidRDefault="008C2DCF" w:rsidP="00422EE0" w:rsidR="008C2DC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C2DCF" w:rsidP="001E5C11" w:rsidR="008C2DCF">
      <w:pPr>
        <w:jc w:val="both"/>
      </w:pPr>
    </w:p>
    <w:p w:rsidRDefault="008C2DCF" w:rsidP="001E5C11" w:rsidR="008C2DCF">
      <w:pPr>
        <w:jc w:val="both"/>
      </w:pPr>
    </w:p>
    <w:p w:rsidRDefault="008C2DCF" w:rsidP="001E5C11" w:rsidR="008C2DCF">
      <w:pPr>
        <w:jc w:val="both"/>
      </w:pPr>
    </w:p>
    <w:p w:rsidRDefault="008C2DCF" w:rsidP="001E5C11" w:rsidR="008C2DCF">
      <w:pPr>
        <w:jc w:val="both"/>
      </w:pPr>
    </w:p>
    <w:sectPr w:rsidSect="002730C3" w:rsidR="008C2DCF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C2DCF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152CB5">
      <w:rPr>
        <w:sz w:val="24"/>
        <w:szCs w:val="24"/>
      </w:rPr>
      <w:t>937/18</w:t>
    </w:r>
  </w:p>
  <w:p w:rsidRDefault="00152CB5" w:rsidR="00152CB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2CB5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17CC7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2DCF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82D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D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DC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D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D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C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BRANIMIR d.o.o. zastupanog po punomoćniku Josip Konjevod</izvorni_sadrzaj>
    <derivirana_varijabla naziv="DomainObject.Predmet.ProtustrankaFormated_1">  HOTEL BRANIMIR d.o.o. zastupanog po punomoćniku Josip Konjevod</derivirana_varijabla>
  </DomainObject.Predmet.ProtustrankaFormated>
  <DomainObject.Predmet.ProtustrankaFormatedOIB>
    <izvorni_sadrzaj>  HOTEL BRANIMIR d.o.o., OIB 64697729493 zastupanog po punomoćniku Josip Konjevod</izvorni_sadrzaj>
    <derivirana_varijabla naziv="DomainObject.Predmet.ProtustrankaFormatedOIB_1">  HOTEL BRANIMIR d.o.o., OIB 64697729493 zastupanog po punomoćniku Josip Konjevod</derivirana_varijabla>
  </DomainObject.Predmet.ProtustrankaFormatedOIB>
  <DomainObject.Predmet.ProtustrankaFormatedWithAdress>
    <izvorni_sadrzaj> HOTEL BRANIMIR d.o.o., Branimirova 29, 10000 Zagreb zastupanog po punomoćniku Josip Konjevod</izvorni_sadrzaj>
    <derivirana_varijabla naziv="DomainObject.Predmet.ProtustrankaFormatedWithAdress_1"> HOTEL BRANIMIR d.o.o., Branimirova 29, 10000 Zagreb zastupanog po punomoćniku Josip Konjevod</derivirana_varijabla>
  </DomainObject.Predmet.ProtustrankaFormatedWithAdress>
  <DomainObject.Predmet.ProtustrankaFormatedWithAdressOIB>
    <izvorni_sadrzaj> HOTEL BRANIMIR d.o.o., OIB 64697729493, Branimirova 29, 10000 Zagreb zastupanog po punomoćniku Josip Konjevod</izvorni_sadrzaj>
    <derivirana_varijabla naziv="DomainObject.Predmet.ProtustrankaFormatedWithAdressOIB_1"> HOTEL BRANIMIR d.o.o., OIB 64697729493, Branimirova 29, 10000 Zagreb zastupanog po punomoćniku Josip Konjevod</derivirana_varijabla>
  </DomainObject.Predmet.ProtustrankaFormatedWithAdressOIB>
  <DomainObject.Predmet.ProtustrankaWithAdress>
    <izvorni_sadrzaj>HOTEL BRANIMIR d.o.o. Branimirova 29, 10000 Zagreb</izvorni_sadrzaj>
    <derivirana_varijabla naziv="DomainObject.Predmet.ProtustrankaWithAdress_1">HOTEL BRANIMIR d.o.o. Branimirova 29, 10000 Zagreb</derivirana_varijabla>
  </DomainObject.Predmet.ProtustrankaWithAdress>
  <DomainObject.Predmet.ProtustrankaWithAdressOIB>
    <izvorni_sadrzaj>HOTEL BRANIMIR d.o.o., OIB 64697729493, Branimirova 29, 10000 Zagreb</izvorni_sadrzaj>
    <derivirana_varijabla naziv="DomainObject.Predmet.ProtustrankaWithAdressOIB_1">HOTEL BRANIMIR d.o.o., OIB 64697729493, Branimirova 29, 10000 Zagreb</derivirana_varijabla>
  </DomainObject.Predmet.ProtustrankaWithAdressOIB>
  <DomainObject.Predmet.ProtustrankaNazivFormated>
    <izvorni_sadrzaj>HOTEL BRANIMIR d.o.o.</izvorni_sadrzaj>
    <derivirana_varijabla naziv="DomainObject.Predmet.ProtustrankaNazivFormated_1">HOTEL BRANIMIR d.o.o.</derivirana_varijabla>
  </DomainObject.Predmet.ProtustrankaNazivFormated>
  <DomainObject.Predmet.ProtustrankaNazivFormatedOIB>
    <izvorni_sadrzaj>HOTEL BRANIMIR d.o.o., OIB 64697729493</izvorni_sadrzaj>
    <derivirana_varijabla naziv="DomainObject.Predmet.ProtustrankaNazivFormatedOIB_1">HOTEL BRANIMIR d.o.o., OIB 64697729493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BRANIMIR d.o.o.</izvorni_sadrzaj>
    <derivirana_varijabla naziv="DomainObject.Predmet.StrankaFormated_1">  HOTEL BRANIMIR d.o.o.</derivirana_varijabla>
  </DomainObject.Predmet.StrankaFormated>
  <DomainObject.Predmet.StrankaFormatedOIB>
    <izvorni_sadrzaj>  HOTEL BRANIMIR d.o.o., OIB 64697729493</izvorni_sadrzaj>
    <derivirana_varijabla naziv="DomainObject.Predmet.StrankaFormatedOIB_1">  HOTEL BRANIMIR d.o.o., OIB 64697729493</derivirana_varijabla>
  </DomainObject.Predmet.StrankaFormatedOIB>
  <DomainObject.Predmet.StrankaFormatedWithAdress>
    <izvorni_sadrzaj> HOTEL BRANIMIR d.o.o., Branimirova 29, 10000 Zagreb</izvorni_sadrzaj>
    <derivirana_varijabla naziv="DomainObject.Predmet.StrankaFormatedWithAdress_1"> HOTEL BRANIMIR d.o.o., Branimirova 29, 10000 Zagreb</derivirana_varijabla>
  </DomainObject.Predmet.StrankaFormatedWithAdress>
  <DomainObject.Predmet.StrankaFormatedWithAdressOIB>
    <izvorni_sadrzaj> HOTEL BRANIMIR d.o.o., OIB 64697729493, Branimirova 29, 10000 Zagreb</izvorni_sadrzaj>
    <derivirana_varijabla naziv="DomainObject.Predmet.StrankaFormatedWithAdressOIB_1"> HOTEL BRANIMIR d.o.o., OIB 64697729493, Branimirova 29, 10000 Zagreb</derivirana_varijabla>
  </DomainObject.Predmet.StrankaFormatedWithAdressOIB>
  <DomainObject.Predmet.StrankaWithAdress>
    <izvorni_sadrzaj>HOTEL BRANIMIR d.o.o. Branimirova 29,10000 Zagreb</izvorni_sadrzaj>
    <derivirana_varijabla naziv="DomainObject.Predmet.StrankaWithAdress_1">HOTEL BRANIMIR d.o.o. Branimirova 29,10000 Zagreb</derivirana_varijabla>
  </DomainObject.Predmet.StrankaWithAdress>
  <DomainObject.Predmet.StrankaWithAdressOIB>
    <izvorni_sadrzaj>HOTEL BRANIMIR d.o.o., OIB 64697729493, Branimirova 29,10000 Zagreb</izvorni_sadrzaj>
    <derivirana_varijabla naziv="DomainObject.Predmet.StrankaWithAdressOIB_1">HOTEL BRANIMIR d.o.o., OIB 64697729493, Branimirova 29,10000 Zagreb</derivirana_varijabla>
  </DomainObject.Predmet.StrankaWithAdressOIB>
  <DomainObject.Predmet.StrankaNazivFormated>
    <izvorni_sadrzaj>HOTEL BRANIMIR d.o.o.</izvorni_sadrzaj>
    <derivirana_varijabla naziv="DomainObject.Predmet.StrankaNazivFormated_1">HOTEL BRANIMIR d.o.o.</derivirana_varijabla>
  </DomainObject.Predmet.StrankaNazivFormated>
  <DomainObject.Predmet.StrankaNazivFormatedOIB>
    <izvorni_sadrzaj>HOTEL BRANIMIR d.o.o., OIB 64697729493</izvorni_sadrzaj>
    <derivirana_varijabla naziv="DomainObject.Predmet.StrankaNazivFormatedOIB_1">HOTEL BRANIMIR d.o.o., OIB 64697729493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HOTEL BRANIMIR d.o.o.</item>
    </izvorni_sadrzaj>
    <derivirana_varijabla naziv="DomainObject.Predmet.StrankaListFormated_1">
      <item>HOTEL BRANIMIR d.o.o.</item>
    </derivirana_varijabla>
  </DomainObject.Predmet.StrankaListFormated>
  <DomainObject.Predmet.StrankaListFormatedOIB>
    <izvorni_sadrzaj>
      <item>HOTEL BRANIMIR d.o.o., OIB 64697729493</item>
    </izvorni_sadrzaj>
    <derivirana_varijabla naziv="DomainObject.Predmet.StrankaListFormatedOIB_1">
      <item>HOTEL BRANIMIR d.o.o., OIB 64697729493</item>
    </derivirana_varijabla>
  </DomainObject.Predmet.StrankaListFormatedOIB>
  <DomainObject.Predmet.StrankaListFormatedWithAdress>
    <izvorni_sadrzaj>
      <item>HOTEL BRANIMIR d.o.o., Branimirova 29, 10000 Zagreb</item>
    </izvorni_sadrzaj>
    <derivirana_varijabla naziv="DomainObject.Predmet.StrankaListFormatedWithAdress_1">
      <item>HOTEL BRANIMIR d.o.o., Branimirova 29, 10000 Zagreb</item>
    </derivirana_varijabla>
  </DomainObject.Predmet.StrankaListFormatedWithAdress>
  <DomainObject.Predmet.StrankaListFormatedWithAdressOIB>
    <izvorni_sadrzaj>
      <item>HOTEL BRANIMIR d.o.o., OIB 64697729493, Branimirova 29, 10000 Zagreb</item>
    </izvorni_sadrzaj>
    <derivirana_varijabla naziv="DomainObject.Predmet.StrankaListFormatedWithAdressOIB_1">
      <item>HOTEL BRANIMIR d.o.o., OIB 64697729493, Branimirova 29, 10000 Zagreb</item>
    </derivirana_varijabla>
  </DomainObject.Predmet.StrankaListFormatedWithAdressOIB>
  <DomainObject.Predmet.StrankaListNazivFormated>
    <izvorni_sadrzaj>
      <item>HOTEL BRANIMIR d.o.o.</item>
    </izvorni_sadrzaj>
    <derivirana_varijabla naziv="DomainObject.Predmet.StrankaListNazivFormated_1">
      <item>HOTEL BRANIMIR d.o.o.</item>
    </derivirana_varijabla>
  </DomainObject.Predmet.StrankaListNazivFormated>
  <DomainObject.Predmet.StrankaListNazivFormatedOIB>
    <izvorni_sadrzaj>
      <item>HOTEL BRANIMIR d.o.o., OIB 64697729493</item>
    </izvorni_sadrzaj>
    <derivirana_varijabla naziv="DomainObject.Predmet.StrankaListNazivFormatedOIB_1">
      <item>HOTEL BRANIMIR d.o.o., OIB 64697729493</item>
    </derivirana_varijabla>
  </DomainObject.Predmet.StrankaListNazivFormatedOIB>
  <DomainObject.Predmet.ProtuStrankaListFormated>
    <izvorni_sadrzaj>
      <item>HOTEL BRANIMIR d.o.o. zastupanog po punomoćniku Josip Konjevod</item>
    </izvorni_sadrzaj>
    <derivirana_varijabla naziv="DomainObject.Predmet.ProtuStrankaListFormated_1">
      <item>HOTEL BRANIMIR d.o.o. zastupanog po punomoćniku Josip Konjevod</item>
    </derivirana_varijabla>
  </DomainObject.Predmet.ProtuStrankaListFormated>
  <DomainObject.Predmet.ProtuStrankaListFormatedOIB>
    <izvorni_sadrzaj>
      <item>HOTEL BRANIMIR d.o.o., OIB 64697729493 zastupanog po punomoćniku Josip Konjevod</item>
    </izvorni_sadrzaj>
    <derivirana_varijabla naziv="DomainObject.Predmet.ProtuStrankaListFormatedOIB_1">
      <item>HOTEL BRANIMIR d.o.o., OIB 64697729493 zastupanog po punomoćniku Josip Konjevod</item>
    </derivirana_varijabla>
  </DomainObject.Predmet.ProtuStrankaListFormatedOIB>
  <DomainObject.Predmet.ProtuStrankaListFormatedWithAdress>
    <izvorni_sadrzaj>
      <item>HOTEL BRANIMIR d.o.o., Branimirova 29, 10000 Zagreb zastupanog po punomoćniku Josip Konjevod</item>
    </izvorni_sadrzaj>
    <derivirana_varijabla naziv="DomainObject.Predmet.ProtuStrankaListFormatedWithAdress_1">
      <item>HOTEL BRANIMIR d.o.o., Branimirova 29, 10000 Zagreb zastupanog po punomoćniku Josip Konjevod</item>
    </derivirana_varijabla>
  </DomainObject.Predmet.ProtuStrankaListFormatedWithAdress>
  <DomainObject.Predmet.ProtuStrankaListFormatedWithAdressOIB>
    <izvorni_sadrzaj>
      <item>HOTEL BRANIMIR d.o.o., OIB 64697729493, Branimirova 29, 10000 Zagreb zastupanog po punomoćniku Josip Konjevod</item>
    </izvorni_sadrzaj>
    <derivirana_varijabla naziv="DomainObject.Predmet.ProtuStrankaListFormatedWithAdressOIB_1">
      <item>HOTEL BRANIMIR d.o.o., OIB 64697729493, Branimirova 29, 10000 Zagreb zastupanog po punomoćniku Josip Konjevod</item>
    </derivirana_varijabla>
  </DomainObject.Predmet.ProtuStrankaListFormatedWithAdressOIB>
  <DomainObject.Predmet.ProtuStrankaListNazivFormated>
    <izvorni_sadrzaj>
      <item>HOTEL BRANIMIR d.o.o.</item>
    </izvorni_sadrzaj>
    <derivirana_varijabla naziv="DomainObject.Predmet.ProtuStrankaListNazivFormated_1">
      <item>HOTEL BRANIMIR d.o.o.</item>
    </derivirana_varijabla>
  </DomainObject.Predmet.ProtuStrankaListNazivFormated>
  <DomainObject.Predmet.ProtuStrankaListNazivFormatedOIB>
    <izvorni_sadrzaj>
      <item>HOTEL BRANIMIR d.o.o., OIB 64697729493</item>
    </izvorni_sadrzaj>
    <derivirana_varijabla naziv="DomainObject.Predmet.ProtuStrankaListNazivFormatedOIB_1">
      <item>HOTEL BRANIMIR d.o.o., OIB 64697729493</item>
    </derivirana_varijabla>
  </DomainObject.Predmet.ProtuStrankaListNazivFormatedOIB>
  <DomainObject.Predmet.OstaliListFormated>
    <izvorni_sadrzaj>
      <item>Josip Konjevod punomoćnik sudionika u postupku HOTEL BRANIMIR d.o.o.</item>
      <item>Ljiljana Mikić</item>
    </izvorni_sadrzaj>
    <derivirana_varijabla naziv="DomainObject.Predmet.OstaliListFormated_1">
      <item>Josip Konjevod punomoćnik sudionika u postupku HOTEL BRANIMIR d.o.o.</item>
      <item>Ljiljana Mikić</item>
    </derivirana_varijabla>
  </DomainObject.Predmet.OstaliListFormated>
  <DomainObject.Predmet.OstaliListFormatedOIB>
    <izvorni_sadrzaj>
      <item>Josip Konjevod punomoćnik sudionika u postupku HOTEL BRANIMIR d.o.o.</item>
      <item>Ljiljana Mikić, OIB 39721036909</item>
    </izvorni_sadrzaj>
    <derivirana_varijabla naziv="DomainObject.Predmet.OstaliListFormatedOIB_1">
      <item>Josip Konjevod punomoćnik sudionika u postupku HOTEL BRANIMIR d.o.o.</item>
      <item>Ljiljana Mikić, OIB 39721036909</item>
    </derivirana_varijabla>
  </DomainObject.Predmet.OstaliListFormatedOIB>
  <DomainObject.Predmet.OstaliListFormatedWithAdress>
    <izvorni_sadrzaj>
      <item>Josip Konjevod, Ilica 36, 10000 Zagreb punomoćnik sudionika u postupku HOTEL BRANIMIR d.o.o.</item>
      <item>Ljiljana Mikić, Sarajevska cesta 58, 10000 Zagreb</item>
    </izvorni_sadrzaj>
    <derivirana_varijabla naziv="DomainObject.Predmet.OstaliListFormatedWithAdress_1">
      <item>Josip Konjevod, Ilica 36, 10000 Zagreb punomoćnik sudionika u postupku HOTEL BRANIMIR d.o.o.</item>
      <item>Ljiljana Mikić, Sarajevska cesta 58, 10000 Zagreb</item>
    </derivirana_varijabla>
  </DomainObject.Predmet.OstaliListFormatedWithAdress>
  <DomainObject.Predmet.OstaliListFormatedWithAdressOIB>
    <izvorni_sadrzaj>
      <item>Josip Konjevod, Ilica 36, 10000 Zagreb punomoćnik sudionika u postupku HOTEL BRANIMIR d.o.o.</item>
      <item>Ljiljana Mikić, OIB 39721036909, Sarajevska cesta 58, 10000 Zagreb</item>
    </izvorni_sadrzaj>
    <derivirana_varijabla naziv="DomainObject.Predmet.OstaliListFormatedWithAdressOIB_1">
      <item>Josip Konjevod, Ilica 36, 10000 Zagreb punomoćnik sudionika u postupku HOTEL BRANIMIR d.o.o.</item>
      <item>Ljiljana Mikić, OIB 39721036909, Sarajevska cesta 58, 10000 Zagreb</item>
    </derivirana_varijabla>
  </DomainObject.Predmet.OstaliListFormatedWithAdressOIB>
  <DomainObject.Predmet.OstaliListNazivFormated>
    <izvorni_sadrzaj>
      <item>Josip Konjevod</item>
      <item>Ljiljana Mikić</item>
    </izvorni_sadrzaj>
    <derivirana_varijabla naziv="DomainObject.Predmet.OstaliListNazivFormated_1">
      <item>Josip Konjevod</item>
      <item>Ljiljana Mikić</item>
    </derivirana_varijabla>
  </DomainObject.Predmet.OstaliListNazivFormated>
  <DomainObject.Predmet.OstaliListNazivFormatedOIB>
    <izvorni_sadrzaj>
      <item>Josip Konjevod</item>
      <item>Ljiljana Mikić, OIB 39721036909</item>
    </izvorni_sadrzaj>
    <derivirana_varijabla naziv="DomainObject.Predmet.OstaliListNazivFormatedOIB_1">
      <item>Josip Konjevod</item>
      <item>Ljiljana Mikić, OIB 39721036909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BRANIMIR d.o.o.</izvorni_sadrzaj>
    <derivirana_varijabla naziv="DomainObject.Predmet.StrankaIDrugi_1">HOTEL BRANIMIR d.o.o.</derivirana_varijabla>
  </DomainObject.Predmet.StrankaIDrugi>
  <DomainObject.Predmet.ProtustrankaIDrugi>
    <izvorni_sadrzaj>HOTEL BRANIMIR d.o.o.</izvorni_sadrzaj>
    <derivirana_varijabla naziv="DomainObject.Predmet.ProtustrankaIDrugi_1">HOTEL BRANIMIR d.o.o.</derivirana_varijabla>
  </DomainObject.Predmet.ProtustrankaIDrugi>
  <DomainObject.Predmet.StrankaIDrugiAdressOIB>
    <izvorni_sadrzaj>HOTEL BRANIMIR d.o.o., OIB 64697729493, Branimirova 29, 10000 Zagreb</izvorni_sadrzaj>
    <derivirana_varijabla naziv="DomainObject.Predmet.StrankaIDrugiAdressOIB_1">HOTEL BRANIMIR d.o.o., OIB 64697729493, Branimirova 29, 10000 Zagreb</derivirana_varijabla>
  </DomainObject.Predmet.StrankaIDrugiAdressOIB>
  <DomainObject.Predmet.ProtustrankaIDrugiAdressOIB>
    <izvorni_sadrzaj>HOTEL BRANIMIR d.o.o., OIB 64697729493, Branimirova 29, 10000 Zagreb</izvorni_sadrzaj>
    <derivirana_varijabla naziv="DomainObject.Predmet.ProtustrankaIDrugiAdressOIB_1">HOTEL BRANIMIR d.o.o., OIB 64697729493,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BRANIMIR d.o.o.</item>
      <item>HOTEL BRANIMIR d.o.o.</item>
      <item>Josip Konjevod</item>
      <item>Ljiljana Mikić</item>
    </izvorni_sadrzaj>
    <derivirana_varijabla naziv="DomainObject.Predmet.SudioniciListNaziv_1">
      <item>HOTEL BRANIMIR d.o.o.</item>
      <item>HOTEL BRANIMIR d.o.o.</item>
      <item>Josip Konjevod</item>
      <item>Ljiljana Mikić</item>
    </derivirana_varijabla>
  </DomainObject.Predmet.SudioniciListNaziv>
  <DomainObject.Predmet.SudioniciListAdressOIB>
    <izvorni_sadrzaj>
      <item>HOTEL BRANIMIR d.o.o., OIB 64697729493, Branimirova 29,10000 Zagreb</item>
      <item>HOTEL BRANIMIR d.o.o., OIB 64697729493, Branimirova 29,10000 Zagreb</item>
      <item>Josip Konjevod, Ilica 36,10000 Zagreb</item>
      <item>Ljiljana Mikić, OIB 39721036909, Sarajevska cesta 58,10000 Zagreb</item>
    </izvorni_sadrzaj>
    <derivirana_varijabla naziv="DomainObject.Predmet.SudioniciListAdressOIB_1">
      <item>HOTEL BRANIMIR d.o.o., OIB 64697729493, Branimirova 29,10000 Zagreb</item>
      <item>HOTEL BRANIMIR d.o.o., OIB 64697729493, Branimirova 29,10000 Zagreb</item>
      <item>Josip Konjevod, Ilica 36,10000 Zagreb</item>
      <item>Ljiljana Mikić, OIB 39721036909, Sarajevska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64697729493</item>
      <item>, OIB 64697729493</item>
      <item>, OIB null</item>
      <item>, OIB 39721036909</item>
    </izvorni_sadrzaj>
    <derivirana_varijabla naziv="DomainObject.Predmet.SudioniciListNazivOIB_1">
      <item>, OIB 64697729493</item>
      <item>, OIB 64697729493</item>
      <item>, OIB null</item>
      <item>, OIB 39721036909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526C6-3CBF-46E2-B6E1-3A3B981E2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291</properties:Words>
  <properties:Characters>1471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2018-08-28T12:25:00Z</dcterms:created>
  <dc:creator>Ante</dc:creator>
  <cp:lastModifiedBy>Valentina Delač</cp:lastModifiedBy>
  <cp:lastPrinted>2018-08-28T12:26:00Z</cp:lastPrinted>
  <dcterms:modified xmlns:xsi="http://www.w3.org/2001/XMLSchema-instance" xsi:type="dcterms:W3CDTF">2018-08-28T12:26:00Z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(HOTEL BRANIMIR-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