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673f" w14:paraId="7ab673f" w:rsidRDefault="00BD0CA8" w:rsidR="00BD0CA8">
      <w:pPr>
        <w15:collapsed w:val="false"/>
      </w:pPr>
      <w:bookmarkStart w:name="_GoBack" w:id="0"/>
      <w:bookmarkEnd w:id="0"/>
    </w:p>
    <w:p w:rsidRDefault="00BD0CA8" w:rsidR="00BD0CA8"/>
    <w:p w:rsidRDefault="008A63F4" w:rsidP="004D2F1B" w:rsidR="004D2F1B" w:rsidRPr="004D2F1B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2F1B" w:rsidRPr="004D2F1B">
        <w:rPr>
          <w:b/>
        </w:rPr>
        <w:t xml:space="preserve"> </w:t>
      </w:r>
      <w:r w:rsidR="004D2F1B">
        <w:rPr>
          <w:b/>
        </w:rPr>
        <w:tab/>
      </w:r>
      <w:r w:rsidR="004D2F1B">
        <w:rPr>
          <w:b/>
        </w:rPr>
        <w:tab/>
      </w:r>
      <w:r w:rsidR="004D2F1B">
        <w:rPr>
          <w:b/>
        </w:rPr>
        <w:tab/>
      </w:r>
      <w:r w:rsidR="004D2F1B">
        <w:rPr>
          <w:b/>
        </w:rPr>
        <w:tab/>
      </w:r>
      <w:r w:rsidR="004D2F1B">
        <w:rPr>
          <w:b/>
        </w:rPr>
        <w:tab/>
      </w:r>
      <w:r w:rsidR="004D2F1B">
        <w:rPr>
          <w:b/>
        </w:rPr>
        <w:tab/>
      </w:r>
      <w:r w:rsidR="004D2F1B" w:rsidRPr="004D2F1B">
        <w:rPr>
          <w:b/>
        </w:rPr>
        <w:t xml:space="preserve">        Broj: </w:t>
      </w:r>
      <w:r w:rsidR="004D2F1B">
        <w:rPr>
          <w:b/>
        </w:rPr>
        <w:t>2</w:t>
      </w:r>
      <w:r w:rsidR="004D2F1B" w:rsidRPr="004D2F1B">
        <w:rPr>
          <w:b/>
        </w:rPr>
        <w:t>/</w:t>
      </w:r>
      <w:r w:rsidR="004D2F1B">
        <w:rPr>
          <w:b/>
        </w:rPr>
        <w:t>St</w:t>
      </w:r>
      <w:r w:rsidR="004D2F1B" w:rsidRPr="004D2F1B">
        <w:rPr>
          <w:b/>
        </w:rPr>
        <w:t>-</w:t>
      </w:r>
      <w:r w:rsidR="004D2F1B">
        <w:rPr>
          <w:b/>
        </w:rPr>
        <w:t>1018</w:t>
      </w:r>
      <w:r w:rsidR="004D2F1B" w:rsidRPr="004D2F1B">
        <w:rPr>
          <w:b/>
        </w:rPr>
        <w:t>/</w:t>
      </w:r>
      <w:r w:rsidR="004D2F1B">
        <w:rPr>
          <w:b/>
        </w:rPr>
        <w:t>2013</w:t>
      </w:r>
      <w:r w:rsidR="004D2F1B" w:rsidRPr="004D2F1B">
        <w:rPr>
          <w:b/>
        </w:rPr>
        <w:t>-</w:t>
      </w:r>
      <w:r w:rsidR="004D2F1B">
        <w:rPr>
          <w:b/>
        </w:rPr>
        <w:t>55</w:t>
      </w:r>
    </w:p>
    <w:p w:rsidRDefault="004D2F1B" w:rsidP="004D2F1B" w:rsidR="004D2F1B" w:rsidRPr="004D2F1B">
      <w:pPr>
        <w:rPr>
          <w:b/>
        </w:rPr>
      </w:pPr>
      <w:r w:rsidRPr="004D2F1B">
        <w:rPr>
          <w:b/>
        </w:rPr>
        <w:t>REPUBLIKA HRVATSKA</w:t>
      </w:r>
    </w:p>
    <w:p w:rsidRDefault="004D2F1B" w:rsidP="004D2F1B" w:rsidR="004D2F1B" w:rsidRPr="004D2F1B">
      <w:pPr>
        <w:rPr>
          <w:b/>
        </w:rPr>
      </w:pPr>
      <w:r w:rsidRPr="004D2F1B">
        <w:rPr>
          <w:b/>
        </w:rPr>
        <w:t>TRGOVAČKI SUD U OSIJEKU</w:t>
      </w:r>
    </w:p>
    <w:p w:rsidRDefault="004D2F1B" w:rsidP="004D2F1B" w:rsidR="004D2F1B" w:rsidRPr="004D2F1B">
      <w:pPr>
        <w:rPr>
          <w:b/>
        </w:rPr>
      </w:pPr>
      <w:r w:rsidRPr="004D2F1B">
        <w:rPr>
          <w:b/>
        </w:rPr>
        <w:t xml:space="preserve">STALNA SLUŽBA U SLAVONSKOM BRODU </w:t>
      </w:r>
    </w:p>
    <w:p w:rsidRDefault="004D2F1B" w:rsidP="004D2F1B" w:rsidR="004D2F1B" w:rsidRPr="004D2F1B">
      <w:pPr>
        <w:rPr>
          <w:b/>
        </w:rPr>
      </w:pPr>
      <w:r w:rsidRPr="004D2F1B">
        <w:rPr>
          <w:b/>
        </w:rPr>
        <w:t xml:space="preserve">Trg pobjede 13      </w:t>
      </w:r>
      <w:r w:rsidRPr="004D2F1B">
        <w:rPr>
          <w:b/>
        </w:rPr>
        <w:tab/>
      </w:r>
      <w:r w:rsidRPr="004D2F1B">
        <w:rPr>
          <w:b/>
        </w:rPr>
        <w:tab/>
      </w:r>
      <w:r w:rsidRPr="004D2F1B">
        <w:rPr>
          <w:b/>
        </w:rPr>
        <w:tab/>
      </w:r>
      <w:r w:rsidRPr="004D2F1B">
        <w:rPr>
          <w:b/>
        </w:rPr>
        <w:tab/>
      </w:r>
      <w:r w:rsidRPr="004D2F1B">
        <w:rPr>
          <w:b/>
        </w:rPr>
        <w:tab/>
      </w:r>
      <w:r w:rsidRPr="004D2F1B">
        <w:rPr>
          <w:b/>
        </w:rPr>
        <w:tab/>
      </w:r>
      <w:r w:rsidRPr="004D2F1B">
        <w:rPr>
          <w:b/>
        </w:rPr>
        <w:tab/>
      </w:r>
    </w:p>
    <w:p w:rsidRDefault="004D2F1B" w:rsidP="004D2F1B" w:rsidR="004D2F1B" w:rsidRPr="004D2F1B">
      <w:pPr>
        <w:rPr>
          <w:b/>
        </w:rPr>
      </w:pPr>
      <w:r w:rsidRPr="004D2F1B">
        <w:rPr>
          <w:b/>
        </w:rPr>
        <w:t xml:space="preserve">Slavonski Brod       </w:t>
      </w:r>
    </w:p>
    <w:p w:rsidRDefault="004D2F1B" w:rsidP="004D2F1B" w:rsidR="004D2F1B" w:rsidRPr="004D2F1B">
      <w:pPr>
        <w:rPr>
          <w:b/>
        </w:rPr>
      </w:pPr>
      <w:r w:rsidRPr="004D2F1B">
        <w:rPr>
          <w:b/>
        </w:rPr>
        <w:t xml:space="preserve">      </w:t>
      </w:r>
    </w:p>
    <w:p w:rsidRDefault="00892061" w:rsidR="00892061"/>
    <w:p w:rsidRDefault="00892061" w:rsidR="00892061">
      <w:r>
        <w:t xml:space="preserve">                                 R E P U B L I K A   H R V A T S K A  !</w:t>
      </w:r>
    </w:p>
    <w:p w:rsidRDefault="00892061" w:rsidR="00892061"/>
    <w:p w:rsidRDefault="00892061" w:rsidR="00892061">
      <w:r>
        <w:t xml:space="preserve">                                            R  J  E  Š  E  N  J  E</w:t>
      </w:r>
    </w:p>
    <w:p w:rsidRDefault="00892061" w:rsidR="00892061"/>
    <w:p w:rsidRDefault="00892061" w:rsidP="004D2F1B" w:rsidR="00892061">
      <w:pPr>
        <w:jc w:val="both"/>
      </w:pPr>
      <w:r>
        <w:tab/>
        <w:t xml:space="preserve">TRGOVAČKI SUD U </w:t>
      </w:r>
      <w:r w:rsidR="004D2F1B">
        <w:t xml:space="preserve">OSIJEKU, STALNA SLUŽBA U </w:t>
      </w:r>
      <w:r>
        <w:t>SLAVONSKOM BRODU, po stečajnom su</w:t>
      </w:r>
      <w:r w:rsidR="003F2348">
        <w:t>c</w:t>
      </w:r>
      <w:r>
        <w:t xml:space="preserve">u Davorinu Pavičić, u stečajnom postupku nad stečajnim dužnikom </w:t>
      </w:r>
      <w:r w:rsidR="004D2F1B">
        <w:t xml:space="preserve">POLJOPRIVREDNA ZADRUGA AGRARIA d.o.o. u stečaju, Stjepana Radića 45, </w:t>
      </w:r>
      <w:proofErr w:type="spellStart"/>
      <w:r w:rsidR="004D2F1B">
        <w:t>Grabarje</w:t>
      </w:r>
      <w:proofErr w:type="spellEnd"/>
      <w:r w:rsidR="004D2F1B">
        <w:t>, OIB:02360462721</w:t>
      </w:r>
      <w:r>
        <w:t xml:space="preserve">, odlučujući o prijedlogu stečajnog upravitelja za sazivanje skupštine vjerovnika, dana </w:t>
      </w:r>
      <w:r w:rsidR="004D2F1B">
        <w:t>25</w:t>
      </w:r>
      <w:r>
        <w:t xml:space="preserve">. </w:t>
      </w:r>
      <w:r w:rsidR="004D2F1B">
        <w:t>kolovoza</w:t>
      </w:r>
      <w:r>
        <w:t xml:space="preserve"> </w:t>
      </w:r>
      <w:r w:rsidR="004D2F1B">
        <w:t>2017.</w:t>
      </w:r>
    </w:p>
    <w:p w:rsidRDefault="00892061" w:rsidR="00892061"/>
    <w:p w:rsidRDefault="00892061" w:rsidP="004D2F1B" w:rsidR="00892061">
      <w:pPr>
        <w:jc w:val="center"/>
      </w:pPr>
      <w:r>
        <w:t>r i j e š i o   j e</w:t>
      </w:r>
    </w:p>
    <w:p w:rsidRDefault="00892061" w:rsidR="00892061"/>
    <w:p w:rsidRDefault="004D2F1B" w:rsidP="004D2F1B" w:rsidR="00892061">
      <w:pPr>
        <w:jc w:val="both"/>
      </w:pPr>
      <w:r>
        <w:t xml:space="preserve">I. </w:t>
      </w:r>
      <w:r w:rsidR="00892061">
        <w:t xml:space="preserve">Skupština vjerovnika stečajnog dužnika </w:t>
      </w:r>
      <w:r w:rsidRPr="004D2F1B">
        <w:t xml:space="preserve">POLJOPRIVREDNA ZADRUGA AGRARIA d.o.o. u stečaju, Stjepana Radića 45, </w:t>
      </w:r>
      <w:proofErr w:type="spellStart"/>
      <w:r w:rsidRPr="004D2F1B">
        <w:t>Grabarje</w:t>
      </w:r>
      <w:proofErr w:type="spellEnd"/>
      <w:r w:rsidRPr="004D2F1B">
        <w:t>, OIB:02360462721</w:t>
      </w:r>
      <w:r w:rsidR="00892061">
        <w:t xml:space="preserve"> saziva se za dan</w:t>
      </w:r>
    </w:p>
    <w:p w:rsidRDefault="003F2348" w:rsidP="004D2F1B" w:rsidR="00892061">
      <w:pPr>
        <w:jc w:val="both"/>
      </w:pPr>
      <w:r>
        <w:t xml:space="preserve">                              </w:t>
      </w:r>
    </w:p>
    <w:p w:rsidRDefault="004D2F1B" w:rsidP="004D2F1B" w:rsidR="003F2348">
      <w:pPr>
        <w:jc w:val="center"/>
      </w:pPr>
      <w:r>
        <w:t>04</w:t>
      </w:r>
      <w:r w:rsidR="003F2348">
        <w:t xml:space="preserve">. </w:t>
      </w:r>
      <w:r>
        <w:t>listopada</w:t>
      </w:r>
      <w:r w:rsidR="003F2348">
        <w:t xml:space="preserve"> </w:t>
      </w:r>
      <w:r>
        <w:t>2017.</w:t>
      </w:r>
      <w:r w:rsidR="003F2348">
        <w:t xml:space="preserve"> u 9,00 sati</w:t>
      </w:r>
    </w:p>
    <w:p w:rsidRDefault="00892061" w:rsidP="004D2F1B" w:rsidR="00892061">
      <w:pPr>
        <w:jc w:val="both"/>
      </w:pPr>
    </w:p>
    <w:p w:rsidRDefault="00892061" w:rsidP="004D2F1B" w:rsidR="00892061">
      <w:pPr>
        <w:jc w:val="both"/>
      </w:pPr>
      <w:r>
        <w:t xml:space="preserve">u prostorijama Trgovačkog suda u Slavonskom Brodu, Trg pobjede </w:t>
      </w:r>
      <w:r w:rsidR="004D2F1B">
        <w:t>13, soba 77/III</w:t>
      </w:r>
    </w:p>
    <w:p w:rsidRDefault="00892061" w:rsidP="004D2F1B" w:rsidR="00892061">
      <w:pPr>
        <w:jc w:val="both"/>
      </w:pPr>
    </w:p>
    <w:p w:rsidRDefault="00892061" w:rsidP="004D2F1B" w:rsidR="00892061">
      <w:pPr>
        <w:jc w:val="both"/>
      </w:pPr>
      <w:r>
        <w:t>II</w:t>
      </w:r>
      <w:r w:rsidR="004D2F1B">
        <w:t xml:space="preserve">. </w:t>
      </w:r>
      <w:r>
        <w:t>Rad skupštine vjerovnika odvijat će se prema slijedećem dnevnom redu:</w:t>
      </w:r>
    </w:p>
    <w:p w:rsidRDefault="004D2F1B" w:rsidP="004D2F1B" w:rsidR="004D2F1B">
      <w:pPr>
        <w:jc w:val="both"/>
      </w:pPr>
    </w:p>
    <w:p w:rsidRDefault="004D2F1B" w:rsidP="004D2F1B" w:rsidR="004D2F1B">
      <w:pPr>
        <w:jc w:val="both"/>
      </w:pPr>
      <w:r>
        <w:t>1.</w:t>
      </w:r>
      <w:r w:rsidR="003F2348">
        <w:t>Izvješće stečajn</w:t>
      </w:r>
      <w:r>
        <w:t>e</w:t>
      </w:r>
      <w:r w:rsidR="003F2348">
        <w:t xml:space="preserve"> upravitelj</w:t>
      </w:r>
      <w:r>
        <w:t>ice o tijeku stečajnog postupka i stanju stečajne mase.</w:t>
      </w:r>
      <w:r w:rsidR="003F2348">
        <w:t xml:space="preserve"> </w:t>
      </w:r>
    </w:p>
    <w:p w:rsidRDefault="00487CFF" w:rsidP="004D2F1B" w:rsidR="003F2348">
      <w:pPr>
        <w:jc w:val="both"/>
      </w:pPr>
      <w:r>
        <w:t>2.</w:t>
      </w:r>
      <w:r w:rsidR="004D2F1B">
        <w:t>Pribavljanje mišljenja Skupštine vjerovnika o prijedlogu stečajne upraviteljice za obustavu i zaključenje stečajnog postupka primjenom od</w:t>
      </w:r>
      <w:r>
        <w:t>redbe čl. 203. Stečajnog zakona</w:t>
      </w:r>
      <w:r w:rsidR="003F2348">
        <w:t>.</w:t>
      </w:r>
    </w:p>
    <w:p w:rsidRDefault="004D2F1B" w:rsidP="004D2F1B" w:rsidR="003F2348">
      <w:pPr>
        <w:jc w:val="both"/>
      </w:pPr>
      <w:r>
        <w:t>3.  Razno.</w:t>
      </w:r>
      <w:r w:rsidR="003F2348">
        <w:t xml:space="preserve"> </w:t>
      </w:r>
    </w:p>
    <w:p w:rsidRDefault="00892061" w:rsidP="004D2F1B" w:rsidR="00892061">
      <w:pPr>
        <w:jc w:val="both"/>
      </w:pPr>
    </w:p>
    <w:p w:rsidRDefault="00892061" w:rsidP="004D2F1B" w:rsidR="00487CFF">
      <w:pPr>
        <w:jc w:val="both"/>
      </w:pPr>
      <w:r>
        <w:t>III</w:t>
      </w:r>
      <w:r w:rsidR="00487CFF">
        <w:t>.</w:t>
      </w:r>
      <w:r>
        <w:tab/>
        <w:t xml:space="preserve">Vrijeme i mjesto održavanja skupštine vjerovnika, te dnevni red skupštine javno će se objaviti </w:t>
      </w:r>
      <w:r w:rsidR="00487CFF">
        <w:t>na mrežnoj stranici e-Oglasna ploča suda.</w:t>
      </w:r>
    </w:p>
    <w:p w:rsidRDefault="00487CFF" w:rsidP="004D2F1B" w:rsidR="00487CFF">
      <w:pPr>
        <w:jc w:val="both"/>
      </w:pPr>
    </w:p>
    <w:p w:rsidRDefault="004768B6" w:rsidP="004D2F1B" w:rsidR="00892061">
      <w:pPr>
        <w:jc w:val="both"/>
      </w:pPr>
      <w:r>
        <w:tab/>
      </w:r>
      <w:r w:rsidR="00892061">
        <w:t xml:space="preserve">Pravo </w:t>
      </w:r>
      <w:r>
        <w:t xml:space="preserve">sudjelovanja na skupštini imaju </w:t>
      </w:r>
      <w:r w:rsidR="00892061">
        <w:t>svi stečajni vjerovnici</w:t>
      </w:r>
      <w:r>
        <w:t>, svi stečajni vjerovnici</w:t>
      </w:r>
      <w:r w:rsidR="00892061">
        <w:t xml:space="preserve"> </w:t>
      </w:r>
      <w:r>
        <w:t xml:space="preserve">s pravom odvojenog namirenja </w:t>
      </w:r>
      <w:r w:rsidR="00892061">
        <w:t>i stečajni upravitelj.</w:t>
      </w:r>
    </w:p>
    <w:p w:rsidRDefault="00892061" w:rsidP="004D2F1B" w:rsidR="00892061">
      <w:pPr>
        <w:jc w:val="both"/>
      </w:pPr>
    </w:p>
    <w:p w:rsidRDefault="00892061" w:rsidP="004D2F1B" w:rsidR="00892061">
      <w:pPr>
        <w:jc w:val="both"/>
      </w:pPr>
    </w:p>
    <w:p w:rsidRDefault="003165F0" w:rsidP="004D2F1B" w:rsidR="003165F0">
      <w:pPr>
        <w:jc w:val="both"/>
      </w:pPr>
    </w:p>
    <w:p w:rsidRDefault="003165F0" w:rsidP="004D2F1B" w:rsidR="003165F0">
      <w:pPr>
        <w:jc w:val="both"/>
      </w:pPr>
    </w:p>
    <w:p w:rsidRDefault="00892061" w:rsidP="004768B6" w:rsidR="00892061">
      <w:pPr>
        <w:jc w:val="center"/>
      </w:pPr>
      <w:r>
        <w:lastRenderedPageBreak/>
        <w:t>O b r a z l o ž e n j e</w:t>
      </w:r>
    </w:p>
    <w:p w:rsidRDefault="00892061" w:rsidP="004D2F1B" w:rsidR="00892061">
      <w:pPr>
        <w:jc w:val="both"/>
      </w:pPr>
    </w:p>
    <w:p w:rsidRDefault="00BD0CA8" w:rsidP="004D2F1B" w:rsidR="00892061">
      <w:pPr>
        <w:jc w:val="both"/>
      </w:pPr>
      <w:r>
        <w:tab/>
        <w:t xml:space="preserve">Podneskom zaprimljenim kod ovoga suda </w:t>
      </w:r>
      <w:r w:rsidR="003165F0">
        <w:t xml:space="preserve">23. kolovoza 2017. </w:t>
      </w:r>
      <w:r>
        <w:t>stečajn</w:t>
      </w:r>
      <w:r w:rsidR="003165F0">
        <w:t>a</w:t>
      </w:r>
      <w:r>
        <w:t xml:space="preserve"> </w:t>
      </w:r>
      <w:r w:rsidR="003165F0">
        <w:t>upraviteljica</w:t>
      </w:r>
      <w:r>
        <w:t xml:space="preserve"> </w:t>
      </w:r>
      <w:r w:rsidR="003165F0">
        <w:t>predložila</w:t>
      </w:r>
      <w:r>
        <w:t xml:space="preserve"> je sazivanje skupštine vjerovnika stečajnog dužnika s prijedlogom dnevnog reda kao u II izreke ovoga rješenja. Kako je</w:t>
      </w:r>
      <w:r w:rsidR="003165F0">
        <w:t xml:space="preserve"> potrebno odlučiti o pitanjima </w:t>
      </w:r>
      <w:r>
        <w:t xml:space="preserve">od važnosti za provedbu i okončanje stečajnog postupka valjalo je prihvatiti prijedlog stečajnog upravitelja pa je na temelju odredbe čl. </w:t>
      </w:r>
      <w:r w:rsidR="003165F0">
        <w:t>107.</w:t>
      </w:r>
      <w:r>
        <w:t xml:space="preserve"> SZ-a odlučeno kao u izreci.</w:t>
      </w:r>
    </w:p>
    <w:p w:rsidRDefault="00892061" w:rsidP="004D2F1B" w:rsidR="00892061">
      <w:pPr>
        <w:jc w:val="both"/>
      </w:pPr>
    </w:p>
    <w:p w:rsidRDefault="00892061" w:rsidP="004D2F1B" w:rsidR="00892061">
      <w:pPr>
        <w:jc w:val="both"/>
      </w:pPr>
    </w:p>
    <w:p w:rsidRDefault="00BD0CA8" w:rsidP="003165F0" w:rsidR="00892061">
      <w:pPr>
        <w:jc w:val="center"/>
      </w:pPr>
      <w:r>
        <w:t>U Sl</w:t>
      </w:r>
      <w:r w:rsidR="003165F0">
        <w:t>avonskom Brodu, 25. kolovoza 2017.</w:t>
      </w:r>
    </w:p>
    <w:p w:rsidRDefault="003165F0" w:rsidP="003165F0" w:rsidR="003165F0">
      <w:pPr>
        <w:jc w:val="center"/>
      </w:pPr>
    </w:p>
    <w:p w:rsidRDefault="00BD0CA8" w:rsidP="004D2F1B" w:rsidR="00BD0CA8">
      <w:pPr>
        <w:jc w:val="both"/>
      </w:pPr>
      <w:r>
        <w:t xml:space="preserve">                                                                                             Stečajni sudac:</w:t>
      </w:r>
    </w:p>
    <w:p w:rsidRDefault="00BD0CA8" w:rsidP="004D2F1B" w:rsidR="00BD0CA8">
      <w:pPr>
        <w:jc w:val="both"/>
      </w:pPr>
    </w:p>
    <w:p w:rsidRDefault="00BD0CA8" w:rsidP="004D2F1B" w:rsidR="00BD0CA8">
      <w:pPr>
        <w:jc w:val="both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D0CA8" w:rsidP="004D2F1B" w:rsidR="00BD0CA8">
      <w:pPr>
        <w:jc w:val="both"/>
      </w:pPr>
    </w:p>
    <w:p w:rsidRDefault="00BD0CA8" w:rsidP="004D2F1B" w:rsidR="00BD0CA8">
      <w:pPr>
        <w:jc w:val="both"/>
      </w:pPr>
    </w:p>
    <w:p w:rsidRDefault="00BD0CA8" w:rsidP="004D2F1B" w:rsidR="00BD0CA8">
      <w:pPr>
        <w:jc w:val="both"/>
      </w:pPr>
    </w:p>
    <w:p w:rsidRDefault="00BD0CA8" w:rsidP="004D2F1B" w:rsidR="00BD0CA8">
      <w:pPr>
        <w:jc w:val="both"/>
      </w:pPr>
    </w:p>
    <w:p w:rsidRDefault="00892061" w:rsidP="004D2F1B" w:rsidR="00892061">
      <w:pPr>
        <w:jc w:val="both"/>
      </w:pPr>
      <w:r>
        <w:t>POUKA O PRAVNOM LIJEKU:</w:t>
      </w:r>
    </w:p>
    <w:p w:rsidRDefault="00BD0CA8" w:rsidP="004D2F1B" w:rsidR="00BD0CA8">
      <w:pPr>
        <w:jc w:val="both"/>
      </w:pPr>
    </w:p>
    <w:p w:rsidRDefault="00892061" w:rsidP="004D2F1B" w:rsidR="00892061">
      <w:pPr>
        <w:jc w:val="both"/>
      </w:pPr>
      <w:r>
        <w:t>Protiv ovog rješenje dopuštena je žalba VTS RH Zagreb</w:t>
      </w:r>
    </w:p>
    <w:p w:rsidRDefault="00892061" w:rsidP="004D2F1B" w:rsidR="00892061">
      <w:pPr>
        <w:jc w:val="both"/>
      </w:pPr>
      <w:r>
        <w:t>u roku od 8 dana. Žalba ne odgađa provedbu rješenja.</w:t>
      </w:r>
    </w:p>
    <w:p w:rsidRDefault="00892061" w:rsidR="00892061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/>
    <w:p w:rsidRDefault="003165F0" w:rsidR="003165F0">
      <w:r>
        <w:lastRenderedPageBreak/>
        <w:t>DNA:</w:t>
      </w:r>
    </w:p>
    <w:p w:rsidRDefault="003165F0" w:rsidP="003165F0" w:rsidR="003165F0">
      <w:r>
        <w:t>1.Putem mrežne stranice e-Oglasna ploča suda.</w:t>
      </w:r>
    </w:p>
    <w:p w:rsidRDefault="00BD0CA8" w:rsidR="00BD0CA8"/>
    <w:p w:rsidRDefault="00BD0CA8" w:rsidR="00BD0CA8"/>
    <w:p w:rsidRDefault="00BD0CA8" w:rsidR="00BD0CA8"/>
    <w:p w:rsidRDefault="00BD0CA8" w:rsidR="00BD0CA8"/>
    <w:p w:rsidRDefault="00BD0CA8" w:rsidR="00BD0CA8"/>
    <w:p w:rsidRDefault="00892061" w:rsidR="00892061"/>
    <w:p w:rsidRDefault="00892061" w:rsidR="00892061"/>
    <w:p w:rsidRDefault="00892061" w:rsidP="00892061" w:rsidR="00892061">
      <w:pPr>
        <w:ind w:left="720"/>
      </w:pPr>
      <w:r>
        <w:t xml:space="preserve"> </w:t>
      </w:r>
    </w:p>
    <w:p w:rsidRDefault="003165F0" w:rsidP="00892061" w:rsidR="003165F0">
      <w:pPr>
        <w:ind w:left="720"/>
      </w:pPr>
    </w:p>
    <w:p w:rsidRDefault="003165F0" w:rsidP="00892061" w:rsidR="003165F0">
      <w:pPr>
        <w:ind w:left="720"/>
      </w:pPr>
    </w:p>
    <w:p w:rsidRDefault="003165F0" w:rsidP="00892061" w:rsidR="003165F0">
      <w:pPr>
        <w:ind w:left="720"/>
      </w:pPr>
    </w:p>
    <w:p w:rsidRDefault="003165F0" w:rsidP="00892061" w:rsidR="003165F0">
      <w:pPr>
        <w:ind w:left="720"/>
      </w:pPr>
    </w:p>
    <w:p w:rsidRDefault="003165F0" w:rsidP="00892061" w:rsidR="003165F0">
      <w:pPr>
        <w:ind w:left="720"/>
      </w:pPr>
    </w:p>
    <w:p w:rsidRDefault="003165F0" w:rsidP="00892061" w:rsidR="003165F0">
      <w:pPr>
        <w:ind w:left="720"/>
      </w:pPr>
    </w:p>
    <w:p w:rsidRDefault="003165F0" w:rsidP="00892061" w:rsidR="003165F0">
      <w:pPr>
        <w:ind w:left="720"/>
      </w:pPr>
    </w:p>
    <w:p w:rsidRDefault="003165F0" w:rsidP="00892061" w:rsidR="003165F0">
      <w:pPr>
        <w:ind w:left="720"/>
      </w:pPr>
    </w:p>
    <w:p w:rsidRDefault="003165F0" w:rsidP="003165F0" w:rsidR="003165F0"/>
    <w:p w:rsidRDefault="003165F0" w:rsidP="00892061" w:rsidR="003165F0">
      <w:pPr>
        <w:ind w:left="720"/>
      </w:pPr>
    </w:p>
    <w:sectPr w:rsidR="003165F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A2CE7"/>
    <w:multiLevelType w:val="hybridMultilevel"/>
    <w:tmpl w:val="DE98EFFC"/>
    <w:lvl w:tplc="03F2D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525E6C"/>
    <w:multiLevelType w:val="hybridMultilevel"/>
    <w:tmpl w:val="FFCC00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F057AE"/>
    <w:multiLevelType w:val="hybridMultilevel"/>
    <w:tmpl w:val="FADEA9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406F93"/>
    <w:multiLevelType w:val="hybridMultilevel"/>
    <w:tmpl w:val="1F1860D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061"/>
    <w:rsid w:val="003165F0"/>
    <w:rsid w:val="003F2348"/>
    <w:rsid w:val="004768B6"/>
    <w:rsid w:val="00487CFF"/>
    <w:rsid w:val="004D2F1B"/>
    <w:rsid w:val="00892061"/>
    <w:rsid w:val="008A63F4"/>
    <w:rsid w:val="00AA7D58"/>
    <w:rsid w:val="00BC11A5"/>
    <w:rsid w:val="00B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1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D0C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1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St-1018/2013</izvorni_sadrzaj>
    <derivirana_varijabla naziv="DomainObject.Predmet.OznakaBroj_1">St-1018/2013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AGRARIA, GRABARJE</izvorni_sadrzaj>
    <derivirana_varijabla naziv="DomainObject.Predmet.ProtustrankaFormated_1">  POLJOPRIVREDNA ZADRUGA AGRARIA, GRABARJE</derivirana_varijabla>
  </DomainObject.Predmet.ProtustrankaFormated>
  <DomainObject.Predmet.ProtustrankaFormatedOIB>
    <izvorni_sadrzaj>  POLJOPRIVREDNA ZADRUGA AGRARIA, GRABARJE, OIB 02360462721</izvorni_sadrzaj>
    <derivirana_varijabla naziv="DomainObject.Predmet.ProtustrankaFormatedOIB_1">  POLJOPRIVREDNA ZADRUGA AGRARIA, GRABARJE, OIB 02360462721</derivirana_varijabla>
  </DomainObject.Predmet.ProtustrankaFormatedOIB>
  <DomainObject.Predmet.ProtustrankaFormatedWithAdress>
    <izvorni_sadrzaj> POLJOPRIVREDNA ZADRUGA AGRARIA, GRABARJE, Stjepana Radića 45, 34310 Grabarje</izvorni_sadrzaj>
    <derivirana_varijabla naziv="DomainObject.Predmet.ProtustrankaFormatedWithAdress_1"> POLJOPRIVREDNA ZADRUGA AGRARIA, GRABARJE, Stjepana Radića 45, 34310 Grabarje</derivirana_varijabla>
  </DomainObject.Predmet.ProtustrankaFormatedWithAdress>
  <DomainObject.Predmet.ProtustrankaFormatedWithAdressOIB>
    <izvorni_sadrzaj> POLJOPRIVREDNA ZADRUGA AGRARIA, GRABARJE, OIB 02360462721, Stjepana Radića 45, 34310 Grabarje</izvorni_sadrzaj>
    <derivirana_varijabla naziv="DomainObject.Predmet.ProtustrankaFormatedWithAdressOIB_1"> POLJOPRIVREDNA ZADRUGA AGRARIA, GRABARJE, OIB 02360462721, Stjepana Radića 45, 34310 Grabarje</derivirana_varijabla>
  </DomainObject.Predmet.ProtustrankaFormatedWithAdressOIB>
  <DomainObject.Predmet.ProtustrankaWithAdress>
    <izvorni_sadrzaj>POLJOPRIVREDNA ZADRUGA AGRARIA, GRABARJE Stjepana Radića 45, 34310 Grabarje</izvorni_sadrzaj>
    <derivirana_varijabla naziv="DomainObject.Predmet.ProtustrankaWithAdress_1">POLJOPRIVREDNA ZADRUGA AGRARIA, GRABARJE Stjepana Radića 45, 34310 Grabarje</derivirana_varijabla>
  </DomainObject.Predmet.ProtustrankaWithAdress>
  <DomainObject.Predmet.ProtustrankaWithAdressOIB>
    <izvorni_sadrzaj>POLJOPRIVREDNA ZADRUGA AGRARIA, GRABARJE, OIB 02360462721, Stjepana Radića 45, 34310 Grabarje</izvorni_sadrzaj>
    <derivirana_varijabla naziv="DomainObject.Predmet.ProtustrankaWithAdressOIB_1">POLJOPRIVREDNA ZADRUGA AGRARIA, GRABARJE, OIB 02360462721, Stjepana Radića 45, 34310 Grabarje</derivirana_varijabla>
  </DomainObject.Predmet.ProtustrankaWithAdressOIB>
  <DomainObject.Predmet.ProtustrankaNazivFormated>
    <izvorni_sadrzaj>POLJOPRIVREDNA ZADRUGA AGRARIA, GRABARJE</izvorni_sadrzaj>
    <derivirana_varijabla naziv="DomainObject.Predmet.ProtustrankaNazivFormated_1">POLJOPRIVREDNA ZADRUGA AGRARIA, GRABARJE</derivirana_varijabla>
  </DomainObject.Predmet.ProtustrankaNazivFormated>
  <DomainObject.Predmet.ProtustrankaNazivFormatedOIB>
    <izvorni_sadrzaj>POLJOPRIVREDNA ZADRUGA AGRARIA, GRABARJE, OIB 02360462721</izvorni_sadrzaj>
    <derivirana_varijabla naziv="DomainObject.Predmet.ProtustrankaNazivFormatedOIB_1">POLJOPRIVREDNA ZADRUGA AGRARIA, GRABARJE, OIB 02360462721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AGRARIA, GRABARJE</item>
    </izvorni_sadrzaj>
    <derivirana_varijabla naziv="DomainObject.Predmet.ProtuStrankaListFormated_1">
      <item>POLJOPRIVREDNA ZADRUGA AGRARIA, GRABARJE</item>
    </derivirana_varijabla>
  </DomainObject.Predmet.ProtuStrankaListFormated>
  <DomainObject.Predmet.ProtuStrankaListFormatedOIB>
    <izvorni_sadrzaj>
      <item>POLJOPRIVREDNA ZADRUGA AGRARIA, GRABARJE, OIB 02360462721</item>
    </izvorni_sadrzaj>
    <derivirana_varijabla naziv="DomainObject.Predmet.ProtuStrankaListFormatedOIB_1">
      <item>POLJOPRIVREDNA ZADRUGA AGRARIA, GRABARJE, OIB 02360462721</item>
    </derivirana_varijabla>
  </DomainObject.Predmet.ProtuStrankaListFormatedOIB>
  <DomainObject.Predmet.ProtuStrankaListFormatedWithAdress>
    <izvorni_sadrzaj>
      <item>POLJOPRIVREDNA ZADRUGA AGRARIA, GRABARJE, Stjepana Radića 45, 34310 Grabarje</item>
    </izvorni_sadrzaj>
    <derivirana_varijabla naziv="DomainObject.Predmet.ProtuStrankaListFormatedWithAdress_1">
      <item>POLJOPRIVREDNA ZADRUGA AGRARIA, GRABARJE, Stjepana Radića 45, 34310 Grabarje</item>
    </derivirana_varijabla>
  </DomainObject.Predmet.ProtuStrankaListFormatedWithAdress>
  <DomainObject.Predmet.ProtuStrankaListFormatedWithAdressOIB>
    <izvorni_sadrzaj>
      <item>POLJOPRIVREDNA ZADRUGA AGRARIA, GRABARJE, OIB 02360462721, Stjepana Radića 45, 34310 Grabarje</item>
    </izvorni_sadrzaj>
    <derivirana_varijabla naziv="DomainObject.Predmet.ProtuStrankaListFormatedWithAdressOIB_1">
      <item>POLJOPRIVREDNA ZADRUGA AGRARIA, GRABARJE, OIB 02360462721, Stjepana Radića 45, 34310 Grabarje</item>
    </derivirana_varijabla>
  </DomainObject.Predmet.ProtuStrankaListFormatedWithAdressOIB>
  <DomainObject.Predmet.ProtuStrankaListNazivFormated>
    <izvorni_sadrzaj>
      <item>POLJOPRIVREDNA ZADRUGA AGRARIA, GRABARJE</item>
    </izvorni_sadrzaj>
    <derivirana_varijabla naziv="DomainObject.Predmet.ProtuStrankaListNazivFormated_1">
      <item>POLJOPRIVREDNA ZADRUGA AGRARIA, GRABARJE</item>
    </derivirana_varijabla>
  </DomainObject.Predmet.ProtuStrankaListNazivFormated>
  <DomainObject.Predmet.ProtuStrankaListNazivFormatedOIB>
    <izvorni_sadrzaj>
      <item>POLJOPRIVREDNA ZADRUGA AGRARIA, GRABARJE, OIB 02360462721</item>
    </izvorni_sadrzaj>
    <derivirana_varijabla naziv="DomainObject.Predmet.ProtuStrankaListNazivFormatedOIB_1">
      <item>POLJOPRIVREDNA ZADRUGA AGRARIA, GRABARJE, OIB 02360462721</item>
    </derivirana_varijabla>
  </DomainObject.Predmet.ProtuStrankaListNazivFormatedOIB>
  <DomainObject.Predmet.OstaliListFormated>
    <izvorni_sadrzaj>
      <item>ŽDO SLAVONSKI BROD</item>
      <item>POREZNA UPRAVA SLAVONSKI BROD</item>
      <item>Željko Stojčević</item>
      <item>ALMA OPAČAK</item>
    </izvorni_sadrzaj>
    <derivirana_varijabla naziv="DomainObject.Predmet.OstaliListFormated_1">
      <item>ŽDO SLAVONSKI BROD</item>
      <item>POREZNA UPRAVA SLAVONSKI BROD</item>
      <item>Željko Stojčević</item>
      <item>ALMA OPAČAK</item>
    </derivirana_varijabla>
  </DomainObject.Predmet.OstaliListFormated>
  <DomainObject.Predmet.OstaliListFormatedOIB>
    <izvorni_sadrzaj>
      <item>ŽDO SLAVONSKI BROD</item>
      <item>POREZNA UPRAVA SLAVONSKI BROD</item>
      <item>Željko Stojčević, OIB 53767969270</item>
      <item>ALMA OPAČAK, OIB 36068029114</item>
    </izvorni_sadrzaj>
    <derivirana_varijabla naziv="DomainObject.Predmet.OstaliListFormatedOIB_1">
      <item>ŽDO SLAVONSKI BROD</item>
      <item>POREZNA UPRAVA SLAVONSKI BROD</item>
      <item>Željko Stojčević, OIB 53767969270</item>
      <item>ALMA OPAČAK, OIB 36068029114</item>
    </derivirana_varijabla>
  </DomainObject.Predmet.OstaliListFormatedOIB>
  <DomainObject.Predmet.OstaliListFormatedWithAdress>
    <izvorni_sadrzaj>
      <item>ŽDO SLAVONSKI BROD</item>
      <item>POREZNA UPRAVA SLAVONSKI BROD</item>
      <item>Željko Stojčević, Zarilac 58, 34310 Zarilac</item>
      <item>ALMA OPAČAK, A. Cesarca 12, 35000 Slavonski Brod</item>
    </izvorni_sadrzaj>
    <derivirana_varijabla naziv="DomainObject.Predmet.OstaliListFormatedWithAdress_1">
      <item>ŽDO SLAVONSKI BROD</item>
      <item>POREZNA UPRAVA SLAVONSKI BROD</item>
      <item>Željko Stojčević, Zarilac 58, 34310 Zarilac</item>
      <item>ALMA OPAČAK, A. Cesarca 12, 35000 Slavonski Brod</item>
    </derivirana_varijabla>
  </DomainObject.Predmet.OstaliListFormatedWithAdress>
  <DomainObject.Predmet.OstaliListFormatedWithAdressOIB>
    <izvorni_sadrzaj>
      <item>ŽDO SLAVONSKI BROD</item>
      <item>POREZNA UPRAVA SLAVONSKI BROD</item>
      <item>Željko Stojčević, OIB 53767969270, Zarilac 58, 34310 Zarilac</item>
      <item>ALMA OPAČAK, OIB 36068029114, A. Cesarca 12, 35000 Slavonski Brod</item>
    </izvorni_sadrzaj>
    <derivirana_varijabla naziv="DomainObject.Predmet.OstaliListFormatedWithAdressOIB_1">
      <item>ŽDO SLAVONSKI BROD</item>
      <item>POREZNA UPRAVA SLAVONSKI BROD</item>
      <item>Željko Stojčević, OIB 53767969270, Zarilac 58, 34310 Zarilac</item>
      <item>ALMA OPAČAK, OIB 36068029114, A. Cesarca 12, 35000 Slavonski Brod</item>
    </derivirana_varijabla>
  </DomainObject.Predmet.OstaliListFormatedWithAdressOIB>
  <DomainObject.Predmet.OstaliListNazivFormated>
    <izvorni_sadrzaj>
      <item>ŽDO SLAVONSKI BROD</item>
      <item>POREZNA UPRAVA SLAVONSKI BROD</item>
      <item>Željko Stojčević</item>
      <item>ALMA OPAČAK</item>
    </izvorni_sadrzaj>
    <derivirana_varijabla naziv="DomainObject.Predmet.OstaliListNazivFormated_1">
      <item>ŽDO SLAVONSKI BROD</item>
      <item>POREZNA UPRAVA SLAVONSKI BROD</item>
      <item>Željko Stojčević</item>
      <item>ALMA OPAČAK</item>
    </derivirana_varijabla>
  </DomainObject.Predmet.OstaliListNazivFormated>
  <DomainObject.Predmet.OstaliListNazivFormatedOIB>
    <izvorni_sadrzaj>
      <item>ŽDO SLAVONSKI BROD</item>
      <item>POREZNA UPRAVA SLAVONSKI BROD</item>
      <item>Željko Stojčević, OIB 53767969270</item>
      <item>ALMA OPAČAK, OIB 36068029114</item>
    </izvorni_sadrzaj>
    <derivirana_varijabla naziv="DomainObject.Predmet.OstaliListNazivFormatedOIB_1">
      <item>ŽDO SLAVONSKI BROD</item>
      <item>POREZNA UPRAVA SLAVONSKI BROD</item>
      <item>Željko Stojčević, OIB 53767969270</item>
      <item>ALMA OPAČAK, OIB 36068029114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AGRARIA, GRABARJE</izvorni_sadrzaj>
    <derivirana_varijabla naziv="DomainObject.Predmet.ProtustrankaIDrugi_1">POLJOPRIVREDNA ZADRUGA AGRARIA, GRABARJE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POLJOPRIVREDNA ZADRUGA AGRARIA, GRABARJE, OIB 02360462721, Stjepana Radića 45, 34310 Grabarje</izvorni_sadrzaj>
    <derivirana_varijabla naziv="DomainObject.Predmet.ProtustrankaIDrugiAdressOIB_1">POLJOPRIVREDNA ZADRUGA AGRARIA, GRABARJE, OIB 02360462721, Stjepana Radića 45,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AGRARIA, GRABARJE</item>
      <item>ŽDO SLAVONSKI BROD</item>
      <item>POREZNA UPRAVA SLAVONSKI BROD</item>
      <item>Željko Stojčević</item>
      <item>ALMA OPAČAK</item>
    </izvorni_sadrzaj>
    <derivirana_varijabla naziv="DomainObject.Predmet.SudioniciListNaziv_1">
      <item>Financijska agencija</item>
      <item>POLJOPRIVREDNA ZADRUGA AGRARIA, GRABARJE</item>
      <item>ŽDO SLAVONSKI BROD</item>
      <item>POREZNA UPRAVA SLAVONSKI BROD</item>
      <item>Željko Stojčević</item>
      <item>ALMA OPAČAK</item>
    </derivirana_varijabla>
  </DomainObject.Predmet.SudioniciListNaziv>
  <DomainObject.Predmet.SudioniciListAdressOIB>
    <izvorni_sadrzaj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</izvorni_sadrzaj>
    <derivirana_varijabla naziv="DomainObject.Predmet.SudioniciListAdressOIB_1"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02360462721</item>
      <item>, OIB null</item>
      <item>, OIB null</item>
      <item>, OIB 53767969270</item>
      <item>, OIB 36068029114</item>
    </izvorni_sadrzaj>
    <derivirana_varijabla naziv="DomainObject.Predmet.SudioniciListNazivOIB_1">
      <item>, OIB 85821130368</item>
      <item>, OIB 02360462721</item>
      <item>, OIB null</item>
      <item>, OIB null</item>
      <item>, OIB 53767969270</item>
      <item>, OIB 36068029114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329</properties:Words>
  <properties:Characters>1787</properties:Characters>
  <properties:Lines>116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2017-08-25T09:03:00Z</dcterms:created>
  <dc:creator>bconka</dc:creator>
  <cp:keywords/>
  <cp:lastModifiedBy>wsadmin</cp:lastModifiedBy>
  <cp:lastPrinted>2008-09-03T11:42:00Z</cp:lastPrinted>
  <dcterms:modified xmlns:xsi="http://www.w3.org/2001/XMLSchema-instance" xsi:type="dcterms:W3CDTF">2017-08-25T09:03:00Z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