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e9a60" w14:paraId="e0e9a60" w:rsidRDefault="00633E1A" w:rsidP="00B42345" w:rsidR="009E7EC2" w:rsidRPr="00D80988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D80988">
        <w:rPr>
          <w:noProof/>
          <w:sz w:val="24"/>
          <w:szCs w:val="24"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2345" w:rsidRPr="00D80988">
        <w:rPr>
          <w:noProof/>
          <w:sz w:val="24"/>
          <w:szCs w:val="24"/>
          <w:lang w:eastAsia="hr-HR"/>
        </w:rPr>
        <w:tab/>
      </w:r>
      <w:r w:rsidR="00B42345" w:rsidRPr="00D80988">
        <w:rPr>
          <w:noProof/>
          <w:sz w:val="24"/>
          <w:szCs w:val="24"/>
          <w:lang w:eastAsia="hr-HR"/>
        </w:rPr>
        <w:tab/>
      </w:r>
      <w:r w:rsidR="00B42345" w:rsidRPr="00D80988">
        <w:rPr>
          <w:noProof/>
          <w:sz w:val="24"/>
          <w:szCs w:val="24"/>
          <w:lang w:eastAsia="hr-HR"/>
        </w:rPr>
        <w:tab/>
      </w:r>
      <w:r w:rsidR="00B42345" w:rsidRPr="00D80988">
        <w:rPr>
          <w:noProof/>
          <w:sz w:val="24"/>
          <w:szCs w:val="24"/>
          <w:lang w:eastAsia="hr-HR"/>
        </w:rPr>
        <w:tab/>
      </w:r>
      <w:r w:rsidR="00B42345" w:rsidRPr="00D80988">
        <w:rPr>
          <w:noProof/>
          <w:sz w:val="24"/>
          <w:szCs w:val="24"/>
          <w:lang w:eastAsia="hr-HR"/>
        </w:rPr>
        <w:tab/>
      </w:r>
      <w:r w:rsidR="00B42345" w:rsidRPr="00D80988">
        <w:rPr>
          <w:noProof/>
          <w:sz w:val="24"/>
          <w:szCs w:val="24"/>
          <w:lang w:eastAsia="hr-HR"/>
        </w:rPr>
        <w:tab/>
      </w:r>
      <w:r w:rsidR="00B42345" w:rsidRPr="00D80988">
        <w:rPr>
          <w:noProof/>
          <w:sz w:val="24"/>
          <w:szCs w:val="24"/>
          <w:lang w:eastAsia="hr-HR"/>
        </w:rPr>
        <w:tab/>
        <w:t xml:space="preserve">    </w:t>
      </w:r>
      <w:r w:rsidR="00323E42" w:rsidRPr="00D80988">
        <w:rPr>
          <w:rFonts w:hAnsi="Times New Roman" w:ascii="Times New Roman"/>
          <w:b/>
          <w:sz w:val="24"/>
          <w:szCs w:val="24"/>
        </w:rPr>
        <w:t>Posl. br</w:t>
      </w:r>
      <w:r w:rsidR="00925A8E" w:rsidRPr="00D80988">
        <w:rPr>
          <w:rFonts w:hAnsi="Times New Roman" w:ascii="Times New Roman"/>
          <w:b/>
          <w:sz w:val="24"/>
          <w:szCs w:val="24"/>
        </w:rPr>
        <w:t>.</w:t>
      </w:r>
      <w:r w:rsidR="006360CA" w:rsidRPr="00D80988">
        <w:rPr>
          <w:rFonts w:hAnsi="Times New Roman" w:ascii="Times New Roman"/>
          <w:b/>
          <w:sz w:val="24"/>
          <w:szCs w:val="24"/>
        </w:rPr>
        <w:t xml:space="preserve"> 12. St-</w:t>
      </w:r>
      <w:r w:rsidR="00334787" w:rsidRPr="00D80988">
        <w:rPr>
          <w:rFonts w:hAnsi="Times New Roman" w:ascii="Times New Roman"/>
          <w:b/>
          <w:sz w:val="24"/>
          <w:szCs w:val="24"/>
        </w:rPr>
        <w:t>157/2003</w:t>
      </w:r>
    </w:p>
    <w:p w:rsidRDefault="00F72DA3" w:rsidP="00225862" w:rsidR="00F72DA3" w:rsidRPr="00D80988">
      <w:pPr>
        <w:rPr>
          <w:sz w:val="16"/>
          <w:szCs w:val="16"/>
          <w:lang w:eastAsia="hr-HR"/>
        </w:rPr>
      </w:pPr>
    </w:p>
    <w:p w:rsidRDefault="009E7EC2" w:rsidP="009E7EC2" w:rsidR="009E7EC2" w:rsidRPr="00D80988">
      <w:pPr>
        <w:pStyle w:val="Naslov1"/>
        <w:jc w:val="both"/>
      </w:pPr>
      <w:r w:rsidRPr="00D80988">
        <w:t>REPUBLIKA HRVATSKA</w:t>
      </w:r>
    </w:p>
    <w:p w:rsidRDefault="009E7EC2" w:rsidP="009E7EC2" w:rsidR="009E7EC2" w:rsidRPr="00D80988">
      <w:pPr>
        <w:jc w:val="both"/>
        <w:rPr>
          <w:rFonts w:hAnsi="Times New Roman" w:ascii="Times New Roman"/>
          <w:b/>
          <w:sz w:val="24"/>
          <w:szCs w:val="24"/>
        </w:rPr>
      </w:pPr>
      <w:r w:rsidRPr="00D80988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D80988">
        <w:rPr>
          <w:rFonts w:hAnsi="Times New Roman" w:ascii="Times New Roman"/>
          <w:sz w:val="24"/>
          <w:szCs w:val="24"/>
        </w:rPr>
        <w:t xml:space="preserve">            </w:t>
      </w:r>
      <w:r w:rsidRPr="00D80988">
        <w:rPr>
          <w:rFonts w:hAnsi="Times New Roman" w:ascii="Times New Roman"/>
          <w:sz w:val="24"/>
          <w:szCs w:val="24"/>
        </w:rPr>
        <w:tab/>
      </w:r>
      <w:r w:rsidRPr="00D80988">
        <w:rPr>
          <w:rFonts w:hAnsi="Times New Roman" w:ascii="Times New Roman"/>
          <w:sz w:val="24"/>
          <w:szCs w:val="24"/>
        </w:rPr>
        <w:tab/>
      </w:r>
      <w:r w:rsidRPr="00D80988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D80988">
      <w:pPr>
        <w:rPr>
          <w:rFonts w:hAnsi="Times New Roman" w:ascii="Times New Roman"/>
          <w:b/>
          <w:sz w:val="24"/>
          <w:szCs w:val="24"/>
        </w:rPr>
      </w:pPr>
      <w:r w:rsidRPr="00D80988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9E7EC2" w:rsidP="009E7EC2" w:rsidR="009E7EC2" w:rsidRPr="00D80988">
      <w:pPr>
        <w:rPr>
          <w:rFonts w:hAnsi="Times New Roman" w:ascii="Times New Roman"/>
          <w:sz w:val="24"/>
          <w:szCs w:val="24"/>
        </w:rPr>
      </w:pPr>
    </w:p>
    <w:p w:rsidRDefault="002A0374" w:rsidP="002A0374" w:rsidR="002A0374" w:rsidRPr="00D80988">
      <w:pPr>
        <w:pStyle w:val="Naslov1"/>
      </w:pPr>
      <w:r w:rsidRPr="00D80988">
        <w:t>R E P U B L I K A   H R V A T S K A</w:t>
      </w:r>
    </w:p>
    <w:p w:rsidRDefault="00B42345" w:rsidP="00B42345" w:rsidR="00B42345" w:rsidRPr="00D80988">
      <w:pPr>
        <w:rPr>
          <w:sz w:val="24"/>
          <w:szCs w:val="24"/>
          <w:lang w:eastAsia="hr-HR"/>
        </w:rPr>
      </w:pPr>
    </w:p>
    <w:p w:rsidRDefault="009E7EC2" w:rsidP="009E7EC2" w:rsidR="009E7EC2" w:rsidRPr="00D80988">
      <w:pPr>
        <w:pStyle w:val="Naslov2"/>
        <w:rPr>
          <w:b/>
          <w:bCs/>
          <w:szCs w:val="24"/>
        </w:rPr>
      </w:pPr>
      <w:r w:rsidRPr="00D80988">
        <w:rPr>
          <w:b/>
          <w:bCs/>
          <w:szCs w:val="24"/>
        </w:rPr>
        <w:t>R J E Š E NJ E</w:t>
      </w:r>
    </w:p>
    <w:p w:rsidRDefault="009E7EC2" w:rsidP="009E7EC2" w:rsidR="009E7EC2" w:rsidRPr="00D80988">
      <w:pPr>
        <w:rPr>
          <w:rFonts w:hAnsi="Times New Roman" w:ascii="Times New Roman"/>
          <w:sz w:val="24"/>
          <w:szCs w:val="24"/>
        </w:rPr>
      </w:pPr>
    </w:p>
    <w:p w:rsidRDefault="009E7EC2" w:rsidP="00C81434" w:rsidR="00C81434" w:rsidRPr="00D80988">
      <w:pPr>
        <w:pStyle w:val="Tijeloteksta"/>
        <w:rPr>
          <w:szCs w:val="24"/>
          <w:lang w:val="hr-HR"/>
        </w:rPr>
      </w:pPr>
      <w:r w:rsidRPr="00D80988">
        <w:rPr>
          <w:szCs w:val="24"/>
          <w:lang w:val="hr-HR"/>
        </w:rPr>
        <w:tab/>
      </w:r>
      <w:r w:rsidR="00C81434" w:rsidRPr="00D80988">
        <w:rPr>
          <w:szCs w:val="24"/>
          <w:lang w:val="hr-HR"/>
        </w:rPr>
        <w:t>Tr</w:t>
      </w:r>
      <w:r w:rsidR="00EA0365" w:rsidRPr="00D80988">
        <w:rPr>
          <w:szCs w:val="24"/>
          <w:lang w:val="hr-HR"/>
        </w:rPr>
        <w:t>govački sud u Splitu, po sucu t</w:t>
      </w:r>
      <w:r w:rsidR="00C81434" w:rsidRPr="00D80988">
        <w:rPr>
          <w:szCs w:val="24"/>
          <w:lang w:val="hr-HR"/>
        </w:rPr>
        <w:t xml:space="preserve">og suda Pašku Bačiću, kao stečajnom sucu, u stečajnom postupku nad dužnikom </w:t>
      </w:r>
      <w:r w:rsidR="00334787" w:rsidRPr="00D80988">
        <w:rPr>
          <w:lang w:val="hr-HR"/>
        </w:rPr>
        <w:t>ASTRA – CRO d.o.o. u stečaju Split, Ćirila i Metoda 42, OIB: 87393717865</w:t>
      </w:r>
      <w:r w:rsidR="00A2130E" w:rsidRPr="00D80988">
        <w:rPr>
          <w:szCs w:val="24"/>
          <w:lang w:val="hr-HR"/>
        </w:rPr>
        <w:t xml:space="preserve">, </w:t>
      </w:r>
      <w:r w:rsidR="000478E5">
        <w:rPr>
          <w:szCs w:val="24"/>
          <w:lang w:val="hr-HR"/>
        </w:rPr>
        <w:t xml:space="preserve">odlučujući o potvrdi ugovora o prodaji imovine dužnika kao cjeline, </w:t>
      </w:r>
      <w:r w:rsidR="00A2130E" w:rsidRPr="00D80988">
        <w:rPr>
          <w:szCs w:val="24"/>
          <w:lang w:val="hr-HR"/>
        </w:rPr>
        <w:t xml:space="preserve">dana </w:t>
      </w:r>
      <w:r w:rsidR="0087066B" w:rsidRPr="00D80988">
        <w:rPr>
          <w:szCs w:val="24"/>
          <w:lang w:val="hr-HR"/>
        </w:rPr>
        <w:t>25. svibnja 2017</w:t>
      </w:r>
      <w:r w:rsidR="00A2130E" w:rsidRPr="00D80988">
        <w:rPr>
          <w:szCs w:val="24"/>
          <w:lang w:val="hr-HR"/>
        </w:rPr>
        <w:t xml:space="preserve">. god. </w:t>
      </w:r>
    </w:p>
    <w:p w:rsidRDefault="009E7EC2" w:rsidP="009E7EC2" w:rsidR="009E7EC2" w:rsidRPr="000478E5">
      <w:pPr>
        <w:rPr>
          <w:rFonts w:hAnsi="Times New Roman" w:ascii="Times New Roman"/>
        </w:rPr>
      </w:pPr>
    </w:p>
    <w:p w:rsidRDefault="00A02218" w:rsidP="009E7EC2" w:rsidR="00A02218" w:rsidRPr="000B3A8D">
      <w:pPr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D80988">
      <w:pPr>
        <w:jc w:val="center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3D5872">
      <w:pPr>
        <w:jc w:val="both"/>
        <w:rPr>
          <w:rFonts w:hAnsi="Times New Roman" w:ascii="Times New Roman"/>
          <w:sz w:val="22"/>
          <w:szCs w:val="22"/>
        </w:rPr>
      </w:pPr>
    </w:p>
    <w:p w:rsidRDefault="00F018D3" w:rsidP="00A2130E" w:rsidR="004D1E28" w:rsidRPr="00D80988">
      <w:pPr>
        <w:pStyle w:val="Naslov3"/>
        <w:ind w:left="708"/>
        <w:rPr>
          <w:b w:val="false"/>
          <w:szCs w:val="24"/>
        </w:rPr>
      </w:pPr>
      <w:r w:rsidRPr="00D80988">
        <w:rPr>
          <w:b w:val="false"/>
          <w:szCs w:val="24"/>
        </w:rPr>
        <w:t>Potvrđuje se Ugovor o prodaji imovine stečajnog dužnika ASTRA-CRO d.o.o. u stečaju Split kao cjeline, koji Ugovor je sklopljen između stečajnog dužnika ASTRA-CRO d.o.o. u stečaju Split, zastupanog po stečajnoj upraviteljici Nataliji Mladineo iz Splita, kao prodavatelja i</w:t>
      </w:r>
      <w:r w:rsidR="0087066B" w:rsidRPr="00D80988">
        <w:rPr>
          <w:b w:val="false"/>
          <w:szCs w:val="24"/>
        </w:rPr>
        <w:t xml:space="preserve"> Jurice Nazora, vlasnika obrta D</w:t>
      </w:r>
      <w:r w:rsidRPr="00D80988">
        <w:rPr>
          <w:b w:val="false"/>
          <w:szCs w:val="24"/>
        </w:rPr>
        <w:t xml:space="preserve">ARE, Sumpetar, Poljička cesta, Jesenice, kao kupca, a koji Ugovor je ovjeren od strane javnog bilježnika Slobodana Zlokića iz Splita pod brojem OV-16544/2006 dana 19.07.2006. god. </w:t>
      </w:r>
    </w:p>
    <w:p w:rsidRDefault="00A2130E" w:rsidP="00A2130E" w:rsidR="00A2130E" w:rsidRPr="000B3A8D">
      <w:pPr>
        <w:rPr>
          <w:rFonts w:hAnsi="Times New Roman" w:ascii="Times New Roman"/>
          <w:sz w:val="24"/>
          <w:szCs w:val="24"/>
        </w:rPr>
      </w:pPr>
    </w:p>
    <w:p w:rsidRDefault="0032593A" w:rsidP="00E23A72" w:rsidR="0032593A" w:rsidRPr="000478E5">
      <w:pPr>
        <w:rPr>
          <w:rFonts w:hAnsi="Times New Roman" w:ascii="Times New Roman"/>
          <w:sz w:val="22"/>
          <w:szCs w:val="22"/>
          <w:u w:val="single"/>
        </w:rPr>
      </w:pPr>
    </w:p>
    <w:p w:rsidRDefault="009E7EC2" w:rsidP="009E7EC2" w:rsidR="009E7EC2" w:rsidRPr="00D80988">
      <w:pPr>
        <w:jc w:val="center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 xml:space="preserve">Obrazloženje </w:t>
      </w:r>
    </w:p>
    <w:p w:rsidRDefault="009E7EC2" w:rsidP="009E7EC2" w:rsidR="009E7EC2" w:rsidRPr="00D80988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517E79" w:rsidR="00F018D3" w:rsidRPr="00D80988">
      <w:pPr>
        <w:jc w:val="both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ab/>
      </w:r>
      <w:r w:rsidR="00F018D3" w:rsidRPr="00D80988">
        <w:rPr>
          <w:rFonts w:hAnsi="Times New Roman" w:ascii="Times New Roman"/>
          <w:sz w:val="24"/>
          <w:szCs w:val="24"/>
        </w:rPr>
        <w:t>Rješenjem ovog suda br. VII St-157/03 od  11. ožujka 2005. godine otvoren je stečajni postupak  nad dužnikom ASTRA-CRO turizam, promet i trgovina d.o.o. Split, Ć</w:t>
      </w:r>
      <w:r w:rsidR="00517E79" w:rsidRPr="00D80988">
        <w:rPr>
          <w:rFonts w:hAnsi="Times New Roman" w:ascii="Times New Roman"/>
          <w:sz w:val="24"/>
          <w:szCs w:val="24"/>
        </w:rPr>
        <w:t>irila i Metoda br. 42 te je tim rješenjem</w:t>
      </w:r>
      <w:r w:rsidR="00F018D3" w:rsidRPr="00D80988">
        <w:rPr>
          <w:rFonts w:hAnsi="Times New Roman" w:ascii="Times New Roman"/>
          <w:sz w:val="24"/>
          <w:szCs w:val="24"/>
        </w:rPr>
        <w:t xml:space="preserve"> za stečajnog upravite</w:t>
      </w:r>
      <w:r w:rsidR="003D5872">
        <w:rPr>
          <w:rFonts w:hAnsi="Times New Roman" w:ascii="Times New Roman"/>
          <w:sz w:val="24"/>
          <w:szCs w:val="24"/>
        </w:rPr>
        <w:t>lja imenovana Natalija Mladineo</w:t>
      </w:r>
      <w:r w:rsidR="00F018D3" w:rsidRPr="00D80988">
        <w:rPr>
          <w:rFonts w:hAnsi="Times New Roman" w:ascii="Times New Roman"/>
          <w:sz w:val="24"/>
          <w:szCs w:val="24"/>
        </w:rPr>
        <w:t xml:space="preserve"> </w:t>
      </w:r>
      <w:r w:rsidR="00517E79" w:rsidRPr="00D80988">
        <w:rPr>
          <w:rFonts w:hAnsi="Times New Roman" w:ascii="Times New Roman"/>
          <w:sz w:val="24"/>
          <w:szCs w:val="24"/>
        </w:rPr>
        <w:t>iz Splita.</w:t>
      </w:r>
    </w:p>
    <w:p w:rsidRDefault="00F018D3" w:rsidP="00F018D3" w:rsidR="00F018D3" w:rsidRPr="00D80988">
      <w:pPr>
        <w:jc w:val="both"/>
        <w:rPr>
          <w:rFonts w:hAnsi="Times New Roman" w:ascii="Times New Roman"/>
          <w:sz w:val="24"/>
          <w:szCs w:val="24"/>
        </w:rPr>
      </w:pPr>
    </w:p>
    <w:p w:rsidRDefault="00F018D3" w:rsidP="00721ED2" w:rsidR="00F018D3" w:rsidRPr="00D8098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 xml:space="preserve">U </w:t>
      </w:r>
      <w:r w:rsidR="00517E79" w:rsidRPr="00D80988">
        <w:rPr>
          <w:rFonts w:hAnsi="Times New Roman" w:ascii="Times New Roman"/>
          <w:sz w:val="24"/>
          <w:szCs w:val="24"/>
        </w:rPr>
        <w:t xml:space="preserve">ovom </w:t>
      </w:r>
      <w:r w:rsidRPr="00D80988">
        <w:rPr>
          <w:rFonts w:hAnsi="Times New Roman" w:ascii="Times New Roman"/>
          <w:sz w:val="24"/>
          <w:szCs w:val="24"/>
        </w:rPr>
        <w:t>stečajnom postupku s</w:t>
      </w:r>
      <w:r w:rsidR="0087066B" w:rsidRPr="00D80988">
        <w:rPr>
          <w:rFonts w:hAnsi="Times New Roman" w:ascii="Times New Roman"/>
          <w:sz w:val="24"/>
          <w:szCs w:val="24"/>
        </w:rPr>
        <w:t>tečajni vjerovnici su donijeli o</w:t>
      </w:r>
      <w:r w:rsidRPr="00D80988">
        <w:rPr>
          <w:rFonts w:hAnsi="Times New Roman" w:ascii="Times New Roman"/>
          <w:sz w:val="24"/>
          <w:szCs w:val="24"/>
        </w:rPr>
        <w:t>dluku o prodaji imovine dužnika kao cjeline</w:t>
      </w:r>
      <w:r w:rsidR="00517E79" w:rsidRPr="00D80988">
        <w:rPr>
          <w:rFonts w:hAnsi="Times New Roman" w:ascii="Times New Roman"/>
          <w:sz w:val="24"/>
          <w:szCs w:val="24"/>
        </w:rPr>
        <w:t xml:space="preserve">, </w:t>
      </w:r>
      <w:r w:rsidR="0087066B" w:rsidRPr="00D80988">
        <w:rPr>
          <w:rFonts w:hAnsi="Times New Roman" w:ascii="Times New Roman"/>
          <w:sz w:val="24"/>
          <w:szCs w:val="24"/>
        </w:rPr>
        <w:t>u smislu odredbi čl. 163.a</w:t>
      </w:r>
      <w:r w:rsidR="00517E79" w:rsidRPr="00D80988">
        <w:rPr>
          <w:rFonts w:hAnsi="Times New Roman" w:ascii="Times New Roman"/>
          <w:sz w:val="24"/>
          <w:szCs w:val="24"/>
        </w:rPr>
        <w:t xml:space="preserve"> Stečajnog zakona (Narodne novine broj </w:t>
      </w:r>
      <w:r w:rsidRPr="00D80988">
        <w:rPr>
          <w:rFonts w:hAnsi="Times New Roman" w:ascii="Times New Roman"/>
          <w:sz w:val="24"/>
          <w:szCs w:val="24"/>
        </w:rPr>
        <w:t>44/96, 29/99, 12</w:t>
      </w:r>
      <w:r w:rsidR="00517E79" w:rsidRPr="00D80988">
        <w:rPr>
          <w:rFonts w:hAnsi="Times New Roman" w:ascii="Times New Roman"/>
          <w:sz w:val="24"/>
          <w:szCs w:val="24"/>
        </w:rPr>
        <w:t>9/00, 123/03, 197/03 i 187/04, dalje SZ), a</w:t>
      </w:r>
      <w:r w:rsidRPr="00D80988">
        <w:rPr>
          <w:rFonts w:hAnsi="Times New Roman" w:ascii="Times New Roman"/>
          <w:sz w:val="24"/>
          <w:szCs w:val="24"/>
        </w:rPr>
        <w:t xml:space="preserve"> što je </w:t>
      </w:r>
      <w:r w:rsidR="00517E79" w:rsidRPr="00D80988">
        <w:rPr>
          <w:rFonts w:hAnsi="Times New Roman" w:ascii="Times New Roman"/>
          <w:sz w:val="24"/>
          <w:szCs w:val="24"/>
        </w:rPr>
        <w:t xml:space="preserve">sve </w:t>
      </w:r>
      <w:r w:rsidRPr="00D80988">
        <w:rPr>
          <w:rFonts w:hAnsi="Times New Roman" w:ascii="Times New Roman"/>
          <w:sz w:val="24"/>
          <w:szCs w:val="24"/>
        </w:rPr>
        <w:t xml:space="preserve">utvrđeno </w:t>
      </w:r>
      <w:r w:rsidR="00517E79" w:rsidRPr="00D80988">
        <w:rPr>
          <w:rFonts w:hAnsi="Times New Roman" w:ascii="Times New Roman"/>
          <w:sz w:val="24"/>
          <w:szCs w:val="24"/>
        </w:rPr>
        <w:t xml:space="preserve">rješenjem ovog suda br. VII </w:t>
      </w:r>
      <w:r w:rsidRPr="00D80988">
        <w:rPr>
          <w:rFonts w:hAnsi="Times New Roman" w:ascii="Times New Roman"/>
          <w:sz w:val="24"/>
          <w:szCs w:val="24"/>
        </w:rPr>
        <w:t>S</w:t>
      </w:r>
      <w:r w:rsidR="00517E79" w:rsidRPr="00D80988">
        <w:rPr>
          <w:rFonts w:hAnsi="Times New Roman" w:ascii="Times New Roman"/>
          <w:sz w:val="24"/>
          <w:szCs w:val="24"/>
        </w:rPr>
        <w:t>T-157/03 od 14. travnja 2006. god.</w:t>
      </w:r>
      <w:r w:rsidR="00346E75" w:rsidRPr="00D80988">
        <w:rPr>
          <w:rFonts w:hAnsi="Times New Roman" w:ascii="Times New Roman"/>
          <w:sz w:val="24"/>
          <w:szCs w:val="24"/>
        </w:rPr>
        <w:t xml:space="preserve"> </w:t>
      </w:r>
    </w:p>
    <w:p w:rsidRDefault="00F018D3" w:rsidP="00F018D3" w:rsidR="00F018D3" w:rsidRPr="00D80988">
      <w:pPr>
        <w:jc w:val="both"/>
        <w:rPr>
          <w:rFonts w:hAnsi="Times New Roman" w:ascii="Times New Roman"/>
          <w:sz w:val="24"/>
          <w:szCs w:val="24"/>
        </w:rPr>
      </w:pPr>
    </w:p>
    <w:p w:rsidRDefault="00346E75" w:rsidP="00721ED2" w:rsidR="00F018D3" w:rsidRPr="00D8098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 xml:space="preserve">Oglas o donošenju tog rješenja, odnosno oglas o </w:t>
      </w:r>
      <w:r w:rsidR="00F018D3" w:rsidRPr="00D80988">
        <w:rPr>
          <w:rFonts w:hAnsi="Times New Roman" w:ascii="Times New Roman"/>
          <w:sz w:val="24"/>
          <w:szCs w:val="24"/>
        </w:rPr>
        <w:t xml:space="preserve">donošenju </w:t>
      </w:r>
      <w:r w:rsidRPr="00D80988">
        <w:rPr>
          <w:rFonts w:hAnsi="Times New Roman" w:ascii="Times New Roman"/>
          <w:sz w:val="24"/>
          <w:szCs w:val="24"/>
        </w:rPr>
        <w:t>o</w:t>
      </w:r>
      <w:r w:rsidR="00F018D3" w:rsidRPr="00D80988">
        <w:rPr>
          <w:rFonts w:hAnsi="Times New Roman" w:ascii="Times New Roman"/>
          <w:sz w:val="24"/>
          <w:szCs w:val="24"/>
        </w:rPr>
        <w:t xml:space="preserve">dluke stečajnih vjerovnika o prodaji imovine stečajnog dužnika kao cjeline objavljen je u Narodnim novinama br. </w:t>
      </w:r>
      <w:r w:rsidRPr="00D80988">
        <w:rPr>
          <w:rFonts w:hAnsi="Times New Roman" w:ascii="Times New Roman"/>
          <w:sz w:val="24"/>
          <w:szCs w:val="24"/>
        </w:rPr>
        <w:t>45 od 24.04.2006. god.</w:t>
      </w:r>
    </w:p>
    <w:p w:rsidRDefault="00346E75" w:rsidP="00721ED2" w:rsidR="00346E75" w:rsidRPr="00D8098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6E75" w:rsidP="00721ED2" w:rsidR="00346E75" w:rsidRPr="00D8098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 xml:space="preserve">S obzirom da u zakonskom roku sudu nije podnesen prigovor protiv navedene odluke, rješenjem ovog suda posl. br. VII St-157/2003 od 25. svibnja 2006. god. potvrđena je odluka stečajnih vjerovnika o prodaji imovine stečajnog dužnika kao cjeline, </w:t>
      </w:r>
      <w:r w:rsidR="0087066B" w:rsidRPr="00D80988">
        <w:rPr>
          <w:rFonts w:hAnsi="Times New Roman" w:ascii="Times New Roman"/>
          <w:sz w:val="24"/>
          <w:szCs w:val="24"/>
        </w:rPr>
        <w:t>a sve sukladno odredbama čl. 163</w:t>
      </w:r>
      <w:r w:rsidRPr="00D80988">
        <w:rPr>
          <w:rFonts w:hAnsi="Times New Roman" w:ascii="Times New Roman"/>
          <w:sz w:val="24"/>
          <w:szCs w:val="24"/>
        </w:rPr>
        <w:t>.a st. 6. SZ-a</w:t>
      </w:r>
      <w:r w:rsidR="0087066B" w:rsidRPr="00D80988">
        <w:rPr>
          <w:rFonts w:hAnsi="Times New Roman" w:ascii="Times New Roman"/>
          <w:sz w:val="24"/>
          <w:szCs w:val="24"/>
        </w:rPr>
        <w:t xml:space="preserve"> te je to rješenje</w:t>
      </w:r>
      <w:r w:rsidRPr="00D80988">
        <w:rPr>
          <w:rFonts w:hAnsi="Times New Roman" w:ascii="Times New Roman"/>
          <w:sz w:val="24"/>
          <w:szCs w:val="24"/>
        </w:rPr>
        <w:t xml:space="preserve"> odnosno oglas o donošenju tog rješenja objavljen u Narodnim novinama br. 63. od 05.06.2006. god.</w:t>
      </w:r>
    </w:p>
    <w:p w:rsidRDefault="00346E75" w:rsidP="00721ED2" w:rsidR="00346E75" w:rsidRPr="00D8098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6E75" w:rsidP="00721ED2" w:rsidR="00346E75" w:rsidRPr="00D8098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lastRenderedPageBreak/>
        <w:t>Nakon što je rješenje ovog suda od 25. svibnja 2006. god. postalo pravomoćno</w:t>
      </w:r>
      <w:r w:rsidR="0087066B" w:rsidRPr="00D80988">
        <w:rPr>
          <w:rFonts w:hAnsi="Times New Roman" w:ascii="Times New Roman"/>
          <w:sz w:val="24"/>
          <w:szCs w:val="24"/>
        </w:rPr>
        <w:t>, kod ovog suda je</w:t>
      </w:r>
      <w:r w:rsidRPr="00D80988">
        <w:rPr>
          <w:rFonts w:hAnsi="Times New Roman" w:ascii="Times New Roman"/>
          <w:sz w:val="24"/>
          <w:szCs w:val="24"/>
        </w:rPr>
        <w:t xml:space="preserve"> održano ročište za usmenu javnu dražbu radi prodaje imovine dužnika kao cjeline, a na kojoj dražbi je kao najpovoljnija ponuda za kupnju is</w:t>
      </w:r>
      <w:r w:rsidR="006E0068" w:rsidRPr="00D80988">
        <w:rPr>
          <w:rFonts w:hAnsi="Times New Roman" w:ascii="Times New Roman"/>
          <w:sz w:val="24"/>
          <w:szCs w:val="24"/>
        </w:rPr>
        <w:t>te prihvaćena ponuda Jurice Naz</w:t>
      </w:r>
      <w:r w:rsidRPr="00D80988">
        <w:rPr>
          <w:rFonts w:hAnsi="Times New Roman" w:ascii="Times New Roman"/>
          <w:sz w:val="24"/>
          <w:szCs w:val="24"/>
        </w:rPr>
        <w:t xml:space="preserve">ora, vl. obrta DARE, Krilo Jesenice u iznosu od 351.000,00 kn. </w:t>
      </w:r>
    </w:p>
    <w:p w:rsidRDefault="00346E75" w:rsidP="00721ED2" w:rsidR="00346E75" w:rsidRPr="00D8098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6E75" w:rsidP="00721ED2" w:rsidR="00346E75" w:rsidRPr="00D8098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>Nakon što je ponuda naprijed n</w:t>
      </w:r>
      <w:r w:rsidR="006E0068" w:rsidRPr="00D80988">
        <w:rPr>
          <w:rFonts w:hAnsi="Times New Roman" w:ascii="Times New Roman"/>
          <w:sz w:val="24"/>
          <w:szCs w:val="24"/>
        </w:rPr>
        <w:t xml:space="preserve">avedenog ponuditelja prihvaćena, stečajni </w:t>
      </w:r>
      <w:r w:rsidRPr="00D80988">
        <w:rPr>
          <w:rFonts w:hAnsi="Times New Roman" w:ascii="Times New Roman"/>
          <w:sz w:val="24"/>
          <w:szCs w:val="24"/>
        </w:rPr>
        <w:t>dužnik zastupan po stečajnoj upraviteljici</w:t>
      </w:r>
      <w:r w:rsidR="006E0068" w:rsidRPr="00D80988">
        <w:rPr>
          <w:rFonts w:hAnsi="Times New Roman" w:ascii="Times New Roman"/>
          <w:sz w:val="24"/>
          <w:szCs w:val="24"/>
        </w:rPr>
        <w:t xml:space="preserve"> Nataliji Mladineo</w:t>
      </w:r>
      <w:r w:rsidRPr="00D80988">
        <w:rPr>
          <w:rFonts w:hAnsi="Times New Roman" w:ascii="Times New Roman"/>
          <w:sz w:val="24"/>
          <w:szCs w:val="24"/>
        </w:rPr>
        <w:t xml:space="preserve"> </w:t>
      </w:r>
      <w:r w:rsidR="006E0068" w:rsidRPr="00D80988">
        <w:rPr>
          <w:rFonts w:hAnsi="Times New Roman" w:ascii="Times New Roman"/>
          <w:sz w:val="24"/>
          <w:szCs w:val="24"/>
        </w:rPr>
        <w:t xml:space="preserve">te kupac Jurica Nazor, vl. obrta DARE, Supmetar, Poljička cesta, Jesenice, sklopili su Ugovor o prodaji imovine stečajnog dužnika </w:t>
      </w:r>
      <w:r w:rsidR="0087066B" w:rsidRPr="00D80988">
        <w:rPr>
          <w:rFonts w:hAnsi="Times New Roman" w:ascii="Times New Roman"/>
          <w:sz w:val="24"/>
          <w:szCs w:val="24"/>
        </w:rPr>
        <w:t xml:space="preserve">Astra-Cro </w:t>
      </w:r>
      <w:r w:rsidR="006E0068" w:rsidRPr="00D80988">
        <w:rPr>
          <w:rFonts w:hAnsi="Times New Roman" w:ascii="Times New Roman"/>
          <w:sz w:val="24"/>
          <w:szCs w:val="24"/>
        </w:rPr>
        <w:t>d.o.o. u stečaju Split kao cjeline, a koji Ugovor je u potpisima stranaka ovjeren po javnom bilježniku Slobodanu Zlokiću iz Splita pod posl. br. OV-16544/2006 dana 19.07.2006. god.</w:t>
      </w:r>
    </w:p>
    <w:p w:rsidRDefault="006E0068" w:rsidP="00721ED2" w:rsidR="006E0068" w:rsidRPr="00D8098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E0068" w:rsidP="00721ED2" w:rsidR="006E0068" w:rsidRPr="00D8098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 xml:space="preserve">Rješenjem ovog suda posl. br. VII St-157/03 od 20. srpnja 2006. god. potvrđen je naprijed navedeni Ugovor o prodaji imovine stečajnog dužnika kao cjeline, a sve </w:t>
      </w:r>
      <w:r w:rsidR="0087066B" w:rsidRPr="00D80988">
        <w:rPr>
          <w:rFonts w:hAnsi="Times New Roman" w:ascii="Times New Roman"/>
          <w:sz w:val="24"/>
          <w:szCs w:val="24"/>
        </w:rPr>
        <w:t xml:space="preserve">to </w:t>
      </w:r>
      <w:r w:rsidRPr="00D80988">
        <w:rPr>
          <w:rFonts w:hAnsi="Times New Roman" w:ascii="Times New Roman"/>
          <w:sz w:val="24"/>
          <w:szCs w:val="24"/>
        </w:rPr>
        <w:t xml:space="preserve">u skladu s </w:t>
      </w:r>
      <w:r w:rsidR="0087066B" w:rsidRPr="00D80988">
        <w:rPr>
          <w:rFonts w:hAnsi="Times New Roman" w:ascii="Times New Roman"/>
          <w:sz w:val="24"/>
          <w:szCs w:val="24"/>
        </w:rPr>
        <w:t>odredbom</w:t>
      </w:r>
      <w:r w:rsidRPr="00D80988">
        <w:rPr>
          <w:rFonts w:hAnsi="Times New Roman" w:ascii="Times New Roman"/>
          <w:sz w:val="24"/>
          <w:szCs w:val="24"/>
        </w:rPr>
        <w:t xml:space="preserve"> čl. 163.c SZ-a.</w:t>
      </w:r>
      <w:r w:rsidR="00305D99" w:rsidRPr="00D80988">
        <w:rPr>
          <w:rFonts w:hAnsi="Times New Roman" w:ascii="Times New Roman"/>
          <w:sz w:val="24"/>
          <w:szCs w:val="24"/>
        </w:rPr>
        <w:t xml:space="preserve"> </w:t>
      </w:r>
    </w:p>
    <w:p w:rsidRDefault="00305D99" w:rsidP="00305D99" w:rsidR="00305D99" w:rsidRPr="00D80988">
      <w:pPr>
        <w:jc w:val="both"/>
        <w:rPr>
          <w:rFonts w:hAnsi="Times New Roman" w:ascii="Times New Roman"/>
          <w:sz w:val="24"/>
          <w:szCs w:val="24"/>
        </w:rPr>
      </w:pPr>
    </w:p>
    <w:p w:rsidRDefault="00305D99" w:rsidP="00305D99" w:rsidR="00305D99" w:rsidRPr="00D80988">
      <w:pPr>
        <w:jc w:val="both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ab/>
        <w:t>Podneskom od 29.08.2006. god. stečajna upraviteljica je obavijestila sud da je kupac Jurica Nazor, vl. obrta Dare u cijelosti uplatio kupovninu i time podmirio svoju obvezu iz kupoprodajnog ugovora.</w:t>
      </w:r>
    </w:p>
    <w:p w:rsidRDefault="006E0068" w:rsidP="00721ED2" w:rsidR="006E0068" w:rsidRPr="00D8098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E0068" w:rsidP="00721ED2" w:rsidR="006E0068" w:rsidRPr="00D8098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 xml:space="preserve">Protiv naprijed navedenog rješenja ovog suda od 20. srpnja 2006. god. vjerovnik </w:t>
      </w:r>
      <w:r w:rsidR="000B3A8D" w:rsidRPr="00D80988">
        <w:rPr>
          <w:rFonts w:hAnsi="Times New Roman" w:ascii="Times New Roman"/>
          <w:sz w:val="24"/>
          <w:szCs w:val="24"/>
        </w:rPr>
        <w:t xml:space="preserve">Autotrans </w:t>
      </w:r>
      <w:r w:rsidRPr="00D80988">
        <w:rPr>
          <w:rFonts w:hAnsi="Times New Roman" w:ascii="Times New Roman"/>
          <w:sz w:val="24"/>
          <w:szCs w:val="24"/>
        </w:rPr>
        <w:t>d.o.o. Rijeka</w:t>
      </w:r>
      <w:r w:rsidR="00305D99" w:rsidRPr="00D80988">
        <w:rPr>
          <w:rFonts w:hAnsi="Times New Roman" w:ascii="Times New Roman"/>
          <w:sz w:val="24"/>
          <w:szCs w:val="24"/>
        </w:rPr>
        <w:t xml:space="preserve"> je 07.09.2006. god. </w:t>
      </w:r>
      <w:r w:rsidRPr="00D80988">
        <w:rPr>
          <w:rFonts w:hAnsi="Times New Roman" w:ascii="Times New Roman"/>
          <w:sz w:val="24"/>
          <w:szCs w:val="24"/>
        </w:rPr>
        <w:t>podnio žalbu, a kojom žalbom je isti osporavao rješenje ovog suda</w:t>
      </w:r>
      <w:r w:rsidR="00305D99" w:rsidRPr="00D80988">
        <w:rPr>
          <w:rFonts w:hAnsi="Times New Roman" w:ascii="Times New Roman"/>
          <w:sz w:val="24"/>
          <w:szCs w:val="24"/>
        </w:rPr>
        <w:t xml:space="preserve"> od 20.07.2006. god. </w:t>
      </w:r>
      <w:r w:rsidRPr="00D80988">
        <w:rPr>
          <w:rFonts w:hAnsi="Times New Roman" w:ascii="Times New Roman"/>
          <w:sz w:val="24"/>
          <w:szCs w:val="24"/>
        </w:rPr>
        <w:t>navodeći da su</w:t>
      </w:r>
      <w:r w:rsidR="0087066B" w:rsidRPr="00D80988">
        <w:rPr>
          <w:rFonts w:hAnsi="Times New Roman" w:ascii="Times New Roman"/>
          <w:sz w:val="24"/>
          <w:szCs w:val="24"/>
        </w:rPr>
        <w:t xml:space="preserve"> u u</w:t>
      </w:r>
      <w:r w:rsidR="00EE2846" w:rsidRPr="00D80988">
        <w:rPr>
          <w:rFonts w:hAnsi="Times New Roman" w:ascii="Times New Roman"/>
          <w:sz w:val="24"/>
          <w:szCs w:val="24"/>
        </w:rPr>
        <w:t>govoru</w:t>
      </w:r>
      <w:r w:rsidRPr="00D80988">
        <w:rPr>
          <w:rFonts w:hAnsi="Times New Roman" w:ascii="Times New Roman"/>
          <w:sz w:val="24"/>
          <w:szCs w:val="24"/>
        </w:rPr>
        <w:t xml:space="preserve"> o prodaji imovine kao cjeline</w:t>
      </w:r>
      <w:r w:rsidR="00EE2846" w:rsidRPr="00D80988">
        <w:rPr>
          <w:rFonts w:hAnsi="Times New Roman" w:ascii="Times New Roman"/>
          <w:sz w:val="24"/>
          <w:szCs w:val="24"/>
        </w:rPr>
        <w:t xml:space="preserve"> navedeni</w:t>
      </w:r>
      <w:r w:rsidRPr="00D80988">
        <w:rPr>
          <w:rFonts w:hAnsi="Times New Roman" w:ascii="Times New Roman"/>
          <w:sz w:val="24"/>
          <w:szCs w:val="24"/>
        </w:rPr>
        <w:t xml:space="preserve"> brojevi dozvola za obavljanje</w:t>
      </w:r>
      <w:r w:rsidR="00EE2846" w:rsidRPr="00D80988">
        <w:rPr>
          <w:rFonts w:hAnsi="Times New Roman" w:ascii="Times New Roman"/>
          <w:sz w:val="24"/>
          <w:szCs w:val="24"/>
        </w:rPr>
        <w:t xml:space="preserve"> županijskog</w:t>
      </w:r>
      <w:r w:rsidRPr="00D80988">
        <w:rPr>
          <w:rFonts w:hAnsi="Times New Roman" w:ascii="Times New Roman"/>
          <w:sz w:val="24"/>
          <w:szCs w:val="24"/>
        </w:rPr>
        <w:t xml:space="preserve"> linijskog prijevoza putnika </w:t>
      </w:r>
      <w:r w:rsidR="00EE2846" w:rsidRPr="00D80988">
        <w:rPr>
          <w:rFonts w:hAnsi="Times New Roman" w:ascii="Times New Roman"/>
          <w:sz w:val="24"/>
          <w:szCs w:val="24"/>
        </w:rPr>
        <w:t xml:space="preserve">autobusom </w:t>
      </w:r>
      <w:r w:rsidRPr="00D80988">
        <w:rPr>
          <w:rFonts w:hAnsi="Times New Roman" w:ascii="Times New Roman"/>
          <w:sz w:val="24"/>
          <w:szCs w:val="24"/>
        </w:rPr>
        <w:t>različiti od</w:t>
      </w:r>
      <w:r w:rsidR="00EE2846" w:rsidRPr="00D80988">
        <w:rPr>
          <w:rFonts w:hAnsi="Times New Roman" w:ascii="Times New Roman"/>
          <w:sz w:val="24"/>
          <w:szCs w:val="24"/>
        </w:rPr>
        <w:t xml:space="preserve"> broj</w:t>
      </w:r>
      <w:r w:rsidR="000B3A8D">
        <w:rPr>
          <w:rFonts w:hAnsi="Times New Roman" w:ascii="Times New Roman"/>
          <w:sz w:val="24"/>
          <w:szCs w:val="24"/>
        </w:rPr>
        <w:t>eva tih dozvola koje su navedeni</w:t>
      </w:r>
      <w:r w:rsidR="00EE2846" w:rsidRPr="00D80988">
        <w:rPr>
          <w:rFonts w:hAnsi="Times New Roman" w:ascii="Times New Roman"/>
          <w:sz w:val="24"/>
          <w:szCs w:val="24"/>
        </w:rPr>
        <w:t xml:space="preserve"> u rješenju suda kojim su utvrđeni uvjeti i način prodaje imovine stečajnog dužnika, a isto tako je prigovarao </w:t>
      </w:r>
      <w:r w:rsidR="000B3A8D">
        <w:rPr>
          <w:rFonts w:hAnsi="Times New Roman" w:ascii="Times New Roman"/>
          <w:sz w:val="24"/>
          <w:szCs w:val="24"/>
        </w:rPr>
        <w:t>i</w:t>
      </w:r>
      <w:r w:rsidR="00EE2846" w:rsidRPr="00D80988">
        <w:rPr>
          <w:rFonts w:hAnsi="Times New Roman" w:ascii="Times New Roman"/>
          <w:sz w:val="24"/>
          <w:szCs w:val="24"/>
        </w:rPr>
        <w:t xml:space="preserve"> da dozvole u cestovnom prijevozu nisu prenosive. </w:t>
      </w:r>
    </w:p>
    <w:p w:rsidRDefault="00EE2846" w:rsidP="00721ED2" w:rsidR="00EE2846" w:rsidRPr="00D8098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E2846" w:rsidP="00721ED2" w:rsidR="00EE2846" w:rsidRPr="00D8098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>Povodom žalbe</w:t>
      </w:r>
      <w:r w:rsidR="0087066B" w:rsidRPr="00D80988">
        <w:rPr>
          <w:rFonts w:hAnsi="Times New Roman" w:ascii="Times New Roman"/>
          <w:sz w:val="24"/>
          <w:szCs w:val="24"/>
        </w:rPr>
        <w:t xml:space="preserve"> vjerovnika Autotrans d.o.o. Rijeka,</w:t>
      </w:r>
      <w:r w:rsidRPr="00D80988">
        <w:rPr>
          <w:rFonts w:hAnsi="Times New Roman" w:ascii="Times New Roman"/>
          <w:sz w:val="24"/>
          <w:szCs w:val="24"/>
        </w:rPr>
        <w:t xml:space="preserve"> rješenjem Visokog trgovačkog suda RH br. Pž-7140/06-3 od 02.10.2007. god. ukinuto je rješenje ovog suda VII St-157/03 od 20. srpnja 2006. god. te je predmet vraćen ovom sudu na ponovan postupak. </w:t>
      </w:r>
    </w:p>
    <w:p w:rsidRDefault="00EE2846" w:rsidP="00721ED2" w:rsidR="00EE2846" w:rsidRPr="00D8098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E2846" w:rsidP="00721ED2" w:rsidR="00EE2846" w:rsidRPr="00D8098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>U ponovljenom postup</w:t>
      </w:r>
      <w:r w:rsidR="000478E5">
        <w:rPr>
          <w:rFonts w:hAnsi="Times New Roman" w:ascii="Times New Roman"/>
          <w:sz w:val="24"/>
          <w:szCs w:val="24"/>
        </w:rPr>
        <w:t>k</w:t>
      </w:r>
      <w:r w:rsidRPr="00D80988">
        <w:rPr>
          <w:rFonts w:hAnsi="Times New Roman" w:ascii="Times New Roman"/>
          <w:sz w:val="24"/>
          <w:szCs w:val="24"/>
        </w:rPr>
        <w:t>u odlučivanja o potvrdi Ugovora o prodaji imovine kao cjeline</w:t>
      </w:r>
      <w:r w:rsidR="0087066B" w:rsidRPr="00D80988">
        <w:rPr>
          <w:rFonts w:hAnsi="Times New Roman" w:ascii="Times New Roman"/>
          <w:sz w:val="24"/>
          <w:szCs w:val="24"/>
        </w:rPr>
        <w:t>,</w:t>
      </w:r>
      <w:r w:rsidRPr="00D80988">
        <w:rPr>
          <w:rFonts w:hAnsi="Times New Roman" w:ascii="Times New Roman"/>
          <w:sz w:val="24"/>
          <w:szCs w:val="24"/>
        </w:rPr>
        <w:t xml:space="preserve"> koji Ugovor je sklopljen između stečajnog dužnika </w:t>
      </w:r>
      <w:r w:rsidR="00E05925" w:rsidRPr="00D80988">
        <w:rPr>
          <w:rFonts w:hAnsi="Times New Roman" w:ascii="Times New Roman"/>
          <w:sz w:val="24"/>
          <w:szCs w:val="24"/>
        </w:rPr>
        <w:t xml:space="preserve">i kupca Jurice Nazora, vlasnika obrta DARE, Sumpetar, Jesenice i koji je ovjeren po javnom bilježniku Slobodanu Zlokiću iz Splita dana 19.07.2006. god., ovaj sud smatra potrebnim istaknuti slijedeće činjenice: </w:t>
      </w:r>
    </w:p>
    <w:p w:rsidRDefault="0087066B" w:rsidP="0087066B" w:rsidR="0087066B" w:rsidRPr="00D80988">
      <w:pPr>
        <w:jc w:val="both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>- da su stečajni vjerovnici, s potrebnom većinom glasova</w:t>
      </w:r>
      <w:r w:rsidR="00305D99" w:rsidRPr="00D80988">
        <w:rPr>
          <w:rFonts w:hAnsi="Times New Roman" w:ascii="Times New Roman"/>
          <w:sz w:val="24"/>
          <w:szCs w:val="24"/>
        </w:rPr>
        <w:t>,</w:t>
      </w:r>
      <w:r w:rsidRPr="00D80988">
        <w:rPr>
          <w:rFonts w:hAnsi="Times New Roman" w:ascii="Times New Roman"/>
          <w:sz w:val="24"/>
          <w:szCs w:val="24"/>
        </w:rPr>
        <w:t xml:space="preserve"> donijeli odluku o prodaji</w:t>
      </w:r>
      <w:r w:rsidR="00305D99" w:rsidRPr="00D80988">
        <w:rPr>
          <w:rFonts w:hAnsi="Times New Roman" w:ascii="Times New Roman"/>
          <w:sz w:val="24"/>
          <w:szCs w:val="24"/>
        </w:rPr>
        <w:t xml:space="preserve"> imovine dužnika kao cjeline;</w:t>
      </w:r>
    </w:p>
    <w:p w:rsidRDefault="00305D99" w:rsidP="0087066B" w:rsidR="00305D99" w:rsidRPr="00D80988">
      <w:pPr>
        <w:jc w:val="both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>- da niti jedan od vjerovnika nije podnio prigovor protiv rješenja ovog suda od 14.04.2006. god. kojim je utvrđeno donošenje odluke o prodaji imovine dužnika kao cjeline;</w:t>
      </w:r>
    </w:p>
    <w:p w:rsidRDefault="00305D99" w:rsidP="0087066B" w:rsidR="00305D99" w:rsidRPr="00D80988">
      <w:pPr>
        <w:jc w:val="both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 xml:space="preserve">- da je rješenje ovog suda od 25. svibnja 2006. god., kojim je potvrđena odluka stečajnih vjerovnika o prodaji imovine dužnika kao cjeline, postalo pravomoćno; </w:t>
      </w:r>
    </w:p>
    <w:p w:rsidRDefault="00305D99" w:rsidP="00E05925" w:rsidR="00E05925" w:rsidRPr="00D80988">
      <w:pPr>
        <w:jc w:val="both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>- da je predmetnim u</w:t>
      </w:r>
      <w:r w:rsidR="00E05925" w:rsidRPr="00D80988">
        <w:rPr>
          <w:rFonts w:hAnsi="Times New Roman" w:ascii="Times New Roman"/>
          <w:sz w:val="24"/>
          <w:szCs w:val="24"/>
        </w:rPr>
        <w:t>govorom o prodaji dužnik prodao, a kupac</w:t>
      </w:r>
      <w:r w:rsidRPr="00D80988">
        <w:rPr>
          <w:rFonts w:hAnsi="Times New Roman" w:ascii="Times New Roman"/>
          <w:sz w:val="24"/>
          <w:szCs w:val="24"/>
        </w:rPr>
        <w:t xml:space="preserve"> Jurica Nazor, vl. obrta Dare</w:t>
      </w:r>
      <w:r w:rsidR="00E05925" w:rsidRPr="00D80988">
        <w:rPr>
          <w:rFonts w:hAnsi="Times New Roman" w:ascii="Times New Roman"/>
          <w:sz w:val="24"/>
          <w:szCs w:val="24"/>
        </w:rPr>
        <w:t xml:space="preserve"> </w:t>
      </w:r>
      <w:r w:rsidR="00D80988" w:rsidRPr="00D80988">
        <w:rPr>
          <w:rFonts w:hAnsi="Times New Roman" w:ascii="Times New Roman"/>
          <w:sz w:val="24"/>
          <w:szCs w:val="24"/>
        </w:rPr>
        <w:t xml:space="preserve">kao najpovoljniji ponuditelj </w:t>
      </w:r>
      <w:r w:rsidR="00E05925" w:rsidRPr="00D80988">
        <w:rPr>
          <w:rFonts w:hAnsi="Times New Roman" w:ascii="Times New Roman"/>
          <w:sz w:val="24"/>
          <w:szCs w:val="24"/>
        </w:rPr>
        <w:t>kupio</w:t>
      </w:r>
      <w:r w:rsidR="008C3AD8" w:rsidRPr="00D80988">
        <w:rPr>
          <w:rFonts w:hAnsi="Times New Roman" w:ascii="Times New Roman"/>
          <w:sz w:val="24"/>
          <w:szCs w:val="24"/>
        </w:rPr>
        <w:t>, za kupoprodajnu cijenu u iznosu od 351.000,00 kn,</w:t>
      </w:r>
      <w:r w:rsidR="00E05925" w:rsidRPr="00D80988">
        <w:rPr>
          <w:rFonts w:hAnsi="Times New Roman" w:ascii="Times New Roman"/>
          <w:sz w:val="24"/>
          <w:szCs w:val="24"/>
        </w:rPr>
        <w:t xml:space="preserve"> slijedeću imovinu: </w:t>
      </w:r>
    </w:p>
    <w:p w:rsidRDefault="00305D99" w:rsidP="00305D99" w:rsidR="00E05925" w:rsidRPr="00D80988">
      <w:pPr>
        <w:pStyle w:val="Tijeloteksta"/>
        <w:tabs>
          <w:tab w:pos="748" w:val="left"/>
        </w:tabs>
        <w:rPr>
          <w:lang w:val="hr-HR"/>
        </w:rPr>
      </w:pPr>
      <w:r w:rsidRPr="00D80988">
        <w:rPr>
          <w:lang w:val="hr-HR"/>
        </w:rPr>
        <w:t xml:space="preserve">1. Prava </w:t>
      </w:r>
      <w:r w:rsidR="00E05925" w:rsidRPr="00D80988">
        <w:rPr>
          <w:lang w:val="hr-HR"/>
        </w:rPr>
        <w:t xml:space="preserve">koja proizlaze iz Dozvole C1 00479 klasa UP-I-340-01/06-01/05 Ur. br. 2181/1-11-06-3 i Dozvole C1 00480 klasa UP-I-340-01/06-01/06 Ur. br. 2181/1-11-06-3 za obavljanje županijskog linijskog prijevoza putnika autobusom u cestovnom prometu na županijskoj liniji između: mjesto polaska Split – mjesto dolaska Omiš na području Splitsko-dalmatinske županije, prema voznom redu, prijevoznom pravcu i tarifi koja čini sastavni dio dozvole, koje dozvole su izdane od Upravnog odjela za gospodarstvo, razvitak i obnovu Splitsko-dalmatinske županije temeljem Ugovora o kooperaciji između </w:t>
      </w:r>
      <w:r w:rsidRPr="00D80988">
        <w:rPr>
          <w:lang w:val="hr-HR"/>
        </w:rPr>
        <w:t>Astra-Cro</w:t>
      </w:r>
      <w:r w:rsidR="00E05925" w:rsidRPr="00D80988">
        <w:rPr>
          <w:lang w:val="hr-HR"/>
        </w:rPr>
        <w:t xml:space="preserve"> d.o.o. u stečaju Split i Jurice Nazora, vlasnika obrta </w:t>
      </w:r>
      <w:r w:rsidRPr="00D80988">
        <w:rPr>
          <w:lang w:val="hr-HR"/>
        </w:rPr>
        <w:t>Dare</w:t>
      </w:r>
      <w:r w:rsidR="00E05925" w:rsidRPr="00D80988">
        <w:rPr>
          <w:lang w:val="hr-HR"/>
        </w:rPr>
        <w:t xml:space="preserve">, Sumpetar – Poljička cesta, 21314 Jesenice od dana 09.03.2006. god. te vrijede do 31. svibnja </w:t>
      </w:r>
      <w:r w:rsidR="008C3AD8" w:rsidRPr="00D80988">
        <w:rPr>
          <w:lang w:val="hr-HR"/>
        </w:rPr>
        <w:t>2008. godine.</w:t>
      </w:r>
    </w:p>
    <w:p w:rsidRDefault="00305D99" w:rsidP="00305D99" w:rsidR="00E05925" w:rsidRPr="00D80988">
      <w:pPr>
        <w:pStyle w:val="Tijeloteksta"/>
        <w:tabs>
          <w:tab w:pos="748" w:val="left"/>
        </w:tabs>
        <w:rPr>
          <w:lang w:val="hr-HR"/>
        </w:rPr>
      </w:pPr>
      <w:r w:rsidRPr="00D80988">
        <w:rPr>
          <w:lang w:val="hr-HR"/>
        </w:rPr>
        <w:t>2. Osnovna sredstva – pokretnine</w:t>
      </w:r>
      <w:r w:rsidR="00E05925" w:rsidRPr="00D80988">
        <w:rPr>
          <w:lang w:val="hr-HR"/>
        </w:rPr>
        <w:t>:</w:t>
      </w:r>
    </w:p>
    <w:p w:rsidRDefault="00D80988" w:rsidP="00305D99" w:rsidR="00E05925" w:rsidRPr="00D80988">
      <w:pPr>
        <w:pStyle w:val="Tijeloteksta"/>
        <w:tabs>
          <w:tab w:pos="748" w:val="left"/>
        </w:tabs>
        <w:rPr>
          <w:lang w:val="hr-HR"/>
        </w:rPr>
      </w:pPr>
      <w:r w:rsidRPr="00D80988">
        <w:rPr>
          <w:lang w:val="hr-HR"/>
        </w:rPr>
        <w:t>1)</w:t>
      </w:r>
      <w:r w:rsidR="00305D99" w:rsidRPr="00D80988">
        <w:rPr>
          <w:lang w:val="hr-HR"/>
        </w:rPr>
        <w:t xml:space="preserve"> </w:t>
      </w:r>
      <w:r w:rsidR="00E05925" w:rsidRPr="00D80988">
        <w:rPr>
          <w:lang w:val="hr-HR"/>
        </w:rPr>
        <w:t>Autobus  Dubrava – Fap, br. šasije 1420512000080, godina proizvodnje  1982., u nevoznom stanju,</w:t>
      </w:r>
    </w:p>
    <w:p w:rsidRDefault="00D80988" w:rsidP="00305D99" w:rsidR="00E05925" w:rsidRPr="00D80988">
      <w:pPr>
        <w:pStyle w:val="Tijeloteksta"/>
        <w:tabs>
          <w:tab w:pos="748" w:val="left"/>
        </w:tabs>
        <w:rPr>
          <w:lang w:val="hr-HR"/>
        </w:rPr>
      </w:pPr>
      <w:r w:rsidRPr="00D80988">
        <w:rPr>
          <w:lang w:val="hr-HR"/>
        </w:rPr>
        <w:t xml:space="preserve">2) </w:t>
      </w:r>
      <w:r w:rsidR="00E05925" w:rsidRPr="00D80988">
        <w:rPr>
          <w:lang w:val="hr-HR"/>
        </w:rPr>
        <w:t xml:space="preserve">Autobus </w:t>
      </w:r>
      <w:r w:rsidR="008C3AD8" w:rsidRPr="00D80988">
        <w:rPr>
          <w:lang w:val="hr-HR"/>
        </w:rPr>
        <w:t>Sanos</w:t>
      </w:r>
      <w:r w:rsidR="00E05925" w:rsidRPr="00D80988">
        <w:rPr>
          <w:lang w:val="hr-HR"/>
        </w:rPr>
        <w:t>, broj šasije 50113, godina proizvodnje 1980., u nevoznom stanju,</w:t>
      </w:r>
    </w:p>
    <w:p w:rsidRDefault="00D80988" w:rsidP="00305D99" w:rsidR="00E05925" w:rsidRPr="00D80988">
      <w:pPr>
        <w:pStyle w:val="Tijeloteksta"/>
        <w:tabs>
          <w:tab w:pos="748" w:val="left"/>
        </w:tabs>
        <w:rPr>
          <w:lang w:val="hr-HR"/>
        </w:rPr>
      </w:pPr>
      <w:r w:rsidRPr="00D80988">
        <w:rPr>
          <w:lang w:val="hr-HR"/>
        </w:rPr>
        <w:t xml:space="preserve">3) </w:t>
      </w:r>
      <w:r w:rsidR="00E05925" w:rsidRPr="00D80988">
        <w:rPr>
          <w:lang w:val="hr-HR"/>
        </w:rPr>
        <w:t>Autobus Zastava – Sanos, broj šasije 13971, godina proizvodnje 1984., u nevoznom stanju.</w:t>
      </w:r>
    </w:p>
    <w:p w:rsidRDefault="00D80988" w:rsidP="00305D99" w:rsidR="00E05925" w:rsidRPr="00D80988">
      <w:pPr>
        <w:pStyle w:val="Tijeloteksta"/>
        <w:tabs>
          <w:tab w:pos="748" w:val="left"/>
        </w:tabs>
        <w:rPr>
          <w:lang w:val="hr-HR"/>
        </w:rPr>
      </w:pPr>
      <w:r w:rsidRPr="00D80988">
        <w:rPr>
          <w:lang w:val="hr-HR"/>
        </w:rPr>
        <w:t xml:space="preserve">3. </w:t>
      </w:r>
      <w:r w:rsidR="00305D99" w:rsidRPr="00D80988">
        <w:rPr>
          <w:lang w:val="hr-HR"/>
        </w:rPr>
        <w:t xml:space="preserve"> </w:t>
      </w:r>
      <w:r w:rsidRPr="00D80988">
        <w:rPr>
          <w:lang w:val="hr-HR"/>
        </w:rPr>
        <w:t>Uredsku opremu</w:t>
      </w:r>
      <w:r w:rsidR="00E05925" w:rsidRPr="00D80988">
        <w:rPr>
          <w:lang w:val="hr-HR"/>
        </w:rPr>
        <w:t>:</w:t>
      </w:r>
    </w:p>
    <w:p w:rsidRDefault="00D80988" w:rsidP="00D80988" w:rsidR="00E05925" w:rsidRPr="00D80988">
      <w:pPr>
        <w:pStyle w:val="Tijeloteksta"/>
        <w:tabs>
          <w:tab w:pos="748" w:val="left"/>
        </w:tabs>
        <w:rPr>
          <w:lang w:val="hr-HR"/>
        </w:rPr>
      </w:pPr>
      <w:r w:rsidRPr="00D80988">
        <w:rPr>
          <w:lang w:val="hr-HR"/>
        </w:rPr>
        <w:t xml:space="preserve">1) </w:t>
      </w:r>
      <w:r w:rsidR="00E05925" w:rsidRPr="00D80988">
        <w:rPr>
          <w:lang w:val="hr-HR"/>
        </w:rPr>
        <w:t>Radni stol, stol za sastanke, stolice,</w:t>
      </w:r>
    </w:p>
    <w:p w:rsidRDefault="00D80988" w:rsidP="00D80988" w:rsidR="00E05925" w:rsidRPr="00D80988">
      <w:pPr>
        <w:pStyle w:val="Tijeloteksta"/>
        <w:tabs>
          <w:tab w:pos="748" w:val="left"/>
        </w:tabs>
        <w:rPr>
          <w:lang w:val="hr-HR"/>
        </w:rPr>
      </w:pPr>
      <w:r w:rsidRPr="00D80988">
        <w:rPr>
          <w:lang w:val="hr-HR"/>
        </w:rPr>
        <w:t xml:space="preserve">2) </w:t>
      </w:r>
      <w:r w:rsidR="00E05925" w:rsidRPr="00D80988">
        <w:rPr>
          <w:lang w:val="hr-HR"/>
        </w:rPr>
        <w:t>Vitrina,</w:t>
      </w:r>
    </w:p>
    <w:p w:rsidRDefault="00D80988" w:rsidP="00D80988" w:rsidR="00E05925" w:rsidRPr="00D80988">
      <w:pPr>
        <w:pStyle w:val="Tijeloteksta"/>
        <w:tabs>
          <w:tab w:pos="748" w:val="left"/>
        </w:tabs>
        <w:rPr>
          <w:lang w:val="hr-HR"/>
        </w:rPr>
      </w:pPr>
      <w:r w:rsidRPr="00D80988">
        <w:rPr>
          <w:lang w:val="hr-HR"/>
        </w:rPr>
        <w:t xml:space="preserve">3) </w:t>
      </w:r>
      <w:r w:rsidR="00E05925" w:rsidRPr="00D80988">
        <w:rPr>
          <w:lang w:val="hr-HR"/>
        </w:rPr>
        <w:t>Telefonska centrala,</w:t>
      </w:r>
    </w:p>
    <w:p w:rsidRDefault="00D80988" w:rsidP="00D80988" w:rsidR="00E05925" w:rsidRPr="00D80988">
      <w:pPr>
        <w:pStyle w:val="Tijeloteksta"/>
        <w:tabs>
          <w:tab w:pos="748" w:val="left"/>
        </w:tabs>
        <w:rPr>
          <w:lang w:val="hr-HR"/>
        </w:rPr>
      </w:pPr>
      <w:r w:rsidRPr="00D80988">
        <w:rPr>
          <w:lang w:val="hr-HR"/>
        </w:rPr>
        <w:t xml:space="preserve">4) </w:t>
      </w:r>
      <w:r w:rsidR="00E05925" w:rsidRPr="00D80988">
        <w:rPr>
          <w:lang w:val="hr-HR"/>
        </w:rPr>
        <w:t xml:space="preserve">Klima-uređaj LG 900 vati, god proizvodnje 2003., </w:t>
      </w:r>
    </w:p>
    <w:p w:rsidRDefault="00D80988" w:rsidP="000B3A8D" w:rsidR="00E05925" w:rsidRPr="000B3A8D">
      <w:pPr>
        <w:pStyle w:val="Tijeloteksta"/>
        <w:tabs>
          <w:tab w:pos="748" w:val="left"/>
        </w:tabs>
        <w:rPr>
          <w:lang w:val="hr-HR"/>
        </w:rPr>
      </w:pPr>
      <w:r w:rsidRPr="00D80988">
        <w:rPr>
          <w:lang w:val="hr-HR"/>
        </w:rPr>
        <w:t>5) Monitor – DTK;</w:t>
      </w:r>
    </w:p>
    <w:p w:rsidRDefault="00D80988" w:rsidP="00D80988" w:rsidR="006E0068" w:rsidRPr="00D80988">
      <w:pPr>
        <w:jc w:val="both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 xml:space="preserve">- </w:t>
      </w:r>
      <w:r w:rsidR="008C3AD8" w:rsidRPr="00D80988">
        <w:rPr>
          <w:rFonts w:hAnsi="Times New Roman" w:ascii="Times New Roman"/>
          <w:sz w:val="24"/>
          <w:szCs w:val="24"/>
        </w:rPr>
        <w:t xml:space="preserve">da je stečajna upraviteljica, a vezano za žalbene navode vjerovnika </w:t>
      </w:r>
      <w:r w:rsidRPr="00D80988">
        <w:rPr>
          <w:rFonts w:hAnsi="Times New Roman" w:ascii="Times New Roman"/>
          <w:sz w:val="24"/>
          <w:szCs w:val="24"/>
        </w:rPr>
        <w:t xml:space="preserve">Autotrans </w:t>
      </w:r>
      <w:r w:rsidR="008C3AD8" w:rsidRPr="00D80988">
        <w:rPr>
          <w:rFonts w:hAnsi="Times New Roman" w:ascii="Times New Roman"/>
          <w:sz w:val="24"/>
          <w:szCs w:val="24"/>
        </w:rPr>
        <w:t>d.o.o. Rijeka o različitim brojevima dozvola za linijski prijevoz putni</w:t>
      </w:r>
      <w:r>
        <w:rPr>
          <w:rFonts w:hAnsi="Times New Roman" w:ascii="Times New Roman"/>
          <w:sz w:val="24"/>
          <w:szCs w:val="24"/>
        </w:rPr>
        <w:t>ka, u svom podnesku od 15.11.200</w:t>
      </w:r>
      <w:r w:rsidR="008C3AD8" w:rsidRPr="00D80988">
        <w:rPr>
          <w:rFonts w:hAnsi="Times New Roman" w:ascii="Times New Roman"/>
          <w:sz w:val="24"/>
          <w:szCs w:val="24"/>
        </w:rPr>
        <w:t xml:space="preserve">6. god., kao i naknadnim podnescima dostavljenim sudu, istakla da je temeljem Ugovora o kooperaciji koji je 02.03.2006. god. </w:t>
      </w:r>
      <w:r>
        <w:rPr>
          <w:rFonts w:hAnsi="Times New Roman" w:ascii="Times New Roman"/>
          <w:sz w:val="24"/>
          <w:szCs w:val="24"/>
        </w:rPr>
        <w:t>sklopljen</w:t>
      </w:r>
      <w:r w:rsidR="008C3AD8" w:rsidRPr="00D80988">
        <w:rPr>
          <w:rFonts w:hAnsi="Times New Roman" w:ascii="Times New Roman"/>
          <w:sz w:val="24"/>
          <w:szCs w:val="24"/>
        </w:rPr>
        <w:t xml:space="preserve"> između stečajnog dužnika i Jurice Nazora, vl. obrta </w:t>
      </w:r>
      <w:r w:rsidRPr="00D80988">
        <w:rPr>
          <w:rFonts w:hAnsi="Times New Roman" w:ascii="Times New Roman"/>
          <w:sz w:val="24"/>
          <w:szCs w:val="24"/>
        </w:rPr>
        <w:t xml:space="preserve">Dare </w:t>
      </w:r>
      <w:r w:rsidR="008C3AD8" w:rsidRPr="00D80988">
        <w:rPr>
          <w:rFonts w:hAnsi="Times New Roman" w:ascii="Times New Roman"/>
          <w:sz w:val="24"/>
          <w:szCs w:val="24"/>
        </w:rPr>
        <w:t xml:space="preserve">te Anexa I. tog Ugovora, Upravni odjel za gospodarstvo, razvitak i obnovu Splitsko-dalmatinske županije dana 06.03.2006. god. donio rješenje o upisu zajedničkog obavljanja prijevoza na županijskim linijama Split-Omiš prijevoznika Astra-Cro d.o.o. u stečaju i obrta </w:t>
      </w:r>
      <w:r w:rsidRPr="00D80988">
        <w:rPr>
          <w:rFonts w:hAnsi="Times New Roman" w:ascii="Times New Roman"/>
          <w:sz w:val="24"/>
          <w:szCs w:val="24"/>
        </w:rPr>
        <w:t>Dare</w:t>
      </w:r>
      <w:r w:rsidR="008A0BFC">
        <w:rPr>
          <w:rFonts w:hAnsi="Times New Roman" w:ascii="Times New Roman"/>
          <w:sz w:val="24"/>
          <w:szCs w:val="24"/>
        </w:rPr>
        <w:t>, vl. Jurica Nazor</w:t>
      </w:r>
      <w:r>
        <w:rPr>
          <w:rFonts w:hAnsi="Times New Roman" w:ascii="Times New Roman"/>
          <w:sz w:val="24"/>
          <w:szCs w:val="24"/>
        </w:rPr>
        <w:t xml:space="preserve"> u</w:t>
      </w:r>
      <w:r w:rsidRPr="00D80988">
        <w:rPr>
          <w:rFonts w:hAnsi="Times New Roman" w:ascii="Times New Roman"/>
          <w:sz w:val="24"/>
          <w:szCs w:val="24"/>
        </w:rPr>
        <w:t xml:space="preserve"> </w:t>
      </w:r>
      <w:r w:rsidR="008C3AD8" w:rsidRPr="00D80988">
        <w:rPr>
          <w:rFonts w:hAnsi="Times New Roman" w:ascii="Times New Roman"/>
          <w:sz w:val="24"/>
          <w:szCs w:val="24"/>
        </w:rPr>
        <w:t xml:space="preserve">dozvole C1 00273 </w:t>
      </w:r>
      <w:r>
        <w:rPr>
          <w:rFonts w:hAnsi="Times New Roman" w:ascii="Times New Roman"/>
          <w:sz w:val="24"/>
          <w:szCs w:val="24"/>
        </w:rPr>
        <w:t>i C1 00274 (klasa UP-I-340-01/06-</w:t>
      </w:r>
      <w:r w:rsidR="008C3AD8" w:rsidRPr="00D80988">
        <w:rPr>
          <w:rFonts w:hAnsi="Times New Roman" w:ascii="Times New Roman"/>
          <w:sz w:val="24"/>
          <w:szCs w:val="24"/>
        </w:rPr>
        <w:t>01/</w:t>
      </w:r>
      <w:r>
        <w:rPr>
          <w:rFonts w:hAnsi="Times New Roman" w:ascii="Times New Roman"/>
          <w:sz w:val="24"/>
          <w:szCs w:val="24"/>
        </w:rPr>
        <w:t>05 Ur. br. 2181/1-11-06</w:t>
      </w:r>
      <w:r w:rsidR="008C3AD8" w:rsidRPr="00D80988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>2</w:t>
      </w:r>
      <w:r w:rsidR="008C3AD8" w:rsidRPr="00D80988">
        <w:rPr>
          <w:rFonts w:hAnsi="Times New Roman" w:ascii="Times New Roman"/>
          <w:sz w:val="24"/>
          <w:szCs w:val="24"/>
        </w:rPr>
        <w:t xml:space="preserve"> i klasa UP-I-340-01/0</w:t>
      </w:r>
      <w:r>
        <w:rPr>
          <w:rFonts w:hAnsi="Times New Roman" w:ascii="Times New Roman"/>
          <w:sz w:val="24"/>
          <w:szCs w:val="24"/>
        </w:rPr>
        <w:t>6-</w:t>
      </w:r>
      <w:r w:rsidR="008C3AD8" w:rsidRPr="00D80988">
        <w:rPr>
          <w:rFonts w:hAnsi="Times New Roman" w:ascii="Times New Roman"/>
          <w:sz w:val="24"/>
          <w:szCs w:val="24"/>
        </w:rPr>
        <w:t>01/</w:t>
      </w:r>
      <w:r>
        <w:rPr>
          <w:rFonts w:hAnsi="Times New Roman" w:ascii="Times New Roman"/>
          <w:sz w:val="24"/>
          <w:szCs w:val="24"/>
        </w:rPr>
        <w:t>06</w:t>
      </w:r>
      <w:r w:rsidR="008C3AD8" w:rsidRPr="00D80988">
        <w:rPr>
          <w:rFonts w:hAnsi="Times New Roman" w:ascii="Times New Roman"/>
          <w:sz w:val="24"/>
          <w:szCs w:val="24"/>
        </w:rPr>
        <w:t xml:space="preserve"> Ur. br. 2181/1-11-0</w:t>
      </w:r>
      <w:r>
        <w:rPr>
          <w:rFonts w:hAnsi="Times New Roman" w:ascii="Times New Roman"/>
          <w:sz w:val="24"/>
          <w:szCs w:val="24"/>
        </w:rPr>
        <w:t>6</w:t>
      </w:r>
      <w:r w:rsidR="008C3AD8" w:rsidRPr="00D80988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>2</w:t>
      </w:r>
      <w:r w:rsidR="008C3AD8" w:rsidRPr="00D80988">
        <w:rPr>
          <w:rFonts w:hAnsi="Times New Roman" w:ascii="Times New Roman"/>
          <w:sz w:val="24"/>
          <w:szCs w:val="24"/>
        </w:rPr>
        <w:t>). Međutim, isto tijelo da je dana 09.03.2006. god. donijelo dopunsko rješenje – klasa UP-I-340-01/06-01/05 Ur. br. 2181/1-11-06-</w:t>
      </w:r>
      <w:r>
        <w:rPr>
          <w:rFonts w:hAnsi="Times New Roman" w:ascii="Times New Roman"/>
          <w:sz w:val="24"/>
          <w:szCs w:val="24"/>
        </w:rPr>
        <w:t>04</w:t>
      </w:r>
      <w:r w:rsidR="008C3AD8" w:rsidRPr="00D80988">
        <w:rPr>
          <w:rFonts w:hAnsi="Times New Roman" w:ascii="Times New Roman"/>
          <w:sz w:val="24"/>
          <w:szCs w:val="24"/>
        </w:rPr>
        <w:t xml:space="preserve"> i klasa UP-I-340-01</w:t>
      </w:r>
      <w:r>
        <w:rPr>
          <w:rFonts w:hAnsi="Times New Roman" w:ascii="Times New Roman"/>
          <w:sz w:val="24"/>
          <w:szCs w:val="24"/>
        </w:rPr>
        <w:t>/06-01/06 Ur. br. 2181/1-11-06-4</w:t>
      </w:r>
      <w:r w:rsidR="008C3AD8" w:rsidRPr="00D80988">
        <w:rPr>
          <w:rFonts w:hAnsi="Times New Roman" w:ascii="Times New Roman"/>
          <w:sz w:val="24"/>
          <w:szCs w:val="24"/>
        </w:rPr>
        <w:t xml:space="preserve"> kojim su prethodne dozvole poništene te izdane nove </w:t>
      </w:r>
      <w:r>
        <w:rPr>
          <w:rFonts w:hAnsi="Times New Roman" w:ascii="Times New Roman"/>
          <w:sz w:val="24"/>
          <w:szCs w:val="24"/>
        </w:rPr>
        <w:t xml:space="preserve">i to </w:t>
      </w:r>
      <w:r w:rsidR="008C3AD8" w:rsidRPr="00D80988">
        <w:rPr>
          <w:rFonts w:hAnsi="Times New Roman" w:ascii="Times New Roman"/>
          <w:sz w:val="24"/>
          <w:szCs w:val="24"/>
        </w:rPr>
        <w:t xml:space="preserve">s brojevima C1 00479 i C1 00480. U tim novim dozvolama da je </w:t>
      </w:r>
      <w:r w:rsidR="008A0BFC">
        <w:rPr>
          <w:rFonts w:hAnsi="Times New Roman" w:ascii="Times New Roman"/>
          <w:sz w:val="24"/>
          <w:szCs w:val="24"/>
        </w:rPr>
        <w:t xml:space="preserve">isto tako </w:t>
      </w:r>
      <w:r w:rsidR="008C3AD8" w:rsidRPr="00D80988">
        <w:rPr>
          <w:rFonts w:hAnsi="Times New Roman" w:ascii="Times New Roman"/>
          <w:sz w:val="24"/>
          <w:szCs w:val="24"/>
        </w:rPr>
        <w:t>upisano zajedničko obavljanje prijevoza</w:t>
      </w:r>
      <w:r w:rsidR="008A0BFC">
        <w:rPr>
          <w:rFonts w:hAnsi="Times New Roman" w:ascii="Times New Roman"/>
          <w:sz w:val="24"/>
          <w:szCs w:val="24"/>
        </w:rPr>
        <w:t xml:space="preserve"> stečajnog dužnika i Jurice Nazora, vl. obrta Dare,</w:t>
      </w:r>
      <w:r w:rsidR="008C3AD8" w:rsidRPr="00D80988">
        <w:rPr>
          <w:rFonts w:hAnsi="Times New Roman" w:ascii="Times New Roman"/>
          <w:sz w:val="24"/>
          <w:szCs w:val="24"/>
        </w:rPr>
        <w:t xml:space="preserve"> na istim županijskim linijama Split-Omiš sa istim vremenskim terminima polaska i istim stajalištima kao i u prethodnim dozvolama, te da isto tako nove dozvole, kao i prethodne dozvole, vrijede do 31. svibnja 2008. god. Pritom je stečajna upraviteljica istakla da je tu odluku odnosno dopunsko rješenje navedenog tijela od 09.03.2006. god. zaprimila 26.04.2006. god., a što je sve bilo nakon što je već sud 14.04.2006. god. donio rješenje </w:t>
      </w:r>
      <w:r w:rsidR="001B677B" w:rsidRPr="00D80988">
        <w:rPr>
          <w:rFonts w:hAnsi="Times New Roman" w:ascii="Times New Roman"/>
          <w:sz w:val="24"/>
          <w:szCs w:val="24"/>
        </w:rPr>
        <w:t>kojim se utvrđuje da su stečajni vjerovnici donijeli odluku o prodaji imovine</w:t>
      </w:r>
      <w:r w:rsidR="008A0BFC">
        <w:rPr>
          <w:rFonts w:hAnsi="Times New Roman" w:ascii="Times New Roman"/>
          <w:sz w:val="24"/>
          <w:szCs w:val="24"/>
        </w:rPr>
        <w:t xml:space="preserve"> stečajnog dužnika kao cjeline i u kojem rješenju su utvrđeni uvjeti i način prodaje imovine dužnika;</w:t>
      </w:r>
    </w:p>
    <w:p w:rsidRDefault="00D80988" w:rsidP="00D80988" w:rsidR="001B677B" w:rsidRPr="00D80988">
      <w:pPr>
        <w:jc w:val="both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>- d</w:t>
      </w:r>
      <w:r w:rsidR="001B677B" w:rsidRPr="00D80988">
        <w:rPr>
          <w:rFonts w:hAnsi="Times New Roman" w:ascii="Times New Roman"/>
          <w:sz w:val="24"/>
          <w:szCs w:val="24"/>
        </w:rPr>
        <w:t xml:space="preserve">a je na ročištu održanom kod ovog suda 09.04.2009. god., a koje je održano povodom ukidnog rješenja Visokog trgovačkog suda RH od </w:t>
      </w:r>
      <w:r>
        <w:rPr>
          <w:rFonts w:hAnsi="Times New Roman" w:ascii="Times New Roman"/>
          <w:sz w:val="24"/>
          <w:szCs w:val="24"/>
        </w:rPr>
        <w:t>02.10.2007</w:t>
      </w:r>
      <w:r w:rsidR="001B677B" w:rsidRPr="00D80988">
        <w:rPr>
          <w:rFonts w:hAnsi="Times New Roman" w:ascii="Times New Roman"/>
          <w:sz w:val="24"/>
          <w:szCs w:val="24"/>
        </w:rPr>
        <w:t xml:space="preserve">. god., kupac Jurica Nazor, vl. obrta </w:t>
      </w:r>
      <w:r w:rsidRPr="00D80988">
        <w:rPr>
          <w:rFonts w:hAnsi="Times New Roman" w:ascii="Times New Roman"/>
          <w:sz w:val="24"/>
          <w:szCs w:val="24"/>
        </w:rPr>
        <w:t>Dare</w:t>
      </w:r>
      <w:r w:rsidR="001B677B" w:rsidRPr="00D80988">
        <w:rPr>
          <w:rFonts w:hAnsi="Times New Roman" w:ascii="Times New Roman"/>
          <w:sz w:val="24"/>
          <w:szCs w:val="24"/>
        </w:rPr>
        <w:t>, Sumpetar izjavio da isti nema nikakvih potraživanja prema stečajnom dužniku Astra-Cro d.o.o. u stečaju Split temeljem Ugovora o prodaji imovine dužnika kao cjeline koji je sklopljen odnosno ovjeren od strane javnog bilježnika 19.07.2006. god.</w:t>
      </w:r>
      <w:r>
        <w:rPr>
          <w:rFonts w:hAnsi="Times New Roman" w:ascii="Times New Roman"/>
          <w:sz w:val="24"/>
          <w:szCs w:val="24"/>
        </w:rPr>
        <w:t xml:space="preserve"> Nadalje, kupac je na tom ročištu isto tako naveo da su dozvole koje su bile izdane temeljem predmetnog ugovora o prodaji imovine dužnika kao cjeline bile izdane na određeno vrijeme, a koje vrijeme odnosno rok je istekao te da su njegovom obrtu </w:t>
      </w:r>
      <w:r w:rsidR="008A0BFC">
        <w:rPr>
          <w:rFonts w:hAnsi="Times New Roman" w:ascii="Times New Roman"/>
          <w:sz w:val="24"/>
          <w:szCs w:val="24"/>
        </w:rPr>
        <w:t xml:space="preserve">nakon toga </w:t>
      </w:r>
      <w:r>
        <w:rPr>
          <w:rFonts w:hAnsi="Times New Roman" w:ascii="Times New Roman"/>
          <w:sz w:val="24"/>
          <w:szCs w:val="24"/>
        </w:rPr>
        <w:t>izdane</w:t>
      </w:r>
      <w:r w:rsidR="00920B30">
        <w:rPr>
          <w:rFonts w:hAnsi="Times New Roman" w:ascii="Times New Roman"/>
          <w:sz w:val="24"/>
          <w:szCs w:val="24"/>
        </w:rPr>
        <w:t xml:space="preserve"> nove</w:t>
      </w:r>
      <w:r w:rsidR="008A0BFC">
        <w:rPr>
          <w:rFonts w:hAnsi="Times New Roman" w:ascii="Times New Roman"/>
          <w:sz w:val="24"/>
          <w:szCs w:val="24"/>
        </w:rPr>
        <w:t xml:space="preserve"> (daljnje)</w:t>
      </w:r>
      <w:r w:rsidR="00920B30">
        <w:rPr>
          <w:rFonts w:hAnsi="Times New Roman" w:ascii="Times New Roman"/>
          <w:sz w:val="24"/>
          <w:szCs w:val="24"/>
        </w:rPr>
        <w:t xml:space="preserve"> suglasnosti odnosno dozvole za obavljanje linijskog prijevoza na relaciji Split-Omiš</w:t>
      </w:r>
      <w:r w:rsidR="008A0BFC">
        <w:rPr>
          <w:rFonts w:hAnsi="Times New Roman" w:ascii="Times New Roman"/>
          <w:sz w:val="24"/>
          <w:szCs w:val="24"/>
        </w:rPr>
        <w:t xml:space="preserve"> na vrijeme od 1. lipnja 2008. god. pa nadalje;</w:t>
      </w:r>
    </w:p>
    <w:p w:rsidRDefault="00D80988" w:rsidP="00D80988" w:rsidR="001B677B" w:rsidRPr="00D80988">
      <w:pPr>
        <w:jc w:val="both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>- d</w:t>
      </w:r>
      <w:r w:rsidR="00920B30">
        <w:rPr>
          <w:rFonts w:hAnsi="Times New Roman" w:ascii="Times New Roman"/>
          <w:sz w:val="24"/>
          <w:szCs w:val="24"/>
        </w:rPr>
        <w:t xml:space="preserve">a su </w:t>
      </w:r>
      <w:r w:rsidR="008A0BFC">
        <w:rPr>
          <w:rFonts w:hAnsi="Times New Roman" w:ascii="Times New Roman"/>
          <w:sz w:val="24"/>
          <w:szCs w:val="24"/>
        </w:rPr>
        <w:t xml:space="preserve">sklopljenim </w:t>
      </w:r>
      <w:r w:rsidR="00920B30">
        <w:rPr>
          <w:rFonts w:hAnsi="Times New Roman" w:ascii="Times New Roman"/>
          <w:sz w:val="24"/>
          <w:szCs w:val="24"/>
        </w:rPr>
        <w:t>u</w:t>
      </w:r>
      <w:r w:rsidR="001B677B" w:rsidRPr="00D80988">
        <w:rPr>
          <w:rFonts w:hAnsi="Times New Roman" w:ascii="Times New Roman"/>
          <w:sz w:val="24"/>
          <w:szCs w:val="24"/>
        </w:rPr>
        <w:t>govorom o prodaji</w:t>
      </w:r>
      <w:r w:rsidR="008A0BFC">
        <w:rPr>
          <w:rFonts w:hAnsi="Times New Roman" w:ascii="Times New Roman"/>
          <w:sz w:val="24"/>
          <w:szCs w:val="24"/>
        </w:rPr>
        <w:t xml:space="preserve"> imovine</w:t>
      </w:r>
      <w:r w:rsidR="001B677B" w:rsidRPr="00D80988">
        <w:rPr>
          <w:rFonts w:hAnsi="Times New Roman" w:ascii="Times New Roman"/>
          <w:sz w:val="24"/>
          <w:szCs w:val="24"/>
        </w:rPr>
        <w:t xml:space="preserve"> kao predmet prodaje</w:t>
      </w:r>
      <w:r w:rsidR="008A0BFC">
        <w:rPr>
          <w:rFonts w:hAnsi="Times New Roman" w:ascii="Times New Roman"/>
          <w:sz w:val="24"/>
          <w:szCs w:val="24"/>
        </w:rPr>
        <w:t>, između ostalog,</w:t>
      </w:r>
      <w:r w:rsidR="001B677B" w:rsidRPr="00D80988">
        <w:rPr>
          <w:rFonts w:hAnsi="Times New Roman" w:ascii="Times New Roman"/>
          <w:sz w:val="24"/>
          <w:szCs w:val="24"/>
        </w:rPr>
        <w:t xml:space="preserve"> označena prava koja proizlaze iz dozvola za županijski linijski nacionalni prijevoz, a koje dozvole su prethodno izdane na ime za</w:t>
      </w:r>
      <w:r w:rsidR="00920B30">
        <w:rPr>
          <w:rFonts w:hAnsi="Times New Roman" w:ascii="Times New Roman"/>
          <w:sz w:val="24"/>
          <w:szCs w:val="24"/>
        </w:rPr>
        <w:t>jedničkog obavljanja prijevoza</w:t>
      </w:r>
      <w:r w:rsidR="001B677B" w:rsidRPr="00D80988">
        <w:rPr>
          <w:rFonts w:hAnsi="Times New Roman" w:ascii="Times New Roman"/>
          <w:sz w:val="24"/>
          <w:szCs w:val="24"/>
        </w:rPr>
        <w:t xml:space="preserve"> dužnik</w:t>
      </w:r>
      <w:r w:rsidR="00920B30">
        <w:rPr>
          <w:rFonts w:hAnsi="Times New Roman" w:ascii="Times New Roman"/>
          <w:sz w:val="24"/>
          <w:szCs w:val="24"/>
        </w:rPr>
        <w:t>a i obrta</w:t>
      </w:r>
      <w:r w:rsidR="001B677B" w:rsidRPr="00D80988">
        <w:rPr>
          <w:rFonts w:hAnsi="Times New Roman" w:ascii="Times New Roman"/>
          <w:sz w:val="24"/>
          <w:szCs w:val="24"/>
        </w:rPr>
        <w:t xml:space="preserve"> </w:t>
      </w:r>
      <w:r w:rsidR="00920B30" w:rsidRPr="00D80988">
        <w:rPr>
          <w:rFonts w:hAnsi="Times New Roman" w:ascii="Times New Roman"/>
          <w:sz w:val="24"/>
          <w:szCs w:val="24"/>
        </w:rPr>
        <w:t>Dare</w:t>
      </w:r>
      <w:r w:rsidR="00920B30">
        <w:rPr>
          <w:rFonts w:hAnsi="Times New Roman" w:ascii="Times New Roman"/>
          <w:sz w:val="24"/>
          <w:szCs w:val="24"/>
        </w:rPr>
        <w:t>, vl Jurica Nazo</w:t>
      </w:r>
      <w:r w:rsidR="008A0BFC">
        <w:rPr>
          <w:rFonts w:hAnsi="Times New Roman" w:ascii="Times New Roman"/>
          <w:sz w:val="24"/>
          <w:szCs w:val="24"/>
        </w:rPr>
        <w:t>r;</w:t>
      </w:r>
      <w:r w:rsidR="00920B30">
        <w:rPr>
          <w:rFonts w:hAnsi="Times New Roman" w:ascii="Times New Roman"/>
          <w:sz w:val="24"/>
          <w:szCs w:val="24"/>
        </w:rPr>
        <w:t xml:space="preserve"> </w:t>
      </w:r>
    </w:p>
    <w:p w:rsidRDefault="00D80988" w:rsidP="00D80988" w:rsidR="001B677B" w:rsidRPr="00D80988">
      <w:pPr>
        <w:jc w:val="both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>- d</w:t>
      </w:r>
      <w:r w:rsidR="001B677B" w:rsidRPr="00D80988">
        <w:rPr>
          <w:rFonts w:hAnsi="Times New Roman" w:ascii="Times New Roman"/>
          <w:sz w:val="24"/>
          <w:szCs w:val="24"/>
        </w:rPr>
        <w:t xml:space="preserve">a su </w:t>
      </w:r>
      <w:r w:rsidR="00920B30">
        <w:rPr>
          <w:rFonts w:hAnsi="Times New Roman" w:ascii="Times New Roman"/>
          <w:sz w:val="24"/>
          <w:szCs w:val="24"/>
        </w:rPr>
        <w:t xml:space="preserve">prava iz </w:t>
      </w:r>
      <w:r w:rsidR="001B677B" w:rsidRPr="00920B30">
        <w:rPr>
          <w:rFonts w:hAnsi="Times New Roman" w:ascii="Times New Roman"/>
          <w:sz w:val="24"/>
          <w:szCs w:val="24"/>
        </w:rPr>
        <w:t>dozvol</w:t>
      </w:r>
      <w:r w:rsidR="00920B30">
        <w:rPr>
          <w:rFonts w:hAnsi="Times New Roman" w:ascii="Times New Roman"/>
          <w:sz w:val="24"/>
          <w:szCs w:val="24"/>
        </w:rPr>
        <w:t>a</w:t>
      </w:r>
      <w:r w:rsidR="001B677B" w:rsidRPr="00920B30">
        <w:rPr>
          <w:rFonts w:hAnsi="Times New Roman" w:ascii="Times New Roman"/>
          <w:sz w:val="24"/>
          <w:szCs w:val="24"/>
        </w:rPr>
        <w:t xml:space="preserve"> za prijevoz</w:t>
      </w:r>
      <w:r w:rsidR="00920B30">
        <w:rPr>
          <w:rFonts w:hAnsi="Times New Roman" w:ascii="Times New Roman"/>
          <w:sz w:val="24"/>
          <w:szCs w:val="24"/>
        </w:rPr>
        <w:t>,</w:t>
      </w:r>
      <w:r w:rsidR="001B677B" w:rsidRPr="00D80988">
        <w:rPr>
          <w:rFonts w:hAnsi="Times New Roman" w:ascii="Times New Roman"/>
          <w:sz w:val="24"/>
          <w:szCs w:val="24"/>
        </w:rPr>
        <w:t xml:space="preserve"> koj</w:t>
      </w:r>
      <w:r w:rsidR="00920B30">
        <w:rPr>
          <w:rFonts w:hAnsi="Times New Roman" w:ascii="Times New Roman"/>
          <w:sz w:val="24"/>
          <w:szCs w:val="24"/>
        </w:rPr>
        <w:t>a su navedena kao imovina koja se prodaje u predmetnom ugovoru, važila</w:t>
      </w:r>
      <w:r w:rsidR="008A0BFC">
        <w:rPr>
          <w:rFonts w:hAnsi="Times New Roman" w:ascii="Times New Roman"/>
          <w:sz w:val="24"/>
          <w:szCs w:val="24"/>
        </w:rPr>
        <w:t xml:space="preserve"> do 31. svibnja 2008. godine;</w:t>
      </w:r>
    </w:p>
    <w:p w:rsidRDefault="000B3A8D" w:rsidP="00D80988" w:rsidR="000B3A8D">
      <w:pPr>
        <w:jc w:val="both"/>
        <w:rPr>
          <w:rFonts w:hAnsi="Times New Roman" w:ascii="Times New Roman"/>
          <w:sz w:val="24"/>
          <w:szCs w:val="24"/>
        </w:rPr>
      </w:pPr>
      <w:r w:rsidRPr="00920B30">
        <w:rPr>
          <w:rFonts w:hAnsi="Times New Roman" w:ascii="Times New Roman"/>
          <w:sz w:val="24"/>
          <w:szCs w:val="24"/>
        </w:rPr>
        <w:t>- da je kupac</w:t>
      </w:r>
      <w:r>
        <w:rPr>
          <w:rFonts w:hAnsi="Times New Roman" w:ascii="Times New Roman"/>
          <w:sz w:val="24"/>
          <w:szCs w:val="24"/>
        </w:rPr>
        <w:t xml:space="preserve"> Jurica Nazor, vl. obrta Dare</w:t>
      </w:r>
      <w:r w:rsidRPr="00920B30">
        <w:rPr>
          <w:rFonts w:hAnsi="Times New Roman" w:ascii="Times New Roman"/>
          <w:sz w:val="24"/>
          <w:szCs w:val="24"/>
        </w:rPr>
        <w:t xml:space="preserve"> nastavio obavljati poslove linijskog prijevoza na istim linijama i nakon isteka </w:t>
      </w:r>
      <w:r>
        <w:rPr>
          <w:rFonts w:hAnsi="Times New Roman" w:ascii="Times New Roman"/>
          <w:sz w:val="24"/>
          <w:szCs w:val="24"/>
        </w:rPr>
        <w:t>navede</w:t>
      </w:r>
      <w:r w:rsidR="008A0BFC">
        <w:rPr>
          <w:rFonts w:hAnsi="Times New Roman" w:ascii="Times New Roman"/>
          <w:sz w:val="24"/>
          <w:szCs w:val="24"/>
        </w:rPr>
        <w:t>nih dozvola;</w:t>
      </w:r>
      <w:r w:rsidRPr="00920B30">
        <w:rPr>
          <w:rFonts w:hAnsi="Times New Roman" w:ascii="Times New Roman"/>
          <w:sz w:val="24"/>
          <w:szCs w:val="24"/>
        </w:rPr>
        <w:t xml:space="preserve"> </w:t>
      </w:r>
    </w:p>
    <w:p w:rsidRDefault="00D80988" w:rsidP="000B3A8D" w:rsidR="001B677B" w:rsidRPr="00920B30">
      <w:pPr>
        <w:jc w:val="both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>- d</w:t>
      </w:r>
      <w:r w:rsidR="001B677B" w:rsidRPr="00D80988">
        <w:rPr>
          <w:rFonts w:hAnsi="Times New Roman" w:ascii="Times New Roman"/>
          <w:sz w:val="24"/>
          <w:szCs w:val="24"/>
        </w:rPr>
        <w:t xml:space="preserve">a je predmetni Ugovor o prodaji imovine </w:t>
      </w:r>
      <w:r w:rsidR="008A0BFC">
        <w:rPr>
          <w:rFonts w:hAnsi="Times New Roman" w:ascii="Times New Roman"/>
          <w:sz w:val="24"/>
          <w:szCs w:val="24"/>
        </w:rPr>
        <w:t xml:space="preserve">dužnika </w:t>
      </w:r>
      <w:r w:rsidR="001B677B" w:rsidRPr="00D80988">
        <w:rPr>
          <w:rFonts w:hAnsi="Times New Roman" w:ascii="Times New Roman"/>
          <w:sz w:val="24"/>
          <w:szCs w:val="24"/>
        </w:rPr>
        <w:t>kao cjeline u cijelosti konzumiran</w:t>
      </w:r>
      <w:r w:rsidR="000B3A8D">
        <w:rPr>
          <w:rFonts w:hAnsi="Times New Roman" w:ascii="Times New Roman"/>
          <w:sz w:val="24"/>
          <w:szCs w:val="24"/>
        </w:rPr>
        <w:t>.</w:t>
      </w:r>
      <w:r w:rsidR="001B677B" w:rsidRPr="00D80988">
        <w:rPr>
          <w:rFonts w:hAnsi="Times New Roman" w:ascii="Times New Roman"/>
          <w:sz w:val="24"/>
          <w:szCs w:val="24"/>
        </w:rPr>
        <w:t xml:space="preserve"> </w:t>
      </w:r>
    </w:p>
    <w:p w:rsidRDefault="001B677B" w:rsidP="001B677B" w:rsidR="001B677B" w:rsidRPr="00D80988">
      <w:pPr>
        <w:jc w:val="both"/>
        <w:rPr>
          <w:rFonts w:hAnsi="Times New Roman" w:ascii="Times New Roman"/>
          <w:sz w:val="24"/>
          <w:szCs w:val="24"/>
        </w:rPr>
      </w:pPr>
    </w:p>
    <w:p w:rsidRDefault="000B3A8D" w:rsidP="00CB1F34" w:rsidR="00CB1F3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Uzimajući u obzir sve naprijed navedeno, </w:t>
      </w:r>
      <w:r w:rsidR="008A0BFC">
        <w:rPr>
          <w:rFonts w:hAnsi="Times New Roman" w:ascii="Times New Roman"/>
          <w:sz w:val="24"/>
          <w:szCs w:val="24"/>
        </w:rPr>
        <w:t xml:space="preserve">kao i stanje u ovom stečajnom predmetu, </w:t>
      </w:r>
      <w:r w:rsidR="001B677B" w:rsidRPr="00D80988">
        <w:rPr>
          <w:rFonts w:hAnsi="Times New Roman" w:ascii="Times New Roman"/>
          <w:sz w:val="24"/>
          <w:szCs w:val="24"/>
        </w:rPr>
        <w:t xml:space="preserve">ovaj sud smatra da je u konkretnom slučaju </w:t>
      </w:r>
      <w:r>
        <w:rPr>
          <w:rFonts w:hAnsi="Times New Roman" w:ascii="Times New Roman"/>
          <w:sz w:val="24"/>
          <w:szCs w:val="24"/>
        </w:rPr>
        <w:t xml:space="preserve">bilo </w:t>
      </w:r>
      <w:r w:rsidR="001B677B" w:rsidRPr="00D80988">
        <w:rPr>
          <w:rFonts w:hAnsi="Times New Roman" w:ascii="Times New Roman"/>
          <w:sz w:val="24"/>
          <w:szCs w:val="24"/>
        </w:rPr>
        <w:t xml:space="preserve">potrebno </w:t>
      </w:r>
      <w:r>
        <w:rPr>
          <w:rFonts w:hAnsi="Times New Roman" w:ascii="Times New Roman"/>
          <w:sz w:val="24"/>
          <w:szCs w:val="24"/>
        </w:rPr>
        <w:t>donijeti odluku o potvrdi sklopljenog</w:t>
      </w:r>
      <w:r w:rsidR="001B677B" w:rsidRPr="00D80988">
        <w:rPr>
          <w:rFonts w:hAnsi="Times New Roman" w:ascii="Times New Roman"/>
          <w:sz w:val="24"/>
          <w:szCs w:val="24"/>
        </w:rPr>
        <w:t xml:space="preserve"> </w:t>
      </w:r>
      <w:r w:rsidR="00920B30">
        <w:rPr>
          <w:rFonts w:hAnsi="Times New Roman" w:ascii="Times New Roman"/>
          <w:sz w:val="24"/>
          <w:szCs w:val="24"/>
        </w:rPr>
        <w:t>u</w:t>
      </w:r>
      <w:r w:rsidR="001B677B" w:rsidRPr="00D80988">
        <w:rPr>
          <w:rFonts w:hAnsi="Times New Roman" w:ascii="Times New Roman"/>
          <w:sz w:val="24"/>
          <w:szCs w:val="24"/>
        </w:rPr>
        <w:t>govor</w:t>
      </w:r>
      <w:r>
        <w:rPr>
          <w:rFonts w:hAnsi="Times New Roman" w:ascii="Times New Roman"/>
          <w:sz w:val="24"/>
          <w:szCs w:val="24"/>
        </w:rPr>
        <w:t>a</w:t>
      </w:r>
      <w:r w:rsidR="001B677B" w:rsidRPr="00D80988">
        <w:rPr>
          <w:rFonts w:hAnsi="Times New Roman" w:ascii="Times New Roman"/>
          <w:sz w:val="24"/>
          <w:szCs w:val="24"/>
        </w:rPr>
        <w:t xml:space="preserve"> o prodaji imovine </w:t>
      </w:r>
      <w:r w:rsidR="00B83D8E">
        <w:rPr>
          <w:rFonts w:hAnsi="Times New Roman" w:ascii="Times New Roman"/>
          <w:sz w:val="24"/>
          <w:szCs w:val="24"/>
        </w:rPr>
        <w:t xml:space="preserve">dužnika </w:t>
      </w:r>
      <w:r w:rsidR="001B677B" w:rsidRPr="00D80988">
        <w:rPr>
          <w:rFonts w:hAnsi="Times New Roman" w:ascii="Times New Roman"/>
          <w:sz w:val="24"/>
          <w:szCs w:val="24"/>
        </w:rPr>
        <w:t>kao cjeline</w:t>
      </w:r>
      <w:r w:rsidR="00C23B7F">
        <w:rPr>
          <w:rFonts w:hAnsi="Times New Roman" w:ascii="Times New Roman"/>
          <w:sz w:val="24"/>
          <w:szCs w:val="24"/>
        </w:rPr>
        <w:t>.</w:t>
      </w:r>
      <w:r w:rsidR="00A55CE3" w:rsidRPr="00D80988">
        <w:rPr>
          <w:rFonts w:hAnsi="Times New Roman" w:ascii="Times New Roman"/>
          <w:sz w:val="24"/>
          <w:szCs w:val="24"/>
        </w:rPr>
        <w:t xml:space="preserve"> </w:t>
      </w:r>
      <w:r w:rsidR="00B83D8E">
        <w:rPr>
          <w:rFonts w:hAnsi="Times New Roman" w:ascii="Times New Roman"/>
          <w:sz w:val="24"/>
          <w:szCs w:val="24"/>
        </w:rPr>
        <w:t>Prigovori vjerovnika Autotrans d.o.o. koji se odnose na različite oznake (brojeve) dozvola koji su navedeni u rješenju ovog suda</w:t>
      </w:r>
      <w:r w:rsidR="00744E43" w:rsidRPr="00744E43">
        <w:rPr>
          <w:rFonts w:hAnsi="Times New Roman" w:ascii="Times New Roman"/>
          <w:sz w:val="24"/>
          <w:szCs w:val="24"/>
        </w:rPr>
        <w:t xml:space="preserve"> </w:t>
      </w:r>
      <w:r w:rsidR="00744E43">
        <w:rPr>
          <w:rFonts w:hAnsi="Times New Roman" w:ascii="Times New Roman"/>
          <w:sz w:val="24"/>
          <w:szCs w:val="24"/>
        </w:rPr>
        <w:t>od 14.04.</w:t>
      </w:r>
      <w:r w:rsidR="00744E43" w:rsidRPr="00D80988">
        <w:rPr>
          <w:rFonts w:hAnsi="Times New Roman" w:ascii="Times New Roman"/>
          <w:sz w:val="24"/>
          <w:szCs w:val="24"/>
        </w:rPr>
        <w:t>2006. god.</w:t>
      </w:r>
      <w:r w:rsidR="009A67F1">
        <w:rPr>
          <w:rFonts w:hAnsi="Times New Roman" w:ascii="Times New Roman"/>
          <w:sz w:val="24"/>
          <w:szCs w:val="24"/>
        </w:rPr>
        <w:t>,</w:t>
      </w:r>
      <w:r w:rsidR="00B83D8E" w:rsidRPr="00B83D8E">
        <w:rPr>
          <w:rFonts w:hAnsi="Times New Roman" w:ascii="Times New Roman"/>
          <w:sz w:val="24"/>
          <w:szCs w:val="24"/>
        </w:rPr>
        <w:t xml:space="preserve"> </w:t>
      </w:r>
      <w:r w:rsidR="00B83D8E" w:rsidRPr="00D80988">
        <w:rPr>
          <w:rFonts w:hAnsi="Times New Roman" w:ascii="Times New Roman"/>
          <w:sz w:val="24"/>
          <w:szCs w:val="24"/>
        </w:rPr>
        <w:t>kojim su utvrđeni uvjeti i način prodaje imovine stečajnog dužnika</w:t>
      </w:r>
      <w:r w:rsidR="009A67F1">
        <w:rPr>
          <w:rFonts w:hAnsi="Times New Roman" w:ascii="Times New Roman"/>
          <w:sz w:val="24"/>
          <w:szCs w:val="24"/>
        </w:rPr>
        <w:t>,</w:t>
      </w:r>
      <w:r w:rsidR="00B83D8E">
        <w:rPr>
          <w:rFonts w:hAnsi="Times New Roman" w:ascii="Times New Roman"/>
          <w:sz w:val="24"/>
          <w:szCs w:val="24"/>
        </w:rPr>
        <w:t xml:space="preserve"> i u samom Ugovoru o prodaji imovine kao cjeline, ovaj sud ne smatra osnovanim</w:t>
      </w:r>
      <w:r w:rsidR="002A04D6">
        <w:rPr>
          <w:rFonts w:hAnsi="Times New Roman" w:ascii="Times New Roman"/>
          <w:sz w:val="24"/>
          <w:szCs w:val="24"/>
        </w:rPr>
        <w:t xml:space="preserve">, </w:t>
      </w:r>
      <w:r w:rsidR="00B83D8E">
        <w:rPr>
          <w:rFonts w:hAnsi="Times New Roman" w:ascii="Times New Roman"/>
          <w:sz w:val="24"/>
          <w:szCs w:val="24"/>
        </w:rPr>
        <w:t xml:space="preserve">budući da se </w:t>
      </w:r>
      <w:r w:rsidR="00C23B7F">
        <w:rPr>
          <w:rFonts w:hAnsi="Times New Roman" w:ascii="Times New Roman"/>
          <w:sz w:val="24"/>
          <w:szCs w:val="24"/>
        </w:rPr>
        <w:t>u konkretnom slučaju</w:t>
      </w:r>
      <w:r w:rsidR="009C6543">
        <w:rPr>
          <w:rFonts w:hAnsi="Times New Roman" w:ascii="Times New Roman"/>
          <w:sz w:val="24"/>
          <w:szCs w:val="24"/>
        </w:rPr>
        <w:t xml:space="preserve"> donošenjem odluke Upravnog</w:t>
      </w:r>
      <w:r w:rsidR="009C6543" w:rsidRPr="00D80988">
        <w:rPr>
          <w:rFonts w:hAnsi="Times New Roman" w:ascii="Times New Roman"/>
          <w:sz w:val="24"/>
          <w:szCs w:val="24"/>
        </w:rPr>
        <w:t xml:space="preserve"> odjel za gospodarstvo, razvitak i obnovu Splitsko-dalmatinske županije</w:t>
      </w:r>
      <w:r w:rsidR="009C6543">
        <w:rPr>
          <w:rFonts w:hAnsi="Times New Roman" w:ascii="Times New Roman"/>
          <w:sz w:val="24"/>
          <w:szCs w:val="24"/>
        </w:rPr>
        <w:t xml:space="preserve"> o</w:t>
      </w:r>
      <w:r w:rsidR="00C23B7F">
        <w:rPr>
          <w:rFonts w:hAnsi="Times New Roman" w:ascii="Times New Roman"/>
          <w:sz w:val="24"/>
          <w:szCs w:val="24"/>
        </w:rPr>
        <w:t xml:space="preserve"> </w:t>
      </w:r>
      <w:r w:rsidR="009C6543">
        <w:rPr>
          <w:rFonts w:hAnsi="Times New Roman" w:ascii="Times New Roman"/>
          <w:sz w:val="24"/>
          <w:szCs w:val="24"/>
        </w:rPr>
        <w:t>promjeni</w:t>
      </w:r>
      <w:r w:rsidR="00B83D8E">
        <w:rPr>
          <w:rFonts w:hAnsi="Times New Roman" w:ascii="Times New Roman"/>
          <w:sz w:val="24"/>
          <w:szCs w:val="24"/>
        </w:rPr>
        <w:t xml:space="preserve"> oznake odnosno brojeva dozvola</w:t>
      </w:r>
      <w:r w:rsidR="009C6543">
        <w:rPr>
          <w:rFonts w:hAnsi="Times New Roman" w:ascii="Times New Roman"/>
          <w:sz w:val="24"/>
          <w:szCs w:val="24"/>
        </w:rPr>
        <w:t>, a koju odluku je stečajna upraviteljica zaprimila nakon što je već doneseno rješenje ovog suda</w:t>
      </w:r>
      <w:r w:rsidR="009C6543" w:rsidRPr="009C6543">
        <w:rPr>
          <w:rFonts w:hAnsi="Times New Roman" w:ascii="Times New Roman"/>
          <w:sz w:val="24"/>
          <w:szCs w:val="24"/>
        </w:rPr>
        <w:t xml:space="preserve"> </w:t>
      </w:r>
      <w:r w:rsidR="009C6543" w:rsidRPr="00D80988">
        <w:rPr>
          <w:rFonts w:hAnsi="Times New Roman" w:ascii="Times New Roman"/>
          <w:sz w:val="24"/>
          <w:szCs w:val="24"/>
        </w:rPr>
        <w:t>od 14. travnja 2006. god.</w:t>
      </w:r>
      <w:r w:rsidR="00F008E2">
        <w:rPr>
          <w:rFonts w:hAnsi="Times New Roman" w:ascii="Times New Roman"/>
          <w:sz w:val="24"/>
          <w:szCs w:val="24"/>
        </w:rPr>
        <w:t>,</w:t>
      </w:r>
      <w:r w:rsidR="00B83D8E">
        <w:rPr>
          <w:rFonts w:hAnsi="Times New Roman" w:ascii="Times New Roman"/>
          <w:sz w:val="24"/>
          <w:szCs w:val="24"/>
        </w:rPr>
        <w:t xml:space="preserve"> nisu promijenile linije prijevoza iz tih </w:t>
      </w:r>
      <w:r w:rsidR="00C23B7F">
        <w:rPr>
          <w:rFonts w:hAnsi="Times New Roman" w:ascii="Times New Roman"/>
          <w:sz w:val="24"/>
          <w:szCs w:val="24"/>
        </w:rPr>
        <w:t>dozvola, već su one ostale iste</w:t>
      </w:r>
      <w:r w:rsidR="002A04D6">
        <w:rPr>
          <w:rFonts w:hAnsi="Times New Roman" w:ascii="Times New Roman"/>
          <w:sz w:val="24"/>
          <w:szCs w:val="24"/>
        </w:rPr>
        <w:t xml:space="preserve"> i to na relaciji</w:t>
      </w:r>
      <w:r w:rsidR="002A04D6" w:rsidRPr="002A04D6">
        <w:rPr>
          <w:rFonts w:hAnsi="Times New Roman" w:ascii="Times New Roman"/>
          <w:sz w:val="24"/>
          <w:szCs w:val="24"/>
        </w:rPr>
        <w:t xml:space="preserve"> </w:t>
      </w:r>
      <w:r w:rsidR="002A04D6">
        <w:rPr>
          <w:rFonts w:hAnsi="Times New Roman" w:ascii="Times New Roman"/>
          <w:sz w:val="24"/>
          <w:szCs w:val="24"/>
        </w:rPr>
        <w:t>Split-Omiš,</w:t>
      </w:r>
      <w:r w:rsidR="00744E43" w:rsidRPr="00744E43">
        <w:rPr>
          <w:rFonts w:hAnsi="Times New Roman" w:ascii="Times New Roman"/>
          <w:sz w:val="24"/>
          <w:szCs w:val="24"/>
        </w:rPr>
        <w:t xml:space="preserve"> </w:t>
      </w:r>
      <w:r w:rsidR="00744E43" w:rsidRPr="00D80988">
        <w:rPr>
          <w:rFonts w:hAnsi="Times New Roman" w:ascii="Times New Roman"/>
          <w:sz w:val="24"/>
          <w:szCs w:val="24"/>
        </w:rPr>
        <w:t>sa istim vremenskim terminima polaska i istim stajalištima</w:t>
      </w:r>
      <w:r w:rsidR="00744E43">
        <w:rPr>
          <w:rFonts w:hAnsi="Times New Roman" w:ascii="Times New Roman"/>
          <w:sz w:val="24"/>
          <w:szCs w:val="24"/>
        </w:rPr>
        <w:t>,</w:t>
      </w:r>
      <w:r w:rsidR="002A04D6">
        <w:rPr>
          <w:rFonts w:hAnsi="Times New Roman" w:ascii="Times New Roman"/>
          <w:sz w:val="24"/>
          <w:szCs w:val="24"/>
        </w:rPr>
        <w:t xml:space="preserve"> a isto tako ostao je i isti rok važenja dozvola do 31.05.2008. god.</w:t>
      </w:r>
      <w:r w:rsidR="00C23B7F">
        <w:rPr>
          <w:rFonts w:hAnsi="Times New Roman" w:ascii="Times New Roman"/>
          <w:sz w:val="24"/>
          <w:szCs w:val="24"/>
        </w:rPr>
        <w:t xml:space="preserve"> Dakle, u konkretnom slučaju </w:t>
      </w:r>
      <w:r w:rsidR="002A04D6">
        <w:rPr>
          <w:rFonts w:hAnsi="Times New Roman" w:ascii="Times New Roman"/>
          <w:sz w:val="24"/>
          <w:szCs w:val="24"/>
        </w:rPr>
        <w:t xml:space="preserve">nije </w:t>
      </w:r>
      <w:r w:rsidR="008C6200">
        <w:rPr>
          <w:rFonts w:hAnsi="Times New Roman" w:ascii="Times New Roman"/>
          <w:sz w:val="24"/>
          <w:szCs w:val="24"/>
        </w:rPr>
        <w:t xml:space="preserve">se </w:t>
      </w:r>
      <w:r w:rsidR="00C23B7F">
        <w:rPr>
          <w:rFonts w:hAnsi="Times New Roman" w:ascii="Times New Roman"/>
          <w:sz w:val="24"/>
          <w:szCs w:val="24"/>
        </w:rPr>
        <w:t xml:space="preserve">radilo </w:t>
      </w:r>
      <w:r w:rsidR="002A04D6">
        <w:rPr>
          <w:rFonts w:hAnsi="Times New Roman" w:ascii="Times New Roman"/>
          <w:sz w:val="24"/>
          <w:szCs w:val="24"/>
        </w:rPr>
        <w:t xml:space="preserve">o dozvolama za prijevoz na nekim drugim linijama, već upravo na </w:t>
      </w:r>
      <w:r w:rsidR="009C6543">
        <w:rPr>
          <w:rFonts w:hAnsi="Times New Roman" w:ascii="Times New Roman"/>
          <w:sz w:val="24"/>
          <w:szCs w:val="24"/>
        </w:rPr>
        <w:t xml:space="preserve">istim </w:t>
      </w:r>
      <w:r w:rsidR="002A04D6">
        <w:rPr>
          <w:rFonts w:hAnsi="Times New Roman" w:ascii="Times New Roman"/>
          <w:sz w:val="24"/>
          <w:szCs w:val="24"/>
        </w:rPr>
        <w:t>županijskim linijama Split-Omiš</w:t>
      </w:r>
      <w:r w:rsidR="009C6543">
        <w:rPr>
          <w:rFonts w:hAnsi="Times New Roman" w:ascii="Times New Roman"/>
          <w:sz w:val="24"/>
          <w:szCs w:val="24"/>
        </w:rPr>
        <w:t>.</w:t>
      </w:r>
      <w:r w:rsidR="00F008E2">
        <w:rPr>
          <w:rFonts w:hAnsi="Times New Roman" w:ascii="Times New Roman"/>
          <w:sz w:val="24"/>
          <w:szCs w:val="24"/>
        </w:rPr>
        <w:t xml:space="preserve"> Isto tako treba navesti i da</w:t>
      </w:r>
      <w:r w:rsidR="009C6543">
        <w:rPr>
          <w:rFonts w:hAnsi="Times New Roman" w:ascii="Times New Roman"/>
          <w:sz w:val="24"/>
          <w:szCs w:val="24"/>
        </w:rPr>
        <w:t xml:space="preserve"> </w:t>
      </w:r>
      <w:r w:rsidR="00F008E2">
        <w:rPr>
          <w:rFonts w:hAnsi="Times New Roman" w:ascii="Times New Roman"/>
          <w:sz w:val="24"/>
          <w:szCs w:val="24"/>
        </w:rPr>
        <w:t>je Upravni</w:t>
      </w:r>
      <w:r w:rsidR="00F008E2" w:rsidRPr="00D80988">
        <w:rPr>
          <w:rFonts w:hAnsi="Times New Roman" w:ascii="Times New Roman"/>
          <w:sz w:val="24"/>
          <w:szCs w:val="24"/>
        </w:rPr>
        <w:t xml:space="preserve"> odjel za gospodarstvo, razvitak i obnovu Splitsko-dalmatinske županije</w:t>
      </w:r>
      <w:r w:rsidR="00F008E2">
        <w:rPr>
          <w:rFonts w:hAnsi="Times New Roman" w:ascii="Times New Roman"/>
          <w:sz w:val="24"/>
          <w:szCs w:val="24"/>
        </w:rPr>
        <w:t xml:space="preserve"> smatrao da postoje bilo kakve zapreke za obavljanje </w:t>
      </w:r>
      <w:r w:rsidR="00744E43">
        <w:rPr>
          <w:rFonts w:hAnsi="Times New Roman" w:ascii="Times New Roman"/>
          <w:sz w:val="24"/>
          <w:szCs w:val="24"/>
        </w:rPr>
        <w:t xml:space="preserve">poslova prijevoza od strane kupca Jurice Nazor, vl. obrta Dare </w:t>
      </w:r>
      <w:r w:rsidR="009C6543">
        <w:rPr>
          <w:rFonts w:hAnsi="Times New Roman" w:ascii="Times New Roman"/>
          <w:sz w:val="24"/>
          <w:szCs w:val="24"/>
        </w:rPr>
        <w:t>temel</w:t>
      </w:r>
      <w:r w:rsidR="00744E43">
        <w:rPr>
          <w:rFonts w:hAnsi="Times New Roman" w:ascii="Times New Roman"/>
          <w:sz w:val="24"/>
          <w:szCs w:val="24"/>
        </w:rPr>
        <w:t>jem predmetnih dozvola navedenih</w:t>
      </w:r>
      <w:r w:rsidR="009C6543">
        <w:rPr>
          <w:rFonts w:hAnsi="Times New Roman" w:ascii="Times New Roman"/>
          <w:sz w:val="24"/>
          <w:szCs w:val="24"/>
        </w:rPr>
        <w:t xml:space="preserve"> u Ugovori o prodaji imovine</w:t>
      </w:r>
      <w:r w:rsidR="00744E43">
        <w:rPr>
          <w:rFonts w:hAnsi="Times New Roman" w:ascii="Times New Roman"/>
          <w:sz w:val="24"/>
          <w:szCs w:val="24"/>
        </w:rPr>
        <w:t>, tada bi zasigurno</w:t>
      </w:r>
      <w:r w:rsidR="009C6543">
        <w:rPr>
          <w:rFonts w:hAnsi="Times New Roman" w:ascii="Times New Roman"/>
          <w:sz w:val="24"/>
          <w:szCs w:val="24"/>
        </w:rPr>
        <w:t xml:space="preserve"> kupcu </w:t>
      </w:r>
      <w:r w:rsidR="00744E43">
        <w:rPr>
          <w:rFonts w:hAnsi="Times New Roman" w:ascii="Times New Roman"/>
          <w:sz w:val="24"/>
          <w:szCs w:val="24"/>
        </w:rPr>
        <w:t>bilo</w:t>
      </w:r>
      <w:r w:rsidR="009C6543">
        <w:rPr>
          <w:rFonts w:hAnsi="Times New Roman" w:ascii="Times New Roman"/>
          <w:sz w:val="24"/>
          <w:szCs w:val="24"/>
        </w:rPr>
        <w:t xml:space="preserve"> omogućeno obavljanje prijevoza </w:t>
      </w:r>
      <w:r w:rsidR="00744E43">
        <w:rPr>
          <w:rFonts w:hAnsi="Times New Roman" w:ascii="Times New Roman"/>
          <w:sz w:val="24"/>
          <w:szCs w:val="24"/>
        </w:rPr>
        <w:t xml:space="preserve">temeljem tih dozvola. Međutim, </w:t>
      </w:r>
      <w:r w:rsidR="00CB1F34">
        <w:rPr>
          <w:rFonts w:hAnsi="Times New Roman" w:ascii="Times New Roman"/>
          <w:sz w:val="24"/>
          <w:szCs w:val="24"/>
        </w:rPr>
        <w:t xml:space="preserve">upravo suprotno, kupcu Jurici Nazoru, vl, obrta Dare ne samo da je dozvoljeno obavljanje prijevoza temeljem predmetnih dozvola koje su vrijedile do 31.05.2008. god., već su istom izdane i nove suglasnosti odnosno dozvole za prijevoz na istim linijama i (od 01.06.2008. god.)  nadalje. </w:t>
      </w:r>
    </w:p>
    <w:p w:rsidRDefault="00CB1F34" w:rsidP="00A55CE3" w:rsidR="00CB1F34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B1F34" w:rsidP="00CA1DF8" w:rsidR="001B677B" w:rsidRPr="00D8098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Budući da je predmetni ugovor o prodaji imovine dužnika u cijelosti konzumiran, a uplaćena kupoprodajna cijena predstavlja </w:t>
      </w:r>
      <w:r w:rsidRPr="00D80988">
        <w:rPr>
          <w:rFonts w:hAnsi="Times New Roman" w:ascii="Times New Roman"/>
          <w:sz w:val="24"/>
          <w:szCs w:val="24"/>
        </w:rPr>
        <w:t xml:space="preserve">stečajnu masu iz koje će se </w:t>
      </w:r>
      <w:r>
        <w:rPr>
          <w:rFonts w:hAnsi="Times New Roman" w:ascii="Times New Roman"/>
          <w:sz w:val="24"/>
          <w:szCs w:val="24"/>
        </w:rPr>
        <w:t xml:space="preserve">podmiriti troškovi </w:t>
      </w:r>
      <w:r w:rsidR="009A67F1">
        <w:rPr>
          <w:rFonts w:hAnsi="Times New Roman" w:ascii="Times New Roman"/>
          <w:sz w:val="24"/>
          <w:szCs w:val="24"/>
        </w:rPr>
        <w:t xml:space="preserve">ovog </w:t>
      </w:r>
      <w:r>
        <w:rPr>
          <w:rFonts w:hAnsi="Times New Roman" w:ascii="Times New Roman"/>
          <w:sz w:val="24"/>
          <w:szCs w:val="24"/>
        </w:rPr>
        <w:t xml:space="preserve">stečajnog postupka i </w:t>
      </w:r>
      <w:r w:rsidRPr="00D80988">
        <w:rPr>
          <w:rFonts w:hAnsi="Times New Roman" w:ascii="Times New Roman"/>
          <w:sz w:val="24"/>
          <w:szCs w:val="24"/>
        </w:rPr>
        <w:t xml:space="preserve">namiriti stečajni vjerovnici, </w:t>
      </w:r>
      <w:r>
        <w:rPr>
          <w:rFonts w:hAnsi="Times New Roman" w:ascii="Times New Roman"/>
          <w:sz w:val="24"/>
          <w:szCs w:val="24"/>
        </w:rPr>
        <w:t xml:space="preserve">donošenjem </w:t>
      </w:r>
      <w:r w:rsidRPr="00D80988">
        <w:rPr>
          <w:rFonts w:hAnsi="Times New Roman" w:ascii="Times New Roman"/>
          <w:sz w:val="24"/>
          <w:szCs w:val="24"/>
        </w:rPr>
        <w:t xml:space="preserve">odluke </w:t>
      </w:r>
      <w:r>
        <w:rPr>
          <w:rFonts w:hAnsi="Times New Roman" w:ascii="Times New Roman"/>
          <w:sz w:val="24"/>
          <w:szCs w:val="24"/>
        </w:rPr>
        <w:t xml:space="preserve">o potvrdi ugovora o prodaji imovine dužnika </w:t>
      </w:r>
      <w:r w:rsidRPr="00D80988">
        <w:rPr>
          <w:rFonts w:hAnsi="Times New Roman" w:ascii="Times New Roman"/>
          <w:sz w:val="24"/>
          <w:szCs w:val="24"/>
        </w:rPr>
        <w:t>prestaju zapreke za</w:t>
      </w:r>
      <w:r>
        <w:rPr>
          <w:rFonts w:hAnsi="Times New Roman" w:ascii="Times New Roman"/>
          <w:sz w:val="24"/>
          <w:szCs w:val="24"/>
        </w:rPr>
        <w:t xml:space="preserve"> diobu </w:t>
      </w:r>
      <w:r w:rsidR="008C6200">
        <w:rPr>
          <w:rFonts w:hAnsi="Times New Roman" w:ascii="Times New Roman"/>
          <w:sz w:val="24"/>
          <w:szCs w:val="24"/>
        </w:rPr>
        <w:t xml:space="preserve">unovčene </w:t>
      </w:r>
      <w:r>
        <w:rPr>
          <w:rFonts w:hAnsi="Times New Roman" w:ascii="Times New Roman"/>
          <w:sz w:val="24"/>
          <w:szCs w:val="24"/>
        </w:rPr>
        <w:t>stečajne mase i namirenje vjerovnika</w:t>
      </w:r>
      <w:r w:rsidR="008C6200">
        <w:rPr>
          <w:rFonts w:hAnsi="Times New Roman" w:ascii="Times New Roman"/>
          <w:sz w:val="24"/>
          <w:szCs w:val="24"/>
        </w:rPr>
        <w:t xml:space="preserve">, </w:t>
      </w:r>
      <w:r w:rsidR="008C6200" w:rsidRPr="00D80988">
        <w:rPr>
          <w:rFonts w:hAnsi="Times New Roman" w:ascii="Times New Roman"/>
          <w:sz w:val="24"/>
          <w:szCs w:val="24"/>
        </w:rPr>
        <w:t>između ostalih i Autotrans d.o.o. Rijeka</w:t>
      </w:r>
      <w:r w:rsidR="008C6200">
        <w:rPr>
          <w:rFonts w:hAnsi="Times New Roman" w:ascii="Times New Roman"/>
          <w:sz w:val="24"/>
          <w:szCs w:val="24"/>
        </w:rPr>
        <w:t>, te se ujedno ostvaruju uvjeti za</w:t>
      </w:r>
      <w:r w:rsidRPr="00D80988">
        <w:rPr>
          <w:rFonts w:hAnsi="Times New Roman" w:ascii="Times New Roman"/>
          <w:sz w:val="24"/>
          <w:szCs w:val="24"/>
        </w:rPr>
        <w:t xml:space="preserve"> zaključenje ovog stečajnog p</w:t>
      </w:r>
      <w:r w:rsidR="008C6200">
        <w:rPr>
          <w:rFonts w:hAnsi="Times New Roman" w:ascii="Times New Roman"/>
          <w:sz w:val="24"/>
          <w:szCs w:val="24"/>
        </w:rPr>
        <w:t>ostupka koji se vodi još od 2003</w:t>
      </w:r>
      <w:r w:rsidRPr="00D80988">
        <w:rPr>
          <w:rFonts w:hAnsi="Times New Roman" w:ascii="Times New Roman"/>
          <w:sz w:val="24"/>
          <w:szCs w:val="24"/>
        </w:rPr>
        <w:t xml:space="preserve">. godine. Svaka suprotna odluka bi </w:t>
      </w:r>
      <w:r w:rsidR="009A67F1">
        <w:rPr>
          <w:rFonts w:hAnsi="Times New Roman" w:ascii="Times New Roman"/>
          <w:sz w:val="24"/>
          <w:szCs w:val="24"/>
        </w:rPr>
        <w:t xml:space="preserve">dovela do nepotrebnog produženja ovog stečajnog postupka te </w:t>
      </w:r>
      <w:r w:rsidRPr="00D80988">
        <w:rPr>
          <w:rFonts w:hAnsi="Times New Roman" w:ascii="Times New Roman"/>
          <w:sz w:val="24"/>
          <w:szCs w:val="24"/>
        </w:rPr>
        <w:t>zapravo značila</w:t>
      </w:r>
      <w:r w:rsidR="009A67F1">
        <w:rPr>
          <w:rFonts w:hAnsi="Times New Roman" w:ascii="Times New Roman"/>
          <w:sz w:val="24"/>
          <w:szCs w:val="24"/>
        </w:rPr>
        <w:t xml:space="preserve"> i</w:t>
      </w:r>
      <w:r w:rsidRPr="00D80988">
        <w:rPr>
          <w:rFonts w:hAnsi="Times New Roman" w:ascii="Times New Roman"/>
          <w:sz w:val="24"/>
          <w:szCs w:val="24"/>
        </w:rPr>
        <w:t xml:space="preserve"> gubitak cjelokupne stečajne mase te nemogućnost podmirenja niti samih troškova stečajnog postupka, a kamo li bilo kojeg dijela tražbina vjerovnika</w:t>
      </w:r>
      <w:r w:rsidR="008C6200">
        <w:rPr>
          <w:rFonts w:hAnsi="Times New Roman" w:ascii="Times New Roman"/>
          <w:sz w:val="24"/>
          <w:szCs w:val="24"/>
        </w:rPr>
        <w:t>, budući da su prava iz dozvola</w:t>
      </w:r>
      <w:r w:rsidR="009A67F1" w:rsidRPr="009A67F1">
        <w:rPr>
          <w:rFonts w:hAnsi="Times New Roman" w:ascii="Times New Roman"/>
          <w:sz w:val="24"/>
          <w:szCs w:val="24"/>
        </w:rPr>
        <w:t xml:space="preserve"> </w:t>
      </w:r>
      <w:r w:rsidR="009A67F1">
        <w:rPr>
          <w:rFonts w:hAnsi="Times New Roman" w:ascii="Times New Roman"/>
          <w:sz w:val="24"/>
          <w:szCs w:val="24"/>
        </w:rPr>
        <w:t>za prijevoz</w:t>
      </w:r>
      <w:r w:rsidR="008C6200">
        <w:rPr>
          <w:rFonts w:hAnsi="Times New Roman" w:ascii="Times New Roman"/>
          <w:sz w:val="24"/>
          <w:szCs w:val="24"/>
        </w:rPr>
        <w:t xml:space="preserve"> navedenih u ugovori o prodaji imovine istekla 31.05.2008. god., a ostala prodana imovina dužnika danas zasigurno </w:t>
      </w:r>
      <w:r w:rsidR="009A67F1">
        <w:rPr>
          <w:rFonts w:hAnsi="Times New Roman" w:ascii="Times New Roman"/>
          <w:sz w:val="24"/>
          <w:szCs w:val="24"/>
        </w:rPr>
        <w:t xml:space="preserve">više nema onu vrijednost koju je imala u vrijeme sklapanja predmetnog ugovora. </w:t>
      </w:r>
    </w:p>
    <w:p w:rsidRDefault="00A55CE3" w:rsidP="001B677B" w:rsidR="00A55CE3" w:rsidRPr="00D80988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744E43" w:rsidP="00A55CE3" w:rsidR="00A55CE3" w:rsidRPr="00D8098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Radi svega naprijed navedenog ovaj sud je smatrao opravdanim</w:t>
      </w:r>
      <w:r w:rsidR="00A55CE3" w:rsidRPr="00D80988">
        <w:rPr>
          <w:rFonts w:hAnsi="Times New Roman" w:ascii="Times New Roman"/>
          <w:sz w:val="24"/>
          <w:szCs w:val="24"/>
        </w:rPr>
        <w:t xml:space="preserve"> donijeti odluku kojom se potvrđuje sklopljeni Ugovor</w:t>
      </w:r>
      <w:r w:rsidR="008C6200">
        <w:rPr>
          <w:rFonts w:hAnsi="Times New Roman" w:ascii="Times New Roman"/>
          <w:sz w:val="24"/>
          <w:szCs w:val="24"/>
        </w:rPr>
        <w:t xml:space="preserve"> o prodaji imovine kao cjeline pa je stoga,</w:t>
      </w:r>
      <w:r w:rsidR="00A55CE3" w:rsidRPr="00D80988">
        <w:rPr>
          <w:rFonts w:hAnsi="Times New Roman" w:ascii="Times New Roman"/>
          <w:sz w:val="24"/>
          <w:szCs w:val="24"/>
        </w:rPr>
        <w:t xml:space="preserve"> sukladno odredbama čl. </w:t>
      </w:r>
      <w:r w:rsidR="00920B30">
        <w:rPr>
          <w:rFonts w:hAnsi="Times New Roman" w:ascii="Times New Roman"/>
          <w:sz w:val="24"/>
          <w:szCs w:val="24"/>
        </w:rPr>
        <w:t>163.c</w:t>
      </w:r>
      <w:r w:rsidR="00A55CE3" w:rsidRPr="00D80988">
        <w:rPr>
          <w:rFonts w:hAnsi="Times New Roman" w:ascii="Times New Roman"/>
          <w:sz w:val="24"/>
          <w:szCs w:val="24"/>
        </w:rPr>
        <w:t xml:space="preserve"> </w:t>
      </w:r>
      <w:r w:rsidR="00920B30" w:rsidRPr="00D80988">
        <w:rPr>
          <w:rFonts w:hAnsi="Times New Roman" w:ascii="Times New Roman"/>
          <w:sz w:val="24"/>
          <w:szCs w:val="24"/>
        </w:rPr>
        <w:t>Stečajnog zakona (Narodne novine broj 44/96, 29/99, 129/00, 123/03, 197/03 i 187/04)</w:t>
      </w:r>
      <w:r w:rsidR="00920B30">
        <w:rPr>
          <w:rFonts w:hAnsi="Times New Roman" w:ascii="Times New Roman"/>
          <w:sz w:val="24"/>
          <w:szCs w:val="24"/>
        </w:rPr>
        <w:t xml:space="preserve">, koji zakon je bio na snazi u vrijeme </w:t>
      </w:r>
      <w:r w:rsidR="00B83D8E">
        <w:rPr>
          <w:rFonts w:hAnsi="Times New Roman" w:ascii="Times New Roman"/>
          <w:sz w:val="24"/>
          <w:szCs w:val="24"/>
        </w:rPr>
        <w:t>kada su</w:t>
      </w:r>
      <w:r w:rsidR="00920B30">
        <w:rPr>
          <w:rFonts w:hAnsi="Times New Roman" w:ascii="Times New Roman"/>
          <w:sz w:val="24"/>
          <w:szCs w:val="24"/>
        </w:rPr>
        <w:t xml:space="preserve"> započete radnje vezane uz prodaju imovine dužnika kao cjeline, odlučen</w:t>
      </w:r>
      <w:r w:rsidR="00A55CE3" w:rsidRPr="00D80988">
        <w:rPr>
          <w:rFonts w:hAnsi="Times New Roman" w:ascii="Times New Roman"/>
          <w:sz w:val="24"/>
          <w:szCs w:val="24"/>
        </w:rPr>
        <w:t>o</w:t>
      </w:r>
      <w:r w:rsidR="00920B30">
        <w:rPr>
          <w:rFonts w:hAnsi="Times New Roman" w:ascii="Times New Roman"/>
          <w:sz w:val="24"/>
          <w:szCs w:val="24"/>
        </w:rPr>
        <w:t xml:space="preserve"> </w:t>
      </w:r>
      <w:r w:rsidR="00A55CE3" w:rsidRPr="00D80988">
        <w:rPr>
          <w:rFonts w:hAnsi="Times New Roman" w:ascii="Times New Roman"/>
          <w:sz w:val="24"/>
          <w:szCs w:val="24"/>
        </w:rPr>
        <w:t xml:space="preserve">kao u izreci ovog rješenja. </w:t>
      </w:r>
    </w:p>
    <w:p w:rsidRDefault="00C769D0" w:rsidP="00934ACD" w:rsidR="00C769D0" w:rsidRPr="00D80988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C769D0" w:rsidR="009E7EC2" w:rsidRPr="00D80988">
      <w:pPr>
        <w:jc w:val="center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 xml:space="preserve">U Splitu, </w:t>
      </w:r>
      <w:r w:rsidR="00920B30">
        <w:rPr>
          <w:rFonts w:hAnsi="Times New Roman" w:ascii="Times New Roman"/>
          <w:sz w:val="24"/>
          <w:szCs w:val="24"/>
        </w:rPr>
        <w:t>25. svibnja</w:t>
      </w:r>
      <w:r w:rsidR="00EA0365" w:rsidRPr="00D80988">
        <w:rPr>
          <w:rFonts w:hAnsi="Times New Roman" w:ascii="Times New Roman"/>
          <w:sz w:val="24"/>
          <w:szCs w:val="24"/>
        </w:rPr>
        <w:t xml:space="preserve"> 201</w:t>
      </w:r>
      <w:r w:rsidR="00920B30">
        <w:rPr>
          <w:rFonts w:hAnsi="Times New Roman" w:ascii="Times New Roman"/>
          <w:sz w:val="24"/>
          <w:szCs w:val="24"/>
        </w:rPr>
        <w:t>7</w:t>
      </w:r>
      <w:r w:rsidRPr="00D80988">
        <w:rPr>
          <w:rFonts w:hAnsi="Times New Roman" w:ascii="Times New Roman"/>
          <w:sz w:val="24"/>
          <w:szCs w:val="24"/>
        </w:rPr>
        <w:t>. godine.</w:t>
      </w:r>
    </w:p>
    <w:p w:rsidRDefault="009E7EC2" w:rsidP="009E7EC2" w:rsidR="009E7EC2" w:rsidRPr="00CA1DF8">
      <w:pPr>
        <w:jc w:val="both"/>
        <w:rPr>
          <w:rFonts w:hAnsi="Times New Roman" w:ascii="Times New Roman"/>
          <w:sz w:val="16"/>
          <w:szCs w:val="16"/>
        </w:rPr>
      </w:pPr>
      <w:r w:rsidRPr="00D80988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F72DA3" w:rsidR="009E7EC2" w:rsidRPr="00D80988">
      <w:pPr>
        <w:ind w:firstLine="696" w:left="7092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 xml:space="preserve">S U D A C </w:t>
      </w:r>
    </w:p>
    <w:p w:rsidRDefault="009E7EC2" w:rsidP="009E7EC2" w:rsidR="009E7EC2" w:rsidRPr="00D80988">
      <w:pPr>
        <w:ind w:left="6372"/>
        <w:rPr>
          <w:rFonts w:hAnsi="Times New Roman" w:ascii="Times New Roman"/>
          <w:sz w:val="28"/>
          <w:szCs w:val="28"/>
        </w:rPr>
      </w:pPr>
    </w:p>
    <w:p w:rsidRDefault="009E7EC2" w:rsidP="00F72DA3" w:rsidR="009E7EC2" w:rsidRPr="00D80988">
      <w:pPr>
        <w:ind w:firstLine="216" w:left="7572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>Paško Bačić</w:t>
      </w:r>
    </w:p>
    <w:p w:rsidRDefault="009E7EC2" w:rsidP="009E7EC2" w:rsidR="009E7EC2" w:rsidRPr="00D80988">
      <w:pPr>
        <w:jc w:val="both"/>
        <w:rPr>
          <w:rFonts w:hAnsi="Times New Roman" w:ascii="Times New Roman"/>
          <w:sz w:val="24"/>
          <w:szCs w:val="24"/>
        </w:rPr>
      </w:pPr>
    </w:p>
    <w:p w:rsidRDefault="003F6594" w:rsidP="009E7EC2" w:rsidR="003F6594">
      <w:pPr>
        <w:jc w:val="both"/>
        <w:rPr>
          <w:rFonts w:hAnsi="Times New Roman" w:ascii="Times New Roman"/>
          <w:sz w:val="24"/>
          <w:szCs w:val="24"/>
        </w:rPr>
      </w:pPr>
    </w:p>
    <w:p w:rsidRDefault="00CA1DF8" w:rsidP="009E7EC2" w:rsidR="00CA1DF8" w:rsidRPr="00CA1DF8">
      <w:pPr>
        <w:jc w:val="both"/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D80988">
      <w:pPr>
        <w:jc w:val="both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9E7EC2" w:rsidP="009E7EC2" w:rsidR="00D55E6E" w:rsidRPr="00D80988">
      <w:pPr>
        <w:jc w:val="both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D80988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D80988">
        <w:rPr>
          <w:rFonts w:hAnsi="Times New Roman" w:ascii="Times New Roman"/>
          <w:sz w:val="24"/>
          <w:szCs w:val="24"/>
        </w:rPr>
        <w:t xml:space="preserve">. Žalba se podnosi putem ovog suda, pismeno u tri primjerka, u roku od 8 dana od </w:t>
      </w:r>
      <w:r w:rsidR="00C769D0" w:rsidRPr="00D80988">
        <w:rPr>
          <w:rFonts w:hAnsi="Times New Roman" w:ascii="Times New Roman"/>
          <w:sz w:val="24"/>
          <w:szCs w:val="24"/>
        </w:rPr>
        <w:t xml:space="preserve">dana </w:t>
      </w:r>
      <w:r w:rsidRPr="00D80988">
        <w:rPr>
          <w:rFonts w:hAnsi="Times New Roman" w:ascii="Times New Roman"/>
          <w:sz w:val="24"/>
          <w:szCs w:val="24"/>
        </w:rPr>
        <w:t>dostave ovog rješenja</w:t>
      </w:r>
      <w:r w:rsidR="00920B30">
        <w:rPr>
          <w:rFonts w:hAnsi="Times New Roman" w:ascii="Times New Roman"/>
          <w:sz w:val="24"/>
          <w:szCs w:val="24"/>
        </w:rPr>
        <w:t xml:space="preserve">. Dostava ovog rješenja smatra se obavljenom istekom osmog dana od dana njegove objave na mrežnoj stranici e-Oglasna ploča sudova. </w:t>
      </w:r>
    </w:p>
    <w:p w:rsidRDefault="0073341D" w:rsidP="009E7EC2" w:rsidR="0073341D">
      <w:pPr>
        <w:jc w:val="both"/>
        <w:rPr>
          <w:rFonts w:hAnsi="Times New Roman" w:ascii="Times New Roman"/>
          <w:sz w:val="24"/>
          <w:szCs w:val="24"/>
        </w:rPr>
      </w:pPr>
    </w:p>
    <w:p w:rsidRDefault="009E4EA1" w:rsidP="00AA683C" w:rsidR="009E4EA1" w:rsidRPr="00A02218">
      <w:pPr>
        <w:jc w:val="both"/>
        <w:rPr>
          <w:rFonts w:hAnsi="Times New Roman" w:ascii="Times New Roman"/>
          <w:sz w:val="24"/>
          <w:szCs w:val="24"/>
        </w:rPr>
      </w:pPr>
    </w:p>
    <w:sectPr w:rsidSect="00CA1DF8" w:rsidR="009E4EA1" w:rsidRPr="00A02218">
      <w:headerReference w:type="even" r:id="rId11"/>
      <w:headerReference w:type="default" r:id="rId12"/>
      <w:pgSz w:h="16838" w:w="11906"/>
      <w:pgMar w:gutter="0" w:footer="708" w:header="708" w:left="1417" w:bottom="184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44EE" w:rsidP="009E7EC2" w:rsidR="00E944EE">
      <w:r>
        <w:separator/>
      </w:r>
    </w:p>
  </w:endnote>
  <w:endnote w:id="0" w:type="continuationSeparator">
    <w:p w:rsidRDefault="00E944EE" w:rsidP="009E7EC2" w:rsidR="00E944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44EE" w:rsidP="009E7EC2" w:rsidR="00E944EE">
      <w:r>
        <w:separator/>
      </w:r>
    </w:p>
  </w:footnote>
  <w:footnote w:id="0" w:type="continuationSeparator">
    <w:p w:rsidRDefault="00E944EE" w:rsidP="009E7EC2" w:rsidR="00E944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4EE" w:rsidP="003A697B" w:rsidR="00E944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4EE" w:rsidR="00E944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4EE" w:rsidP="003A697B" w:rsidR="00E944E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AE0C03">
      <w:rPr>
        <w:rStyle w:val="Brojstranice"/>
        <w:rFonts w:hAnsi="Times New Roman" w:ascii="Times New Roman"/>
        <w:noProof/>
        <w:sz w:val="24"/>
        <w:szCs w:val="24"/>
      </w:rPr>
      <w:t>5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E944EE" w:rsidP="00587181" w:rsidR="00E944EE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12. St-</w:t>
    </w:r>
    <w:r w:rsidR="00334787">
      <w:rPr>
        <w:rFonts w:hAnsi="Times New Roman" w:ascii="Times New Roman"/>
        <w:sz w:val="24"/>
        <w:szCs w:val="24"/>
      </w:rPr>
      <w:t>157/2003</w:t>
    </w:r>
  </w:p>
  <w:p w:rsidRDefault="00E944EE" w:rsidP="00587181" w:rsidR="00E944EE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E944EE" w:rsidP="00587181" w:rsidR="00E944EE" w:rsidRPr="009E7EC2">
    <w:pPr>
      <w:pStyle w:val="Zaglavlje"/>
      <w:jc w:val="right"/>
      <w:rPr>
        <w:rFonts w:hAnsi="Times New Roman" w:ascii="Times New Roman"/>
        <w:sz w:val="24"/>
        <w:szCs w:val="24"/>
      </w:rPr>
    </w:pPr>
    <w:r w:rsidRPr="009E7EC2">
      <w:rPr>
        <w:rFonts w:hAnsi="Times New Roman" w:ascii="Times New Roman"/>
        <w:sz w:val="24"/>
        <w:szCs w:val="24"/>
      </w:rPr>
      <w:t xml:space="preserve">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8643F3"/>
    <w:multiLevelType w:val="hybridMultilevel"/>
    <w:tmpl w:val="A6405822"/>
    <w:lvl w:tplc="76AC076A" w:ilvl="0">
      <w:start w:val="1"/>
      <w:numFmt w:val="upperRoman"/>
      <w:lvlText w:val="%1."/>
      <w:lvlJc w:val="left"/>
      <w:pPr>
        <w:tabs>
          <w:tab w:pos="1530" w:val="num"/>
        </w:tabs>
        <w:ind w:hanging="720" w:left="15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90" w:val="num"/>
        </w:tabs>
        <w:ind w:hanging="360" w:left="1890"/>
      </w:pPr>
    </w:lvl>
    <w:lvl w:tentative="true" w:tplc="0409001B" w:ilvl="2">
      <w:start w:val="1"/>
      <w:numFmt w:val="lowerRoman"/>
      <w:lvlText w:val="%3."/>
      <w:lvlJc w:val="right"/>
      <w:pPr>
        <w:tabs>
          <w:tab w:pos="2610" w:val="num"/>
        </w:tabs>
        <w:ind w:hanging="180" w:left="2610"/>
      </w:pPr>
    </w:lvl>
    <w:lvl w:tentative="true" w:tplc="0409000F" w:ilvl="3">
      <w:start w:val="1"/>
      <w:numFmt w:val="decimal"/>
      <w:lvlText w:val="%4."/>
      <w:lvlJc w:val="left"/>
      <w:pPr>
        <w:tabs>
          <w:tab w:pos="3330" w:val="num"/>
        </w:tabs>
        <w:ind w:hanging="360" w:left="3330"/>
      </w:pPr>
    </w:lvl>
    <w:lvl w:tentative="true" w:tplc="04090019" w:ilvl="4">
      <w:start w:val="1"/>
      <w:numFmt w:val="lowerLetter"/>
      <w:lvlText w:val="%5."/>
      <w:lvlJc w:val="left"/>
      <w:pPr>
        <w:tabs>
          <w:tab w:pos="4050" w:val="num"/>
        </w:tabs>
        <w:ind w:hanging="360" w:left="4050"/>
      </w:pPr>
    </w:lvl>
    <w:lvl w:tentative="true" w:tplc="0409001B" w:ilvl="5">
      <w:start w:val="1"/>
      <w:numFmt w:val="lowerRoman"/>
      <w:lvlText w:val="%6."/>
      <w:lvlJc w:val="right"/>
      <w:pPr>
        <w:tabs>
          <w:tab w:pos="4770" w:val="num"/>
        </w:tabs>
        <w:ind w:hanging="180" w:left="4770"/>
      </w:pPr>
    </w:lvl>
    <w:lvl w:tentative="true" w:tplc="0409000F" w:ilvl="6">
      <w:start w:val="1"/>
      <w:numFmt w:val="decimal"/>
      <w:lvlText w:val="%7."/>
      <w:lvlJc w:val="left"/>
      <w:pPr>
        <w:tabs>
          <w:tab w:pos="5490" w:val="num"/>
        </w:tabs>
        <w:ind w:hanging="360" w:left="5490"/>
      </w:pPr>
    </w:lvl>
    <w:lvl w:tentative="true" w:tplc="04090019" w:ilvl="7">
      <w:start w:val="1"/>
      <w:numFmt w:val="lowerLetter"/>
      <w:lvlText w:val="%8."/>
      <w:lvlJc w:val="left"/>
      <w:pPr>
        <w:tabs>
          <w:tab w:pos="6210" w:val="num"/>
        </w:tabs>
        <w:ind w:hanging="360" w:left="6210"/>
      </w:pPr>
    </w:lvl>
    <w:lvl w:tentative="true" w:tplc="0409001B" w:ilvl="8">
      <w:start w:val="1"/>
      <w:numFmt w:val="lowerRoman"/>
      <w:lvlText w:val="%9."/>
      <w:lvlJc w:val="right"/>
      <w:pPr>
        <w:tabs>
          <w:tab w:pos="6930" w:val="num"/>
        </w:tabs>
        <w:ind w:hanging="180" w:left="6930"/>
      </w:pPr>
    </w:lvl>
  </w:abstractNum>
  <w:abstractNum w:abstractNumId="12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4656FD6"/>
    <w:multiLevelType w:val="hybridMultilevel"/>
    <w:tmpl w:val="6D944B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554BE7"/>
    <w:multiLevelType w:val="hybridMultilevel"/>
    <w:tmpl w:val="051EAA04"/>
    <w:lvl w:tplc="6F84A0D2" w:ilvl="0">
      <w:start w:val="1"/>
      <w:numFmt w:val="decimal"/>
      <w:lvlText w:val="%1."/>
      <w:lvlJc w:val="left"/>
      <w:pPr>
        <w:tabs>
          <w:tab w:pos="1170" w:val="num"/>
        </w:tabs>
        <w:ind w:hanging="360" w:left="117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90" w:val="num"/>
        </w:tabs>
        <w:ind w:hanging="360" w:left="1890"/>
      </w:pPr>
    </w:lvl>
    <w:lvl w:tentative="true" w:tplc="0409001B" w:ilvl="2">
      <w:start w:val="1"/>
      <w:numFmt w:val="lowerRoman"/>
      <w:lvlText w:val="%3."/>
      <w:lvlJc w:val="right"/>
      <w:pPr>
        <w:tabs>
          <w:tab w:pos="2610" w:val="num"/>
        </w:tabs>
        <w:ind w:hanging="180" w:left="2610"/>
      </w:pPr>
    </w:lvl>
    <w:lvl w:tentative="true" w:tplc="0409000F" w:ilvl="3">
      <w:start w:val="1"/>
      <w:numFmt w:val="decimal"/>
      <w:lvlText w:val="%4."/>
      <w:lvlJc w:val="left"/>
      <w:pPr>
        <w:tabs>
          <w:tab w:pos="3330" w:val="num"/>
        </w:tabs>
        <w:ind w:hanging="360" w:left="3330"/>
      </w:pPr>
    </w:lvl>
    <w:lvl w:tentative="true" w:tplc="04090019" w:ilvl="4">
      <w:start w:val="1"/>
      <w:numFmt w:val="lowerLetter"/>
      <w:lvlText w:val="%5."/>
      <w:lvlJc w:val="left"/>
      <w:pPr>
        <w:tabs>
          <w:tab w:pos="4050" w:val="num"/>
        </w:tabs>
        <w:ind w:hanging="360" w:left="4050"/>
      </w:pPr>
    </w:lvl>
    <w:lvl w:tentative="true" w:tplc="0409001B" w:ilvl="5">
      <w:start w:val="1"/>
      <w:numFmt w:val="lowerRoman"/>
      <w:lvlText w:val="%6."/>
      <w:lvlJc w:val="right"/>
      <w:pPr>
        <w:tabs>
          <w:tab w:pos="4770" w:val="num"/>
        </w:tabs>
        <w:ind w:hanging="180" w:left="4770"/>
      </w:pPr>
    </w:lvl>
    <w:lvl w:tentative="true" w:tplc="0409000F" w:ilvl="6">
      <w:start w:val="1"/>
      <w:numFmt w:val="decimal"/>
      <w:lvlText w:val="%7."/>
      <w:lvlJc w:val="left"/>
      <w:pPr>
        <w:tabs>
          <w:tab w:pos="5490" w:val="num"/>
        </w:tabs>
        <w:ind w:hanging="360" w:left="5490"/>
      </w:pPr>
    </w:lvl>
    <w:lvl w:tentative="true" w:tplc="04090019" w:ilvl="7">
      <w:start w:val="1"/>
      <w:numFmt w:val="lowerLetter"/>
      <w:lvlText w:val="%8."/>
      <w:lvlJc w:val="left"/>
      <w:pPr>
        <w:tabs>
          <w:tab w:pos="6210" w:val="num"/>
        </w:tabs>
        <w:ind w:hanging="360" w:left="6210"/>
      </w:pPr>
    </w:lvl>
    <w:lvl w:tentative="true" w:tplc="0409001B" w:ilvl="8">
      <w:start w:val="1"/>
      <w:numFmt w:val="lowerRoman"/>
      <w:lvlText w:val="%9."/>
      <w:lvlJc w:val="right"/>
      <w:pPr>
        <w:tabs>
          <w:tab w:pos="6930" w:val="num"/>
        </w:tabs>
        <w:ind w:hanging="180" w:left="6930"/>
      </w:pPr>
    </w:lvl>
  </w:abstractNum>
  <w:abstractNum w:abstractNumId="15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7100BBA"/>
    <w:multiLevelType w:val="hybridMultilevel"/>
    <w:tmpl w:val="CDA85D92"/>
    <w:lvl w:tplc="86829934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E6861D6"/>
    <w:multiLevelType w:val="hybridMultilevel"/>
    <w:tmpl w:val="7A966C6A"/>
    <w:lvl w:tplc="4F38663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BCE6B31"/>
    <w:multiLevelType w:val="hybridMultilevel"/>
    <w:tmpl w:val="64C0B4B6"/>
    <w:lvl w:tplc="E850EE58" w:ilvl="0">
      <w:start w:val="1"/>
      <w:numFmt w:val="decimal"/>
      <w:lvlText w:val="%1."/>
      <w:lvlJc w:val="left"/>
      <w:pPr>
        <w:tabs>
          <w:tab w:pos="1170" w:val="num"/>
        </w:tabs>
        <w:ind w:hanging="360" w:left="117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90" w:val="num"/>
        </w:tabs>
        <w:ind w:hanging="360" w:left="1890"/>
      </w:pPr>
    </w:lvl>
    <w:lvl w:tentative="true" w:tplc="0409001B" w:ilvl="2">
      <w:start w:val="1"/>
      <w:numFmt w:val="lowerRoman"/>
      <w:lvlText w:val="%3."/>
      <w:lvlJc w:val="right"/>
      <w:pPr>
        <w:tabs>
          <w:tab w:pos="2610" w:val="num"/>
        </w:tabs>
        <w:ind w:hanging="180" w:left="2610"/>
      </w:pPr>
    </w:lvl>
    <w:lvl w:tentative="true" w:tplc="0409000F" w:ilvl="3">
      <w:start w:val="1"/>
      <w:numFmt w:val="decimal"/>
      <w:lvlText w:val="%4."/>
      <w:lvlJc w:val="left"/>
      <w:pPr>
        <w:tabs>
          <w:tab w:pos="3330" w:val="num"/>
        </w:tabs>
        <w:ind w:hanging="360" w:left="3330"/>
      </w:pPr>
    </w:lvl>
    <w:lvl w:tentative="true" w:tplc="04090019" w:ilvl="4">
      <w:start w:val="1"/>
      <w:numFmt w:val="lowerLetter"/>
      <w:lvlText w:val="%5."/>
      <w:lvlJc w:val="left"/>
      <w:pPr>
        <w:tabs>
          <w:tab w:pos="4050" w:val="num"/>
        </w:tabs>
        <w:ind w:hanging="360" w:left="4050"/>
      </w:pPr>
    </w:lvl>
    <w:lvl w:tentative="true" w:tplc="0409001B" w:ilvl="5">
      <w:start w:val="1"/>
      <w:numFmt w:val="lowerRoman"/>
      <w:lvlText w:val="%6."/>
      <w:lvlJc w:val="right"/>
      <w:pPr>
        <w:tabs>
          <w:tab w:pos="4770" w:val="num"/>
        </w:tabs>
        <w:ind w:hanging="180" w:left="4770"/>
      </w:pPr>
    </w:lvl>
    <w:lvl w:tentative="true" w:tplc="0409000F" w:ilvl="6">
      <w:start w:val="1"/>
      <w:numFmt w:val="decimal"/>
      <w:lvlText w:val="%7."/>
      <w:lvlJc w:val="left"/>
      <w:pPr>
        <w:tabs>
          <w:tab w:pos="5490" w:val="num"/>
        </w:tabs>
        <w:ind w:hanging="360" w:left="5490"/>
      </w:pPr>
    </w:lvl>
    <w:lvl w:tentative="true" w:tplc="04090019" w:ilvl="7">
      <w:start w:val="1"/>
      <w:numFmt w:val="lowerLetter"/>
      <w:lvlText w:val="%8."/>
      <w:lvlJc w:val="left"/>
      <w:pPr>
        <w:tabs>
          <w:tab w:pos="6210" w:val="num"/>
        </w:tabs>
        <w:ind w:hanging="360" w:left="6210"/>
      </w:pPr>
    </w:lvl>
    <w:lvl w:tentative="true" w:tplc="0409001B" w:ilvl="8">
      <w:start w:val="1"/>
      <w:numFmt w:val="lowerRoman"/>
      <w:lvlText w:val="%9."/>
      <w:lvlJc w:val="right"/>
      <w:pPr>
        <w:tabs>
          <w:tab w:pos="6930" w:val="num"/>
        </w:tabs>
        <w:ind w:hanging="180" w:left="693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5"/>
  </w:num>
  <w:num w:numId="5">
    <w:abstractNumId w:val="12"/>
  </w:num>
  <w:num w:numId="6">
    <w:abstractNumId w:val="18"/>
  </w:num>
  <w:num w:numId="7">
    <w:abstractNumId w:val="10"/>
  </w:num>
  <w:num w:numId="8">
    <w:abstractNumId w:val="22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6"/>
  </w:num>
  <w:num w:numId="17">
    <w:abstractNumId w:val="19"/>
  </w:num>
  <w:num w:numId="18">
    <w:abstractNumId w:val="21"/>
  </w:num>
  <w:num w:numId="19">
    <w:abstractNumId w:val="17"/>
  </w:num>
  <w:num w:numId="20">
    <w:abstractNumId w:val="20"/>
  </w:num>
  <w:num w:numId="21">
    <w:abstractNumId w:val="11"/>
  </w:num>
  <w:num w:numId="22">
    <w:abstractNumId w:val="14"/>
  </w:num>
  <w:num w:numId="23">
    <w:abstractNumId w:val="23"/>
  </w:num>
  <w:num w:numId="2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7007"/>
    <w:rsid w:val="00020FF0"/>
    <w:rsid w:val="00025438"/>
    <w:rsid w:val="000256BD"/>
    <w:rsid w:val="0002784A"/>
    <w:rsid w:val="00040E2E"/>
    <w:rsid w:val="0004299A"/>
    <w:rsid w:val="000478E5"/>
    <w:rsid w:val="00051A24"/>
    <w:rsid w:val="00060958"/>
    <w:rsid w:val="00064D8B"/>
    <w:rsid w:val="00065DC0"/>
    <w:rsid w:val="000666DB"/>
    <w:rsid w:val="000672E6"/>
    <w:rsid w:val="00071F5F"/>
    <w:rsid w:val="000821ED"/>
    <w:rsid w:val="0008674F"/>
    <w:rsid w:val="000869E6"/>
    <w:rsid w:val="00086D2E"/>
    <w:rsid w:val="000967E4"/>
    <w:rsid w:val="00096C94"/>
    <w:rsid w:val="000B0B9E"/>
    <w:rsid w:val="000B0BF5"/>
    <w:rsid w:val="000B19B8"/>
    <w:rsid w:val="000B3A8D"/>
    <w:rsid w:val="000C2C3C"/>
    <w:rsid w:val="000C4976"/>
    <w:rsid w:val="000C6058"/>
    <w:rsid w:val="000D3BEB"/>
    <w:rsid w:val="000D6440"/>
    <w:rsid w:val="000D769F"/>
    <w:rsid w:val="000E34C8"/>
    <w:rsid w:val="000E4F6D"/>
    <w:rsid w:val="000E514C"/>
    <w:rsid w:val="000F1FEC"/>
    <w:rsid w:val="00100413"/>
    <w:rsid w:val="00106949"/>
    <w:rsid w:val="0011207C"/>
    <w:rsid w:val="0011505F"/>
    <w:rsid w:val="00115DF3"/>
    <w:rsid w:val="001178BC"/>
    <w:rsid w:val="00121292"/>
    <w:rsid w:val="001240AB"/>
    <w:rsid w:val="00130268"/>
    <w:rsid w:val="00131752"/>
    <w:rsid w:val="001324F3"/>
    <w:rsid w:val="0014032E"/>
    <w:rsid w:val="00147C84"/>
    <w:rsid w:val="00152BB3"/>
    <w:rsid w:val="001549A1"/>
    <w:rsid w:val="00160DF6"/>
    <w:rsid w:val="0016323C"/>
    <w:rsid w:val="001651CB"/>
    <w:rsid w:val="00165DFA"/>
    <w:rsid w:val="00170440"/>
    <w:rsid w:val="001713C2"/>
    <w:rsid w:val="0017422F"/>
    <w:rsid w:val="001758D4"/>
    <w:rsid w:val="001762B3"/>
    <w:rsid w:val="00176CA4"/>
    <w:rsid w:val="0017748D"/>
    <w:rsid w:val="00181AF2"/>
    <w:rsid w:val="00187057"/>
    <w:rsid w:val="001A2551"/>
    <w:rsid w:val="001A2A4E"/>
    <w:rsid w:val="001A2A4F"/>
    <w:rsid w:val="001A4FD4"/>
    <w:rsid w:val="001B677B"/>
    <w:rsid w:val="001C057B"/>
    <w:rsid w:val="001C0998"/>
    <w:rsid w:val="001C17FB"/>
    <w:rsid w:val="001C5FA1"/>
    <w:rsid w:val="001D19B5"/>
    <w:rsid w:val="001D3F50"/>
    <w:rsid w:val="001D4887"/>
    <w:rsid w:val="001D5C4A"/>
    <w:rsid w:val="001D6B42"/>
    <w:rsid w:val="001E1520"/>
    <w:rsid w:val="001E5EA3"/>
    <w:rsid w:val="001F1A84"/>
    <w:rsid w:val="001F5654"/>
    <w:rsid w:val="00200E29"/>
    <w:rsid w:val="00211A93"/>
    <w:rsid w:val="0021467A"/>
    <w:rsid w:val="00217DD3"/>
    <w:rsid w:val="00223725"/>
    <w:rsid w:val="00224E7D"/>
    <w:rsid w:val="00225862"/>
    <w:rsid w:val="00232EBD"/>
    <w:rsid w:val="00235AE7"/>
    <w:rsid w:val="00235CE4"/>
    <w:rsid w:val="00237A3C"/>
    <w:rsid w:val="002412CF"/>
    <w:rsid w:val="00244540"/>
    <w:rsid w:val="00246276"/>
    <w:rsid w:val="00247B33"/>
    <w:rsid w:val="002625EE"/>
    <w:rsid w:val="002626F2"/>
    <w:rsid w:val="00264B6C"/>
    <w:rsid w:val="002661C5"/>
    <w:rsid w:val="002702A4"/>
    <w:rsid w:val="002739B5"/>
    <w:rsid w:val="002763B2"/>
    <w:rsid w:val="00277776"/>
    <w:rsid w:val="00280E0B"/>
    <w:rsid w:val="00283ED3"/>
    <w:rsid w:val="00286815"/>
    <w:rsid w:val="00290EDE"/>
    <w:rsid w:val="002A0374"/>
    <w:rsid w:val="002A04D6"/>
    <w:rsid w:val="002A2351"/>
    <w:rsid w:val="002A2D2A"/>
    <w:rsid w:val="002A4497"/>
    <w:rsid w:val="002A6FD8"/>
    <w:rsid w:val="002C11EE"/>
    <w:rsid w:val="002C43F9"/>
    <w:rsid w:val="002D212A"/>
    <w:rsid w:val="002D73FF"/>
    <w:rsid w:val="002E0A85"/>
    <w:rsid w:val="002E4AAE"/>
    <w:rsid w:val="002F2F29"/>
    <w:rsid w:val="002F4D40"/>
    <w:rsid w:val="002F6EB8"/>
    <w:rsid w:val="00301526"/>
    <w:rsid w:val="00305D99"/>
    <w:rsid w:val="00306A8D"/>
    <w:rsid w:val="0031033B"/>
    <w:rsid w:val="0031175A"/>
    <w:rsid w:val="003124FF"/>
    <w:rsid w:val="00323E42"/>
    <w:rsid w:val="0032593A"/>
    <w:rsid w:val="00326E90"/>
    <w:rsid w:val="003311B2"/>
    <w:rsid w:val="00333289"/>
    <w:rsid w:val="00334787"/>
    <w:rsid w:val="00335A7D"/>
    <w:rsid w:val="00343BA8"/>
    <w:rsid w:val="00343E39"/>
    <w:rsid w:val="00346E75"/>
    <w:rsid w:val="0035414D"/>
    <w:rsid w:val="003620D0"/>
    <w:rsid w:val="0036485B"/>
    <w:rsid w:val="00367DD5"/>
    <w:rsid w:val="00370E1F"/>
    <w:rsid w:val="0037103F"/>
    <w:rsid w:val="00373D86"/>
    <w:rsid w:val="00375F03"/>
    <w:rsid w:val="003769C4"/>
    <w:rsid w:val="00386D85"/>
    <w:rsid w:val="00393978"/>
    <w:rsid w:val="003A4E7F"/>
    <w:rsid w:val="003A697B"/>
    <w:rsid w:val="003B58B7"/>
    <w:rsid w:val="003C225A"/>
    <w:rsid w:val="003C5AA0"/>
    <w:rsid w:val="003C5D97"/>
    <w:rsid w:val="003C6234"/>
    <w:rsid w:val="003C6493"/>
    <w:rsid w:val="003C796A"/>
    <w:rsid w:val="003D0CFF"/>
    <w:rsid w:val="003D5872"/>
    <w:rsid w:val="003E1CD4"/>
    <w:rsid w:val="003E251E"/>
    <w:rsid w:val="003E2FF8"/>
    <w:rsid w:val="003F6594"/>
    <w:rsid w:val="004021FA"/>
    <w:rsid w:val="00403C06"/>
    <w:rsid w:val="0040716B"/>
    <w:rsid w:val="0041302D"/>
    <w:rsid w:val="00414B81"/>
    <w:rsid w:val="0042089D"/>
    <w:rsid w:val="0043068B"/>
    <w:rsid w:val="00432D7B"/>
    <w:rsid w:val="00433E3A"/>
    <w:rsid w:val="0043691C"/>
    <w:rsid w:val="00440898"/>
    <w:rsid w:val="0044350E"/>
    <w:rsid w:val="00443B8A"/>
    <w:rsid w:val="004525EE"/>
    <w:rsid w:val="004532F9"/>
    <w:rsid w:val="00453877"/>
    <w:rsid w:val="00454838"/>
    <w:rsid w:val="00455A4A"/>
    <w:rsid w:val="00471337"/>
    <w:rsid w:val="00472A8D"/>
    <w:rsid w:val="0049251F"/>
    <w:rsid w:val="004A123B"/>
    <w:rsid w:val="004A1A11"/>
    <w:rsid w:val="004A52B6"/>
    <w:rsid w:val="004B1C3A"/>
    <w:rsid w:val="004C2345"/>
    <w:rsid w:val="004C5497"/>
    <w:rsid w:val="004D1E28"/>
    <w:rsid w:val="004D2950"/>
    <w:rsid w:val="004E4E0D"/>
    <w:rsid w:val="004F1F16"/>
    <w:rsid w:val="004F4D67"/>
    <w:rsid w:val="00507334"/>
    <w:rsid w:val="00517E79"/>
    <w:rsid w:val="0052236B"/>
    <w:rsid w:val="005261F6"/>
    <w:rsid w:val="00532AAD"/>
    <w:rsid w:val="00544596"/>
    <w:rsid w:val="0054580A"/>
    <w:rsid w:val="005513D6"/>
    <w:rsid w:val="00560007"/>
    <w:rsid w:val="00574AD8"/>
    <w:rsid w:val="00575668"/>
    <w:rsid w:val="00587181"/>
    <w:rsid w:val="00591A30"/>
    <w:rsid w:val="005942D7"/>
    <w:rsid w:val="00597184"/>
    <w:rsid w:val="005A3252"/>
    <w:rsid w:val="005B63D0"/>
    <w:rsid w:val="005C063E"/>
    <w:rsid w:val="005C0A91"/>
    <w:rsid w:val="005C3964"/>
    <w:rsid w:val="005C5A4E"/>
    <w:rsid w:val="005D0FBA"/>
    <w:rsid w:val="005D21D0"/>
    <w:rsid w:val="005D5556"/>
    <w:rsid w:val="005E292C"/>
    <w:rsid w:val="005E309E"/>
    <w:rsid w:val="005E669C"/>
    <w:rsid w:val="005F13A6"/>
    <w:rsid w:val="005F3783"/>
    <w:rsid w:val="00602B6A"/>
    <w:rsid w:val="00613736"/>
    <w:rsid w:val="00616832"/>
    <w:rsid w:val="00617625"/>
    <w:rsid w:val="006302EE"/>
    <w:rsid w:val="00631C34"/>
    <w:rsid w:val="006320E9"/>
    <w:rsid w:val="00633E1A"/>
    <w:rsid w:val="006360CA"/>
    <w:rsid w:val="00643678"/>
    <w:rsid w:val="00645792"/>
    <w:rsid w:val="00645B3C"/>
    <w:rsid w:val="00657678"/>
    <w:rsid w:val="00662EBE"/>
    <w:rsid w:val="00667C9C"/>
    <w:rsid w:val="0067151D"/>
    <w:rsid w:val="006848F3"/>
    <w:rsid w:val="006854CD"/>
    <w:rsid w:val="006938D6"/>
    <w:rsid w:val="00696C1C"/>
    <w:rsid w:val="006A05AE"/>
    <w:rsid w:val="006A3FF8"/>
    <w:rsid w:val="006A6525"/>
    <w:rsid w:val="006A6704"/>
    <w:rsid w:val="006B1BBC"/>
    <w:rsid w:val="006B23E2"/>
    <w:rsid w:val="006B62A1"/>
    <w:rsid w:val="006C2A7C"/>
    <w:rsid w:val="006C551A"/>
    <w:rsid w:val="006C564A"/>
    <w:rsid w:val="006E0068"/>
    <w:rsid w:val="006E33DF"/>
    <w:rsid w:val="006E4A27"/>
    <w:rsid w:val="006E4DEE"/>
    <w:rsid w:val="006F4222"/>
    <w:rsid w:val="00707308"/>
    <w:rsid w:val="007161C1"/>
    <w:rsid w:val="00717319"/>
    <w:rsid w:val="00721ED2"/>
    <w:rsid w:val="007248B8"/>
    <w:rsid w:val="00725728"/>
    <w:rsid w:val="0073341D"/>
    <w:rsid w:val="00733AC4"/>
    <w:rsid w:val="0074074C"/>
    <w:rsid w:val="00744E43"/>
    <w:rsid w:val="007608A6"/>
    <w:rsid w:val="00763F8C"/>
    <w:rsid w:val="00765734"/>
    <w:rsid w:val="007725FF"/>
    <w:rsid w:val="0077638B"/>
    <w:rsid w:val="007830EE"/>
    <w:rsid w:val="00791467"/>
    <w:rsid w:val="00794628"/>
    <w:rsid w:val="007A0BB8"/>
    <w:rsid w:val="007A44C2"/>
    <w:rsid w:val="007A6BC4"/>
    <w:rsid w:val="007B322F"/>
    <w:rsid w:val="007B5064"/>
    <w:rsid w:val="007C485C"/>
    <w:rsid w:val="007C5E93"/>
    <w:rsid w:val="007C69E2"/>
    <w:rsid w:val="007E1D4A"/>
    <w:rsid w:val="007E4E7A"/>
    <w:rsid w:val="007E50EF"/>
    <w:rsid w:val="007E61EC"/>
    <w:rsid w:val="007E7F67"/>
    <w:rsid w:val="007F20C8"/>
    <w:rsid w:val="007F6015"/>
    <w:rsid w:val="008010B9"/>
    <w:rsid w:val="00816A3F"/>
    <w:rsid w:val="0081749E"/>
    <w:rsid w:val="00825A58"/>
    <w:rsid w:val="00831A0B"/>
    <w:rsid w:val="00833B6F"/>
    <w:rsid w:val="00836E75"/>
    <w:rsid w:val="00837E0A"/>
    <w:rsid w:val="00847054"/>
    <w:rsid w:val="00850737"/>
    <w:rsid w:val="00853C03"/>
    <w:rsid w:val="008639E5"/>
    <w:rsid w:val="0086429D"/>
    <w:rsid w:val="00864375"/>
    <w:rsid w:val="00867498"/>
    <w:rsid w:val="00867847"/>
    <w:rsid w:val="0087066B"/>
    <w:rsid w:val="00891B86"/>
    <w:rsid w:val="0089240F"/>
    <w:rsid w:val="0089511D"/>
    <w:rsid w:val="008A0BFC"/>
    <w:rsid w:val="008A2588"/>
    <w:rsid w:val="008A5A5D"/>
    <w:rsid w:val="008A5DC4"/>
    <w:rsid w:val="008A625D"/>
    <w:rsid w:val="008A73E8"/>
    <w:rsid w:val="008B2730"/>
    <w:rsid w:val="008B63AF"/>
    <w:rsid w:val="008B678E"/>
    <w:rsid w:val="008C005E"/>
    <w:rsid w:val="008C3AD8"/>
    <w:rsid w:val="008C4A42"/>
    <w:rsid w:val="008C6200"/>
    <w:rsid w:val="008C7DFE"/>
    <w:rsid w:val="008D2F9A"/>
    <w:rsid w:val="008E15FF"/>
    <w:rsid w:val="008E1FF0"/>
    <w:rsid w:val="008E700A"/>
    <w:rsid w:val="008F669C"/>
    <w:rsid w:val="00916A0E"/>
    <w:rsid w:val="00916C42"/>
    <w:rsid w:val="00920B30"/>
    <w:rsid w:val="00925A8E"/>
    <w:rsid w:val="00931AFA"/>
    <w:rsid w:val="009327EC"/>
    <w:rsid w:val="00934ACD"/>
    <w:rsid w:val="00934D92"/>
    <w:rsid w:val="009355A4"/>
    <w:rsid w:val="0093581C"/>
    <w:rsid w:val="00940F7B"/>
    <w:rsid w:val="00942D1B"/>
    <w:rsid w:val="00943CC2"/>
    <w:rsid w:val="00951838"/>
    <w:rsid w:val="0095313F"/>
    <w:rsid w:val="00955B22"/>
    <w:rsid w:val="00962C6E"/>
    <w:rsid w:val="009631CE"/>
    <w:rsid w:val="00964308"/>
    <w:rsid w:val="00966797"/>
    <w:rsid w:val="00972465"/>
    <w:rsid w:val="00977902"/>
    <w:rsid w:val="00984BFA"/>
    <w:rsid w:val="00991CFD"/>
    <w:rsid w:val="0099334B"/>
    <w:rsid w:val="00997D28"/>
    <w:rsid w:val="009A0E43"/>
    <w:rsid w:val="009A59AA"/>
    <w:rsid w:val="009A67F1"/>
    <w:rsid w:val="009A6C15"/>
    <w:rsid w:val="009B0511"/>
    <w:rsid w:val="009B3CB3"/>
    <w:rsid w:val="009C3CFB"/>
    <w:rsid w:val="009C626B"/>
    <w:rsid w:val="009C6543"/>
    <w:rsid w:val="009C695A"/>
    <w:rsid w:val="009D5129"/>
    <w:rsid w:val="009E3CC2"/>
    <w:rsid w:val="009E4E1A"/>
    <w:rsid w:val="009E4EA1"/>
    <w:rsid w:val="009E7EC2"/>
    <w:rsid w:val="009F19A7"/>
    <w:rsid w:val="009F3195"/>
    <w:rsid w:val="00A02218"/>
    <w:rsid w:val="00A1520C"/>
    <w:rsid w:val="00A20136"/>
    <w:rsid w:val="00A2130E"/>
    <w:rsid w:val="00A228B5"/>
    <w:rsid w:val="00A31551"/>
    <w:rsid w:val="00A3164C"/>
    <w:rsid w:val="00A33DAF"/>
    <w:rsid w:val="00A3676A"/>
    <w:rsid w:val="00A43262"/>
    <w:rsid w:val="00A5556D"/>
    <w:rsid w:val="00A5597B"/>
    <w:rsid w:val="00A55CE3"/>
    <w:rsid w:val="00A65FC6"/>
    <w:rsid w:val="00A72D96"/>
    <w:rsid w:val="00A73CE3"/>
    <w:rsid w:val="00A84605"/>
    <w:rsid w:val="00A92926"/>
    <w:rsid w:val="00A953C2"/>
    <w:rsid w:val="00AA4194"/>
    <w:rsid w:val="00AA683C"/>
    <w:rsid w:val="00AB19D4"/>
    <w:rsid w:val="00AB721D"/>
    <w:rsid w:val="00AC2286"/>
    <w:rsid w:val="00AC2531"/>
    <w:rsid w:val="00AC2E37"/>
    <w:rsid w:val="00AC6295"/>
    <w:rsid w:val="00AC6D7B"/>
    <w:rsid w:val="00AC7D48"/>
    <w:rsid w:val="00AD3612"/>
    <w:rsid w:val="00AD6B13"/>
    <w:rsid w:val="00AE0C03"/>
    <w:rsid w:val="00AE3D57"/>
    <w:rsid w:val="00AF2A6E"/>
    <w:rsid w:val="00AF7117"/>
    <w:rsid w:val="00B06EAA"/>
    <w:rsid w:val="00B0709D"/>
    <w:rsid w:val="00B106D0"/>
    <w:rsid w:val="00B13369"/>
    <w:rsid w:val="00B134DA"/>
    <w:rsid w:val="00B23CE9"/>
    <w:rsid w:val="00B3040C"/>
    <w:rsid w:val="00B363C6"/>
    <w:rsid w:val="00B42345"/>
    <w:rsid w:val="00B47237"/>
    <w:rsid w:val="00B47E25"/>
    <w:rsid w:val="00B52B7C"/>
    <w:rsid w:val="00B53350"/>
    <w:rsid w:val="00B76361"/>
    <w:rsid w:val="00B81AC0"/>
    <w:rsid w:val="00B83D8E"/>
    <w:rsid w:val="00B941B0"/>
    <w:rsid w:val="00B9422E"/>
    <w:rsid w:val="00B95675"/>
    <w:rsid w:val="00BA718E"/>
    <w:rsid w:val="00BA74D9"/>
    <w:rsid w:val="00BB0D0B"/>
    <w:rsid w:val="00BB23D7"/>
    <w:rsid w:val="00BB5D68"/>
    <w:rsid w:val="00BB6780"/>
    <w:rsid w:val="00BC0F44"/>
    <w:rsid w:val="00BD69A9"/>
    <w:rsid w:val="00BE38E4"/>
    <w:rsid w:val="00BE6F3F"/>
    <w:rsid w:val="00BE73AD"/>
    <w:rsid w:val="00C00CA1"/>
    <w:rsid w:val="00C0240F"/>
    <w:rsid w:val="00C10112"/>
    <w:rsid w:val="00C20A14"/>
    <w:rsid w:val="00C21202"/>
    <w:rsid w:val="00C23B7F"/>
    <w:rsid w:val="00C3132F"/>
    <w:rsid w:val="00C32DE7"/>
    <w:rsid w:val="00C377D7"/>
    <w:rsid w:val="00C401CA"/>
    <w:rsid w:val="00C40F70"/>
    <w:rsid w:val="00C51EAE"/>
    <w:rsid w:val="00C52A32"/>
    <w:rsid w:val="00C55D33"/>
    <w:rsid w:val="00C57333"/>
    <w:rsid w:val="00C57B5F"/>
    <w:rsid w:val="00C613A6"/>
    <w:rsid w:val="00C63178"/>
    <w:rsid w:val="00C71771"/>
    <w:rsid w:val="00C73722"/>
    <w:rsid w:val="00C769D0"/>
    <w:rsid w:val="00C81434"/>
    <w:rsid w:val="00C86CC2"/>
    <w:rsid w:val="00C86E94"/>
    <w:rsid w:val="00C927F5"/>
    <w:rsid w:val="00CA1DF8"/>
    <w:rsid w:val="00CB1F34"/>
    <w:rsid w:val="00CB65A4"/>
    <w:rsid w:val="00CD44D2"/>
    <w:rsid w:val="00CD4A1F"/>
    <w:rsid w:val="00CE1B37"/>
    <w:rsid w:val="00CE4D6A"/>
    <w:rsid w:val="00CE58EF"/>
    <w:rsid w:val="00CF0C94"/>
    <w:rsid w:val="00CF1DF1"/>
    <w:rsid w:val="00CF7461"/>
    <w:rsid w:val="00D04C60"/>
    <w:rsid w:val="00D12317"/>
    <w:rsid w:val="00D16D89"/>
    <w:rsid w:val="00D24C55"/>
    <w:rsid w:val="00D34BDC"/>
    <w:rsid w:val="00D35DC0"/>
    <w:rsid w:val="00D543D7"/>
    <w:rsid w:val="00D55E6E"/>
    <w:rsid w:val="00D67460"/>
    <w:rsid w:val="00D706C7"/>
    <w:rsid w:val="00D70D99"/>
    <w:rsid w:val="00D72E08"/>
    <w:rsid w:val="00D74F77"/>
    <w:rsid w:val="00D80988"/>
    <w:rsid w:val="00D828AF"/>
    <w:rsid w:val="00D84069"/>
    <w:rsid w:val="00D93DD5"/>
    <w:rsid w:val="00D949EA"/>
    <w:rsid w:val="00DB44AC"/>
    <w:rsid w:val="00DB44DE"/>
    <w:rsid w:val="00DB5383"/>
    <w:rsid w:val="00DC7853"/>
    <w:rsid w:val="00DD1F00"/>
    <w:rsid w:val="00DD6F37"/>
    <w:rsid w:val="00DE51CA"/>
    <w:rsid w:val="00DF1A1E"/>
    <w:rsid w:val="00DF2001"/>
    <w:rsid w:val="00E03EFC"/>
    <w:rsid w:val="00E05279"/>
    <w:rsid w:val="00E054FD"/>
    <w:rsid w:val="00E05925"/>
    <w:rsid w:val="00E10F7C"/>
    <w:rsid w:val="00E137E6"/>
    <w:rsid w:val="00E13859"/>
    <w:rsid w:val="00E150F1"/>
    <w:rsid w:val="00E16F17"/>
    <w:rsid w:val="00E22440"/>
    <w:rsid w:val="00E23A72"/>
    <w:rsid w:val="00E3240A"/>
    <w:rsid w:val="00E44FBA"/>
    <w:rsid w:val="00E5187B"/>
    <w:rsid w:val="00E56DD9"/>
    <w:rsid w:val="00E61EC7"/>
    <w:rsid w:val="00E6351D"/>
    <w:rsid w:val="00E668F5"/>
    <w:rsid w:val="00E735D6"/>
    <w:rsid w:val="00E80C87"/>
    <w:rsid w:val="00E931E3"/>
    <w:rsid w:val="00E93341"/>
    <w:rsid w:val="00E944EE"/>
    <w:rsid w:val="00E945FD"/>
    <w:rsid w:val="00E972DF"/>
    <w:rsid w:val="00EA0365"/>
    <w:rsid w:val="00EA24C3"/>
    <w:rsid w:val="00EB167D"/>
    <w:rsid w:val="00EB799C"/>
    <w:rsid w:val="00EC16CA"/>
    <w:rsid w:val="00EC3F58"/>
    <w:rsid w:val="00EC4018"/>
    <w:rsid w:val="00EC79A8"/>
    <w:rsid w:val="00ED234A"/>
    <w:rsid w:val="00EE2846"/>
    <w:rsid w:val="00EE3368"/>
    <w:rsid w:val="00EE6A87"/>
    <w:rsid w:val="00EF095C"/>
    <w:rsid w:val="00EF121B"/>
    <w:rsid w:val="00EF2DCE"/>
    <w:rsid w:val="00F008E2"/>
    <w:rsid w:val="00F018D3"/>
    <w:rsid w:val="00F01D6C"/>
    <w:rsid w:val="00F02B2F"/>
    <w:rsid w:val="00F06DD9"/>
    <w:rsid w:val="00F13D59"/>
    <w:rsid w:val="00F1742E"/>
    <w:rsid w:val="00F22833"/>
    <w:rsid w:val="00F24C96"/>
    <w:rsid w:val="00F26B9B"/>
    <w:rsid w:val="00F30552"/>
    <w:rsid w:val="00F357CB"/>
    <w:rsid w:val="00F408A9"/>
    <w:rsid w:val="00F4104E"/>
    <w:rsid w:val="00F45FF6"/>
    <w:rsid w:val="00F56D3C"/>
    <w:rsid w:val="00F61356"/>
    <w:rsid w:val="00F613A5"/>
    <w:rsid w:val="00F6714D"/>
    <w:rsid w:val="00F703F3"/>
    <w:rsid w:val="00F72DA3"/>
    <w:rsid w:val="00F82267"/>
    <w:rsid w:val="00F834CB"/>
    <w:rsid w:val="00F84847"/>
    <w:rsid w:val="00F87D12"/>
    <w:rsid w:val="00F93E19"/>
    <w:rsid w:val="00FA2377"/>
    <w:rsid w:val="00FA3841"/>
    <w:rsid w:val="00FA4218"/>
    <w:rsid w:val="00FA6993"/>
    <w:rsid w:val="00FA6AE9"/>
    <w:rsid w:val="00FB4E2B"/>
    <w:rsid w:val="00FC2A92"/>
    <w:rsid w:val="00FC6953"/>
    <w:rsid w:val="00FD2942"/>
    <w:rsid w:val="00FD54CF"/>
    <w:rsid w:val="00FD5764"/>
    <w:rsid w:val="00FD6C7B"/>
    <w:rsid w:val="00FE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8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224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44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22440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2244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2244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224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44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22440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2244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2244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St-157/2003-9</izvorni_sadrzaj>
    <derivirana_varijabla naziv="DomainObject.Oznaka_1">St-157/2003-9</derivirana_varijabla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2003.</izvorni_sadrzaj>
    <derivirana_varijabla naziv="DomainObject.Predmet.DatumOsnivanja_1">8. prosinca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St-157/2003</izvorni_sadrzaj>
    <derivirana_varijabla naziv="DomainObject.Predmet.OznakaBroj_1">St-157/2003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ASTRA - CRO turizam, promet i trgovina, d.o.o., u stečaju</izvorni_sadrzaj>
    <derivirana_varijabla naziv="DomainObject.Predmet.ProtustrankaFormated_1">  ASTRA - CRO turizam, promet i trgovina, d.o.o., u stečaju</derivirana_varijabla>
  </DomainObject.Predmet.ProtustrankaFormated>
  <DomainObject.Predmet.ProtustrankaFormatedOIB>
    <izvorni_sadrzaj>  ASTRA - CRO turizam, promet i trgovina, d.o.o., u stečaju, OIB 87393717865</izvorni_sadrzaj>
    <derivirana_varijabla naziv="DomainObject.Predmet.ProtustrankaFormatedOIB_1">  ASTRA - CRO turizam, promet i trgovina, d.o.o., u stečaju, OIB 87393717865</derivirana_varijabla>
  </DomainObject.Predmet.ProtustrankaFormatedOIB>
  <DomainObject.Predmet.ProtustrankaFormatedWithAdress>
    <izvorni_sadrzaj> ASTRA - CRO turizam, promet i trgovina, d.o.o., u stečaju, Ćirila i Metoda 42, 21000 Split</izvorni_sadrzaj>
    <derivirana_varijabla naziv="DomainObject.Predmet.ProtustrankaFormatedWithAdress_1"> ASTRA - CRO turizam, promet i trgovina, d.o.o., u stečaju, Ćirila i Metoda 42, 21000 Split</derivirana_varijabla>
  </DomainObject.Predmet.ProtustrankaFormatedWithAdress>
  <DomainObject.Predmet.ProtustrankaFormatedWithAdressOIB>
    <izvorni_sadrzaj> ASTRA - CRO turizam, promet i trgovina, d.o.o., u stečaju, OIB 87393717865, Ćirila i Metoda 42, 21000 Split</izvorni_sadrzaj>
    <derivirana_varijabla naziv="DomainObject.Predmet.ProtustrankaFormatedWithAdressOIB_1"> ASTRA - CRO turizam, promet i trgovina, d.o.o., u stečaju, OIB 87393717865, Ćirila i Metoda 42, 21000 Split</derivirana_varijabla>
  </DomainObject.Predmet.ProtustrankaFormatedWithAdressOIB>
  <DomainObject.Predmet.ProtustrankaWithAdress>
    <izvorni_sadrzaj>ASTRA - CRO turizam, promet i trgovina, d.o.o., u stečaju Ćirila i Metoda 42, 21000 Split</izvorni_sadrzaj>
    <derivirana_varijabla naziv="DomainObject.Predmet.ProtustrankaWithAdress_1">ASTRA - CRO turizam, promet i trgovina, d.o.o., u stečaju Ćirila i Metoda 42, 21000 Split</derivirana_varijabla>
  </DomainObject.Predmet.ProtustrankaWithAdress>
  <DomainObject.Predmet.ProtustrankaWithAdressOIB>
    <izvorni_sadrzaj>ASTRA - CRO turizam, promet i trgovina, d.o.o., u stečaju, OIB 87393717865, Ćirila i Metoda 42, 21000 Split</izvorni_sadrzaj>
    <derivirana_varijabla naziv="DomainObject.Predmet.ProtustrankaWithAdressOIB_1">ASTRA - CRO turizam, promet i trgovina, d.o.o., u stečaju, OIB 87393717865, Ćirila i Metoda 42, 21000 Split</derivirana_varijabla>
  </DomainObject.Predmet.ProtustrankaWithAdressOIB>
  <DomainObject.Predmet.ProtustrankaNazivFormated>
    <izvorni_sadrzaj>ASTRA - CRO turizam, promet i trgovina, d.o.o., u stečaju</izvorni_sadrzaj>
    <derivirana_varijabla naziv="DomainObject.Predmet.ProtustrankaNazivFormated_1">ASTRA - CRO turizam, promet i trgovina, d.o.o., u stečaju</derivirana_varijabla>
  </DomainObject.Predmet.ProtustrankaNazivFormated>
  <DomainObject.Predmet.ProtustrankaNazivFormatedOIB>
    <izvorni_sadrzaj>ASTRA - CRO turizam, promet i trgovina, d.o.o., u stečaju, OIB 87393717865</izvorni_sadrzaj>
    <derivirana_varijabla naziv="DomainObject.Predmet.ProtustrankaNazivFormatedOIB_1">ASTRA - CRO turizam, promet i trgovina, d.o.o., u stečaju, OIB 87393717865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</izvorni_sadrzaj>
    <derivirana_varijabla naziv="DomainObject.Predmet.StrankaFormated_1">  RH, MINISTARSTVO FINANCIJA, POREZNA UPRAVA</derivirana_varijabla>
  </DomainObject.Predmet.StrankaFormated>
  <DomainObject.Predmet.StrankaFormatedOIB>
    <izvorni_sadrzaj>  RH, MINISTARSTVO FINANCIJA, POREZNA UPRAVA, OIB 18683136487</izvorni_sadrzaj>
    <derivirana_varijabla naziv="DomainObject.Predmet.StrankaFormatedOIB_1">  RH, MINISTARSTVO FINANCIJA, POREZNA UPRAVA, OIB 18683136487</derivirana_varijabla>
  </DomainObject.Predmet.StrankaFormatedOIB>
  <DomainObject.Predmet.StrankaFormatedWithAdress>
    <izvorni_sadrzaj> RH, MINISTARSTVO FINANCIJA, POREZNA UPRAVA</izvorni_sadrzaj>
    <derivirana_varijabla naziv="DomainObject.Predmet.StrankaFormatedWithAdress_1"> RH, MINISTARSTVO FINANCIJA, POREZNA UPRAVA</derivirana_varijabla>
  </DomainObject.Predmet.StrankaFormatedWithAdress>
  <DomainObject.Predmet.StrankaFormatedWithAdressOIB>
    <izvorni_sadrzaj> RH, MINISTARSTVO FINANCIJA, POREZNA UPRAVA, OIB 18683136487</izvorni_sadrzaj>
    <derivirana_varijabla naziv="DomainObject.Predmet.StrankaFormatedWithAdressOIB_1"> RH, MINISTARSTVO FINANCIJA, POREZNA UPRAVA, OIB 18683136487</derivirana_varijabla>
  </DomainObject.Predmet.StrankaFormatedWithAdressOIB>
  <DomainObject.Predmet.StrankaWithAdress>
    <izvorni_sadrzaj>RH, MINISTARSTVO FINANCIJA, POREZNA UPRAVA </izvorni_sadrzaj>
    <derivirana_varijabla naziv="DomainObject.Predmet.StrankaWithAdress_1">RH, MINISTARSTVO FINANCIJA, POREZNA UPRAVA </derivirana_varijabla>
  </DomainObject.Predmet.StrankaWithAdress>
  <DomainObject.Predmet.StrankaWithAdressOIB>
    <izvorni_sadrzaj>RH, MINISTARSTVO FINANCIJA, POREZNA UPRAVA, OIB 18683136487</izvorni_sadrzaj>
    <derivirana_varijabla naziv="DomainObject.Predmet.StrankaWithAdressOIB_1">RH, MINISTARSTVO FINANCIJA, POREZNA UPRAVA, OIB 18683136487</derivirana_varijabla>
  </DomainObject.Predmet.StrankaWithAdressOIB>
  <DomainObject.Predmet.StrankaNazivFormated>
    <izvorni_sadrzaj>RH, MINISTARSTVO FINANCIJA, POREZNA UPRAVA</izvorni_sadrzaj>
    <derivirana_varijabla naziv="DomainObject.Predmet.StrankaNazivFormated_1">RH, MINISTARSTVO FINANCIJA, POREZNA UPRAVA</derivirana_varijabla>
  </DomainObject.Predmet.StrankaNazivFormated>
  <DomainObject.Predmet.StrankaNazivFormatedOIB>
    <izvorni_sadrzaj>RH, MINISTARSTVO FINANCIJA, POREZNA UPRAVA, OIB 18683136487</izvorni_sadrzaj>
    <derivirana_varijabla naziv="DomainObject.Predmet.StrankaNazivFormatedOIB_1">RH, MINISTARSTVO FINANCIJA, POREZNA UPRAVA,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RH, MINISTARSTVO FINANCIJA, POREZNA UPRAVA</item>
    </izvorni_sadrzaj>
    <derivirana_varijabla naziv="DomainObject.Predmet.StrankaListFormated_1">
      <item>RH, MINISTARSTVO FINANCIJA, POREZNA UPRAVA</item>
    </derivirana_varijabla>
  </DomainObject.Predmet.StrankaListFormated>
  <DomainObject.Predmet.StrankaListFormatedOIB>
    <izvorni_sadrzaj>
      <item>RH, MINISTARSTVO FINANCIJA, POREZNA UPRAVA, OIB 18683136487</item>
    </izvorni_sadrzaj>
    <derivirana_varijabla naziv="DomainObject.Predmet.StrankaListFormatedOIB_1">
      <item>RH, MINISTARSTVO FINANCIJA, POREZNA UPRAVA, OIB 18683136487</item>
    </derivirana_varijabla>
  </DomainObject.Predmet.StrankaListFormatedOIB>
  <DomainObject.Predmet.StrankaListFormatedWithAdress>
    <izvorni_sadrzaj>
      <item>RH, MINISTARSTVO FINANCIJA, POREZNA UPRAVA</item>
    </izvorni_sadrzaj>
    <derivirana_varijabla naziv="DomainObject.Predmet.StrankaListFormatedWithAdress_1">
      <item>RH, MINISTARSTVO FINANCIJA, POREZNA UPRAVA</item>
    </derivirana_varijabla>
  </DomainObject.Predmet.StrankaListFormatedWithAdress>
  <DomainObject.Predmet.StrankaListFormatedWithAdressOIB>
    <izvorni_sadrzaj>
      <item>RH, MINISTARSTVO FINANCIJA, POREZNA UPRAVA, OIB 18683136487</item>
    </izvorni_sadrzaj>
    <derivirana_varijabla naziv="DomainObject.Predmet.StrankaListFormatedWithAdressOIB_1">
      <item>RH, MINISTARSTVO FINANCIJA, POREZNA UPRAVA, OIB 18683136487</item>
    </derivirana_varijabla>
  </DomainObject.Predmet.StrankaListFormatedWithAdressOIB>
  <DomainObject.Predmet.StrankaListNazivFormated>
    <izvorni_sadrzaj>
      <item>RH, MINISTARSTVO FINANCIJA, POREZNA UPRAVA</item>
    </izvorni_sadrzaj>
    <derivirana_varijabla naziv="DomainObject.Predmet.StrankaListNazivFormated_1">
      <item>RH, MINISTARSTVO FINANCIJA, POREZNA UPRAVA</item>
    </derivirana_varijabla>
  </DomainObject.Predmet.StrankaListNazivFormated>
  <DomainObject.Predmet.StrankaListNazivFormatedOIB>
    <izvorni_sadrzaj>
      <item>RH, MINISTARSTVO FINANCIJA, POREZNA UPRAVA, OIB 18683136487</item>
    </izvorni_sadrzaj>
    <derivirana_varijabla naziv="DomainObject.Predmet.StrankaListNazivFormatedOIB_1">
      <item>RH, MINISTARSTVO FINANCIJA, POREZNA UPRAVA, OIB 18683136487</item>
    </derivirana_varijabla>
  </DomainObject.Predmet.StrankaListNazivFormatedOIB>
  <DomainObject.Predmet.ProtuStrankaListFormated>
    <izvorni_sadrzaj>
      <item>ASTRA - CRO turizam, promet i trgovina, d.o.o., u stečaju</item>
    </izvorni_sadrzaj>
    <derivirana_varijabla naziv="DomainObject.Predmet.ProtuStrankaListFormated_1">
      <item>ASTRA - CRO turizam, promet i trgovina, d.o.o., u stečaju</item>
    </derivirana_varijabla>
  </DomainObject.Predmet.ProtuStrankaListFormated>
  <DomainObject.Predmet.ProtuStrankaListFormatedOIB>
    <izvorni_sadrzaj>
      <item>ASTRA - CRO turizam, promet i trgovina, d.o.o., u stečaju, OIB 87393717865</item>
    </izvorni_sadrzaj>
    <derivirana_varijabla naziv="DomainObject.Predmet.ProtuStrankaListFormatedOIB_1">
      <item>ASTRA - CRO turizam, promet i trgovina, d.o.o., u stečaju, OIB 87393717865</item>
    </derivirana_varijabla>
  </DomainObject.Predmet.ProtuStrankaListFormatedOIB>
  <DomainObject.Predmet.ProtuStrankaListFormatedWithAdress>
    <izvorni_sadrzaj>
      <item>ASTRA - CRO turizam, promet i trgovina, d.o.o., u stečaju, Ćirila i Metoda 42, 21000 Split</item>
    </izvorni_sadrzaj>
    <derivirana_varijabla naziv="DomainObject.Predmet.ProtuStrankaListFormatedWithAdress_1">
      <item>ASTRA - CRO turizam, promet i trgovina, d.o.o., u stečaju, Ćirila i Metoda 42, 21000 Split</item>
    </derivirana_varijabla>
  </DomainObject.Predmet.ProtuStrankaListFormatedWithAdress>
  <DomainObject.Predmet.ProtuStrankaListFormatedWithAdressOIB>
    <izvorni_sadrzaj>
      <item>ASTRA - CRO turizam, promet i trgovina, d.o.o., u stečaju, OIB 87393717865, Ćirila i Metoda 42, 21000 Split</item>
    </izvorni_sadrzaj>
    <derivirana_varijabla naziv="DomainObject.Predmet.ProtuStrankaListFormatedWithAdressOIB_1">
      <item>ASTRA - CRO turizam, promet i trgovina, d.o.o., u stečaju, OIB 87393717865, Ćirila i Metoda 42, 21000 Split</item>
    </derivirana_varijabla>
  </DomainObject.Predmet.ProtuStrankaListFormatedWithAdressOIB>
  <DomainObject.Predmet.ProtuStrankaListNazivFormated>
    <izvorni_sadrzaj>
      <item>ASTRA - CRO turizam, promet i trgovina, d.o.o., u stečaju</item>
    </izvorni_sadrzaj>
    <derivirana_varijabla naziv="DomainObject.Predmet.ProtuStrankaListNazivFormated_1">
      <item>ASTRA - CRO turizam, promet i trgovina, d.o.o., u stečaju</item>
    </derivirana_varijabla>
  </DomainObject.Predmet.ProtuStrankaListNazivFormated>
  <DomainObject.Predmet.ProtuStrankaListNazivFormatedOIB>
    <izvorni_sadrzaj>
      <item>ASTRA - CRO turizam, promet i trgovina, d.o.o., u stečaju, OIB 87393717865</item>
    </izvorni_sadrzaj>
    <derivirana_varijabla naziv="DomainObject.Predmet.ProtuStrankaListNazivFormatedOIB_1">
      <item>ASTRA - CRO turizam, promet i trgovina, d.o.o., u stečaju, OIB 87393717865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St-157/2003-9</izvorni_sadrzaj>
    <derivirana_varijabla naziv="DomainObject.PoslovniBrojDokumenta_1">St-157/2003-9</derivirana_varijabla>
  </DomainObject.PoslovniBrojDokumenta>
  <DomainObject.Predmet.StrankaIDrugi>
    <izvorni_sadrzaj>RH, MINISTARSTVO FINANCIJA, POREZNA UPRAVA</izvorni_sadrzaj>
    <derivirana_varijabla naziv="DomainObject.Predmet.StrankaIDrugi_1">RH, MINISTARSTVO FINANCIJA, POREZNA UPRAVA</derivirana_varijabla>
  </DomainObject.Predmet.StrankaIDrugi>
  <DomainObject.Predmet.ProtustrankaIDrugi>
    <izvorni_sadrzaj>ASTRA - CRO turizam, promet i trgovina, d.o.o., u stečaju</izvorni_sadrzaj>
    <derivirana_varijabla naziv="DomainObject.Predmet.ProtustrankaIDrugi_1">ASTRA - CRO turizam, promet i trgovina, d.o.o., u stečaju</derivirana_varijabla>
  </DomainObject.Predmet.ProtustrankaIDrugi>
  <DomainObject.Predmet.StrankaIDrugiAdressOIB>
    <izvorni_sadrzaj>RH, MINISTARSTVO FINANCIJA, POREZNA UPRAVA, OIB 18683136487</izvorni_sadrzaj>
    <derivirana_varijabla naziv="DomainObject.Predmet.StrankaIDrugiAdressOIB_1">RH, MINISTARSTVO FINANCIJA, POREZNA UPRAVA, OIB 18683136487</derivirana_varijabla>
  </DomainObject.Predmet.StrankaIDrugiAdressOIB>
  <DomainObject.Predmet.ProtustrankaIDrugiAdressOIB>
    <izvorni_sadrzaj>ASTRA - CRO turizam, promet i trgovina, d.o.o., u stečaju, OIB 87393717865, Ćirila i Metoda 42, 21000 Split</izvorni_sadrzaj>
    <derivirana_varijabla naziv="DomainObject.Predmet.ProtustrankaIDrugiAdressOIB_1">ASTRA - CRO turizam, promet i trgovina, d.o.o., u stečaju, OIB 87393717865, Ćirila i Metoda 42,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ASTRA - CRO turizam, promet i trgovina, d.o.o., u stečaju</item>
      <item>RH, MINISTARSTVO FINANCIJA, POREZNA UPRAVA</item>
    </izvorni_sadrzaj>
    <derivirana_varijabla naziv="DomainObject.Predmet.SudioniciListNaziv_1">
      <item>ASTRA - CRO turizam, promet i trgovina, d.o.o., u stečaju</item>
      <item>RH, MINISTARSTVO FINANCIJA, POREZNA UPRAVA</item>
    </derivirana_varijabla>
  </DomainObject.Predmet.SudioniciListNaziv>
  <DomainObject.Predmet.SudioniciListAdressOIB>
    <izvorni_sadrzaj>
      <item>ASTRA - CRO turizam, promet i trgovina, d.o.o., u stečaju, OIB 87393717865, Ćirila i Metoda 42,21000 Split</item>
      <item>RH, MINISTARSTVO FINANCIJA, POREZNA UPRAVA, OIB 18683136487</item>
    </izvorni_sadrzaj>
    <derivirana_varijabla naziv="DomainObject.Predmet.SudioniciListAdressOIB_1">
      <item>ASTRA - CRO turizam, promet i trgovina, d.o.o., u stečaju, OIB 87393717865, Ćirila i Metoda 42,21000 Split</item>
      <item>RH, MINISTARSTVO FINANCIJA,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87393717865</item>
      <item>, OIB 18683136487</item>
    </izvorni_sadrzaj>
    <derivirana_varijabla naziv="DomainObject.Predmet.SudioniciListNazivOIB_1">
      <item>, OIB 87393717865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CE07FE-663A-42F9-9D2C-7B3D649679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2032</properties:Words>
  <properties:Characters>11273</properties:Characters>
  <properties:Lines>208</properties:Lines>
  <properties:Paragraphs>50</properties:Paragraphs>
  <properties:TotalTime>378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2016-09-15T12:06:00Z</dcterms:created>
  <dc:creator>wsadmin</dc:creator>
  <cp:lastModifiedBy>Paško Bačić</cp:lastModifiedBy>
  <cp:lastPrinted>2017-05-26T07:29:00Z</cp:lastPrinted>
  <dcterms:modified xmlns:xsi="http://www.w3.org/2001/XMLSchema-instance" xsi:type="dcterms:W3CDTF">2017-05-26T09:51:00Z</dcterms:modified>
  <cp:revision>15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St-157/2003-9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