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a42a" w14:paraId="66ca42a" w:rsidRDefault="00D54E6C" w:rsidP="00D54E6C" w:rsidR="00D54E6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4E6C" w:rsidP="00D54E6C" w:rsidR="00D54E6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54E6C" w:rsidP="00D54E6C" w:rsidR="00D54E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54E6C" w:rsidP="00D54E6C" w:rsidR="00D54E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54E6C" w:rsidP="00D54E6C" w:rsidR="00D54E6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54E6C" w:rsidP="00D54E6C" w:rsidR="00D54E6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54E6C" w:rsidP="00D54E6C" w:rsidR="00D54E6C" w:rsidRPr="005D578C">
      <w:pPr>
        <w:jc w:val="center"/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54E6C" w:rsidP="00D54E6C" w:rsidR="00D54E6C" w:rsidRPr="005D578C">
      <w:pPr>
        <w:rPr>
          <w:rFonts w:cs="Times New Roman" w:eastAsia="Times New Roman"/>
          <w:szCs w:val="24"/>
        </w:rPr>
      </w:pPr>
    </w:p>
    <w:p w:rsidRDefault="00D54E6C" w:rsidP="00D54E6C" w:rsidR="00D54E6C" w:rsidRPr="005F44CA">
      <w:pPr>
        <w:ind w:firstLine="708"/>
        <w:rPr>
          <w:rFonts w:cs="Times New Roman" w:eastAsia="Times New Roman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="00383D69">
        <w:rPr>
          <w:rFonts w:cs="Times New Roman" w:eastAsia="Times New Roman"/>
          <w:szCs w:val="24"/>
        </w:rPr>
        <w:t xml:space="preserve"> Ćus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VIDEO ALARM j. d. o. o. Pula, Kranjčevićeva 16, OIB </w:t>
      </w:r>
      <w:r w:rsidRPr="00D54E6C">
        <w:rPr>
          <w:rFonts w:cs="Times New Roman" w:eastAsia="Times New Roman"/>
        </w:rPr>
        <w:t>77167043645</w:t>
      </w:r>
      <w:r>
        <w:rPr>
          <w:rFonts w:cs="Times New Roman" w:eastAsia="Times New Roman"/>
        </w:rPr>
        <w:t xml:space="preserve">, MBS </w:t>
      </w:r>
      <w:r w:rsidRPr="00D54E6C">
        <w:rPr>
          <w:rFonts w:cs="Times New Roman" w:eastAsia="Times New Roman"/>
        </w:rPr>
        <w:t>040294288</w:t>
      </w:r>
      <w:r>
        <w:rPr>
          <w:rFonts w:cs="Times New Roman" w:eastAsia="Times New Roman"/>
          <w:szCs w:val="24"/>
        </w:rPr>
        <w:t xml:space="preserve">, </w:t>
      </w:r>
      <w:r w:rsidR="00561FA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listopada 2017.</w:t>
      </w:r>
    </w:p>
    <w:p w:rsidRDefault="00D54E6C" w:rsidP="00D54E6C" w:rsidR="00D54E6C" w:rsidRPr="005D578C">
      <w:pPr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54E6C" w:rsidP="00D54E6C" w:rsidR="00D54E6C" w:rsidRPr="005D578C">
      <w:pPr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VIDEO ALARM j. d. o. o. Pula, Kranjčevićeva 16, OIB </w:t>
      </w:r>
      <w:r w:rsidRPr="00D54E6C">
        <w:rPr>
          <w:rFonts w:cs="Times New Roman" w:eastAsia="Times New Roman"/>
        </w:rPr>
        <w:t>77167043645</w:t>
      </w:r>
      <w:r>
        <w:rPr>
          <w:rFonts w:cs="Times New Roman" w:eastAsia="Times New Roman"/>
        </w:rPr>
        <w:t xml:space="preserve">, MBS </w:t>
      </w:r>
      <w:r w:rsidRPr="00D54E6C">
        <w:rPr>
          <w:rFonts w:cs="Times New Roman" w:eastAsia="Times New Roman"/>
        </w:rPr>
        <w:t>040294288</w:t>
      </w:r>
      <w:r>
        <w:rPr>
          <w:rFonts w:cs="Times New Roman" w:eastAsia="Times New Roman"/>
          <w:szCs w:val="24"/>
        </w:rPr>
        <w:t>.</w:t>
      </w:r>
    </w:p>
    <w:p w:rsidRDefault="00D54E6C" w:rsidP="00D54E6C" w:rsidR="00D54E6C" w:rsidRPr="005D578C">
      <w:pPr>
        <w:rPr>
          <w:rFonts w:cs="Times New Roman" w:eastAsia="Times New Roman"/>
          <w:szCs w:val="24"/>
        </w:rPr>
      </w:pPr>
    </w:p>
    <w:p w:rsidRDefault="00D54E6C" w:rsidP="00D54E6C" w:rsidR="00D54E6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D54E6C" w:rsidP="00D54E6C" w:rsidR="00D54E6C">
      <w:pPr>
        <w:ind w:firstLine="708"/>
        <w:rPr>
          <w:rFonts w:cs="Times New Roman" w:eastAsia="Times New Roman"/>
          <w:szCs w:val="20"/>
        </w:rPr>
      </w:pPr>
    </w:p>
    <w:p w:rsidRDefault="00D54E6C" w:rsidP="00D54E6C" w:rsidR="00D54E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VIDEO ALARM j. d. o. o. Pula, Kranjčevićeva 16, OIB </w:t>
      </w:r>
      <w:r w:rsidRPr="00D54E6C">
        <w:rPr>
          <w:rFonts w:cs="Times New Roman" w:eastAsia="Times New Roman"/>
        </w:rPr>
        <w:t>77167043645</w:t>
      </w:r>
      <w:r>
        <w:rPr>
          <w:rFonts w:cs="Times New Roman" w:eastAsia="Times New Roman"/>
        </w:rPr>
        <w:t xml:space="preserve">, MBS </w:t>
      </w:r>
      <w:r w:rsidRPr="00D54E6C">
        <w:rPr>
          <w:rFonts w:cs="Times New Roman" w:eastAsia="Times New Roman"/>
        </w:rPr>
        <w:t>040294288</w:t>
      </w:r>
      <w:r>
        <w:rPr>
          <w:rFonts w:cs="Times New Roman" w:eastAsia="Times New Roman"/>
          <w:szCs w:val="24"/>
        </w:rPr>
        <w:t>.</w:t>
      </w:r>
    </w:p>
    <w:p w:rsidRDefault="00D54E6C" w:rsidP="00D54E6C" w:rsidR="00D54E6C">
      <w:pPr>
        <w:ind w:firstLine="709"/>
        <w:rPr>
          <w:rFonts w:cs="Times New Roman" w:eastAsia="Times New Roman"/>
          <w:szCs w:val="24"/>
        </w:rPr>
      </w:pPr>
    </w:p>
    <w:p w:rsidRDefault="00D54E6C" w:rsidP="00D54E6C" w:rsidR="00D54E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VIDEO ALARM j. d. o. o. Pula, Kranjčevićeva 16, OIB </w:t>
      </w:r>
      <w:r w:rsidRPr="00D54E6C">
        <w:rPr>
          <w:rFonts w:cs="Times New Roman" w:eastAsia="Times New Roman"/>
        </w:rPr>
        <w:t>77167043645</w:t>
      </w:r>
      <w:r>
        <w:rPr>
          <w:rFonts w:cs="Times New Roman" w:eastAsia="Times New Roman"/>
        </w:rPr>
        <w:t xml:space="preserve">, MBS </w:t>
      </w:r>
      <w:r w:rsidRPr="00D54E6C">
        <w:rPr>
          <w:rFonts w:cs="Times New Roman" w:eastAsia="Times New Roman"/>
        </w:rPr>
        <w:t>040294288</w:t>
      </w:r>
      <w:r>
        <w:rPr>
          <w:rFonts w:cs="Times New Roman" w:eastAsia="Times New Roman"/>
          <w:szCs w:val="24"/>
        </w:rPr>
        <w:t>.</w:t>
      </w:r>
    </w:p>
    <w:p w:rsidRDefault="00D54E6C" w:rsidP="00D54E6C" w:rsidR="00D54E6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54E6C" w:rsidP="00D54E6C" w:rsidR="00D54E6C" w:rsidRPr="005D578C">
      <w:pPr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54E6C" w:rsidP="00D54E6C" w:rsidR="00D54E6C">
      <w:pPr>
        <w:ind w:firstLine="708"/>
        <w:rPr>
          <w:rFonts w:cs="Times New Roman" w:eastAsia="Times New Roman"/>
          <w:szCs w:val="24"/>
        </w:rPr>
      </w:pPr>
    </w:p>
    <w:p w:rsidRDefault="00D54E6C" w:rsidP="00D54E6C" w:rsidR="00D54E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VIDEO ALARM j. d. o. o. Pula</w:t>
      </w:r>
      <w:r>
        <w:rPr>
          <w:rFonts w:cs="Times New Roman" w:eastAsia="Times New Roman"/>
          <w:szCs w:val="24"/>
        </w:rPr>
        <w:t>.</w:t>
      </w:r>
    </w:p>
    <w:p w:rsidRDefault="00D54E6C" w:rsidP="00D54E6C" w:rsidR="00D54E6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srpnja 2017. imao neizvršene osnove za plaćanje u neprekinutom razdoblju od 120 dana u ukupnom iznosu 10.608,42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26.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St-422/2017-3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54E6C" w:rsidP="00D54E6C" w:rsidR="00D54E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54E6C" w:rsidP="00D54E6C" w:rsidR="00D54E6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54E6C" w:rsidP="00D54E6C" w:rsidR="00D54E6C" w:rsidRPr="005D578C">
      <w:pPr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61FAC">
        <w:rPr>
          <w:rFonts w:cs="Times New Roman" w:eastAsia="Times New Roman"/>
          <w:szCs w:val="24"/>
        </w:rPr>
        <w:t>2</w:t>
      </w:r>
      <w:r w:rsidR="00383D69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54E6C" w:rsidP="00D54E6C" w:rsidR="00D54E6C">
      <w:pPr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D54E6C" w:rsidP="00D54E6C" w:rsidR="00D54E6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383D69">
        <w:rPr>
          <w:rFonts w:cs="Times New Roman" w:eastAsia="Times New Roman"/>
          <w:szCs w:val="24"/>
        </w:rPr>
        <w:t xml:space="preserve"> Ćus</w:t>
      </w:r>
      <w:r w:rsidR="00E257F9">
        <w:rPr>
          <w:rFonts w:cs="Times New Roman" w:eastAsia="Times New Roman"/>
          <w:szCs w:val="24"/>
        </w:rPr>
        <w:t>, v. r.</w:t>
      </w:r>
    </w:p>
    <w:p w:rsidRDefault="00D54E6C" w:rsidP="00D54E6C" w:rsidR="00D54E6C">
      <w:pPr>
        <w:jc w:val="left"/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jc w:val="left"/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54E6C" w:rsidP="00D54E6C" w:rsidR="00D54E6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54E6C" w:rsidP="00D54E6C" w:rsidR="00D54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54E6C" w:rsidP="00D54E6C" w:rsidR="00D54E6C">
      <w:pPr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rPr>
          <w:rFonts w:cs="Times New Roman" w:eastAsia="Times New Roman"/>
          <w:szCs w:val="24"/>
        </w:rPr>
      </w:pPr>
    </w:p>
    <w:p w:rsidRDefault="00D54E6C" w:rsidP="00D54E6C" w:rsidR="00D54E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54E6C" w:rsidP="00D54E6C" w:rsidR="00D54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54E6C" w:rsidP="00D54E6C" w:rsidR="00D54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VIDEO ALARM j. d. o. o. Pula, Kranjčevićeva 16,</w:t>
      </w:r>
    </w:p>
    <w:p w:rsidRDefault="00D54E6C" w:rsidP="00D54E6C" w:rsidR="00D54E6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54E6C" w:rsidP="00D54E6C" w:rsidR="00D54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54E6C" w:rsidP="00D54E6C" w:rsidR="00D54E6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Igor Lukačić, Zagreb, VII. Požarinje 2 A,</w:t>
      </w:r>
    </w:p>
    <w:p w:rsidRDefault="00D54E6C" w:rsidP="00D54E6C" w:rsidR="00D54E6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54E6C" w:rsidP="00D54E6C" w:rsidR="00D54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54E6C" w:rsidP="00D54E6C" w:rsidR="00D54E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54E6C" w:rsidP="00D54E6C" w:rsidR="00D54E6C"/>
    <w:p w:rsidRDefault="00D54E6C" w:rsidP="00D54E6C" w:rsidR="00D54E6C"/>
    <w:p w:rsidRDefault="00D54E6C" w:rsidP="00D54E6C" w:rsidR="00D54E6C"/>
    <w:p w:rsidRDefault="00D54E6C" w:rsidP="00D54E6C" w:rsidR="00D54E6C"/>
    <w:p w:rsidRDefault="005D2C86" w:rsidR="005D2C86"/>
    <w:sectPr w:rsidSect="00A92A1F" w:rsidR="005D2C8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E6C" w:rsidP="00D54E6C" w:rsidR="00D54E6C">
      <w:r>
        <w:separator/>
      </w:r>
    </w:p>
  </w:endnote>
  <w:endnote w:id="0" w:type="continuationSeparator">
    <w:p w:rsidRDefault="00D54E6C" w:rsidP="00D54E6C" w:rsidR="00D5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E6C" w:rsidP="00D54E6C" w:rsidR="00D54E6C">
      <w:r>
        <w:separator/>
      </w:r>
    </w:p>
  </w:footnote>
  <w:footnote w:id="0" w:type="continuationSeparator">
    <w:p w:rsidRDefault="00D54E6C" w:rsidP="00D54E6C" w:rsidR="00D54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E6C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57F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St-422/2017-4</w:t>
    </w:r>
  </w:p>
  <w:p w:rsidRDefault="00E257F9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E6C" w:rsidP="00A92A1F" w:rsidR="00A92A1F" w:rsidRPr="00970AE0">
    <w:pPr>
      <w:pStyle w:val="Zaglavlje"/>
      <w:jc w:val="right"/>
    </w:pPr>
    <w:r>
      <w:rPr>
        <w:szCs w:val="24"/>
      </w:rPr>
      <w:t>3 St-422/2017-4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5DB"/>
    <w:rsid w:val="00383D69"/>
    <w:rsid w:val="00561FAC"/>
    <w:rsid w:val="005D2C86"/>
    <w:rsid w:val="00D54E6C"/>
    <w:rsid w:val="00E257F9"/>
    <w:rsid w:val="00EE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E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4E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54E6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4E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4E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4E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4E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7F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57F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57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57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E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4E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54E6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4E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4E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4E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4E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7F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57F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57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57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St-422/2017</izvorni_sadrzaj>
    <derivirana_varijabla naziv="DomainObject.Predmet.OznakaBroj_1">St-422/2017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VIDEO ALARM j.d.o.o. PULA</izvorni_sadrzaj>
    <derivirana_varijabla naziv="DomainObject.Predmet.ProtustrankaFormated_1">  VIDEO ALARM j.d.o.o. PULA</derivirana_varijabla>
  </DomainObject.Predmet.ProtustrankaFormated>
  <DomainObject.Predmet.ProtustrankaFormatedOIB>
    <izvorni_sadrzaj>  VIDEO ALARM j.d.o.o. PULA, OIB 77167043645</izvorni_sadrzaj>
    <derivirana_varijabla naziv="DomainObject.Predmet.ProtustrankaFormatedOIB_1">  VIDEO ALARM j.d.o.o. PULA, OIB 77167043645</derivirana_varijabla>
  </DomainObject.Predmet.ProtustrankaFormatedOIB>
  <DomainObject.Predmet.ProtustrankaFormatedWithAdress>
    <izvorni_sadrzaj> VIDEO ALARM j.d.o.o. PULA, Kranjčevićeva 16, 52100 Pula</izvorni_sadrzaj>
    <derivirana_varijabla naziv="DomainObject.Predmet.ProtustrankaFormatedWithAdress_1"> VIDEO ALARM j.d.o.o. PULA, Kranjčevićeva 16, 52100 Pula</derivirana_varijabla>
  </DomainObject.Predmet.ProtustrankaFormatedWithAdress>
  <DomainObject.Predmet.ProtustrankaFormatedWithAdressOIB>
    <izvorni_sadrzaj> VIDEO ALARM j.d.o.o. PULA, OIB 77167043645, Kranjčevićeva 16, 52100 Pula</izvorni_sadrzaj>
    <derivirana_varijabla naziv="DomainObject.Predmet.ProtustrankaFormatedWithAdressOIB_1"> VIDEO ALARM j.d.o.o. PULA, OIB 77167043645, Kranjčevićeva 16, 52100 Pula</derivirana_varijabla>
  </DomainObject.Predmet.ProtustrankaFormatedWithAdressOIB>
  <DomainObject.Predmet.ProtustrankaWithAdress>
    <izvorni_sadrzaj>VIDEO ALARM j.d.o.o. PULA Kranjčevićeva 16, 52100 Pula</izvorni_sadrzaj>
    <derivirana_varijabla naziv="DomainObject.Predmet.ProtustrankaWithAdress_1">VIDEO ALARM j.d.o.o. PULA Kranjčevićeva 16, 52100 Pula</derivirana_varijabla>
  </DomainObject.Predmet.ProtustrankaWithAdress>
  <DomainObject.Predmet.ProtustrankaWithAdressOIB>
    <izvorni_sadrzaj>VIDEO ALARM j.d.o.o. PULA, OIB 77167043645, Kranjčevićeva 16, 52100 Pula</izvorni_sadrzaj>
    <derivirana_varijabla naziv="DomainObject.Predmet.ProtustrankaWithAdressOIB_1">VIDEO ALARM j.d.o.o. PULA, OIB 77167043645, Kranjčevićeva 16, 52100 Pula</derivirana_varijabla>
  </DomainObject.Predmet.ProtustrankaWithAdressOIB>
  <DomainObject.Predmet.ProtustrankaNazivFormated>
    <izvorni_sadrzaj>VIDEO ALARM j.d.o.o. PULA</izvorni_sadrzaj>
    <derivirana_varijabla naziv="DomainObject.Predmet.ProtustrankaNazivFormated_1">VIDEO ALARM j.d.o.o. PULA</derivirana_varijabla>
  </DomainObject.Predmet.ProtustrankaNazivFormated>
  <DomainObject.Predmet.ProtustrankaNazivFormatedOIB>
    <izvorni_sadrzaj>VIDEO ALARM j.d.o.o. PULA, OIB 77167043645</izvorni_sadrzaj>
    <derivirana_varijabla naziv="DomainObject.Predmet.ProtustrankaNazivFormatedOIB_1">VIDEO ALARM j.d.o.o. PULA, OIB 77167043645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10608.42</izvorni_sadrzaj>
    <derivirana_varijabla naziv="DomainObject.Predmet.TrenutnaVrijednost_1">10608.42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VIDEO ALARM j.d.o.o. PULA</item>
    </izvorni_sadrzaj>
    <derivirana_varijabla naziv="DomainObject.Predmet.ProtuStrankaListFormated_1">
      <item>VIDEO ALARM j.d.o.o. PULA</item>
    </derivirana_varijabla>
  </DomainObject.Predmet.ProtuStrankaListFormated>
  <DomainObject.Predmet.ProtuStrankaListFormatedOIB>
    <izvorni_sadrzaj>
      <item>VIDEO ALARM j.d.o.o. PULA, OIB 77167043645</item>
    </izvorni_sadrzaj>
    <derivirana_varijabla naziv="DomainObject.Predmet.ProtuStrankaListFormatedOIB_1">
      <item>VIDEO ALARM j.d.o.o. PULA, OIB 77167043645</item>
    </derivirana_varijabla>
  </DomainObject.Predmet.ProtuStrankaListFormatedOIB>
  <DomainObject.Predmet.ProtuStrankaListFormatedWithAdress>
    <izvorni_sadrzaj>
      <item>VIDEO ALARM j.d.o.o. PULA, Kranjčevićeva 16, 52100 Pula</item>
    </izvorni_sadrzaj>
    <derivirana_varijabla naziv="DomainObject.Predmet.ProtuStrankaListFormatedWithAdress_1">
      <item>VIDEO ALARM j.d.o.o. PULA, Kranjčevićeva 16, 52100 Pula</item>
    </derivirana_varijabla>
  </DomainObject.Predmet.ProtuStrankaListFormatedWithAdress>
  <DomainObject.Predmet.ProtuStrankaListFormatedWithAdressOIB>
    <izvorni_sadrzaj>
      <item>VIDEO ALARM j.d.o.o. PULA, OIB 77167043645, Kranjčevićeva 16, 52100 Pula</item>
    </izvorni_sadrzaj>
    <derivirana_varijabla naziv="DomainObject.Predmet.ProtuStrankaListFormatedWithAdressOIB_1">
      <item>VIDEO ALARM j.d.o.o. PULA, OIB 77167043645, Kranjčevićeva 16, 52100 Pula</item>
    </derivirana_varijabla>
  </DomainObject.Predmet.ProtuStrankaListFormatedWithAdressOIB>
  <DomainObject.Predmet.ProtuStrankaListNazivFormated>
    <izvorni_sadrzaj>
      <item>VIDEO ALARM j.d.o.o. PULA</item>
    </izvorni_sadrzaj>
    <derivirana_varijabla naziv="DomainObject.Predmet.ProtuStrankaListNazivFormated_1">
      <item>VIDEO ALARM j.d.o.o. PULA</item>
    </derivirana_varijabla>
  </DomainObject.Predmet.ProtuStrankaListNazivFormated>
  <DomainObject.Predmet.ProtuStrankaListNazivFormatedOIB>
    <izvorni_sadrzaj>
      <item>VIDEO ALARM j.d.o.o. PULA, OIB 77167043645</item>
    </izvorni_sadrzaj>
    <derivirana_varijabla naziv="DomainObject.Predmet.ProtuStrankaListNazivFormatedOIB_1">
      <item>VIDEO ALARM j.d.o.o. PULA, OIB 77167043645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VIDEO ALARM j.d.o.o. PULA</izvorni_sadrzaj>
    <derivirana_varijabla naziv="DomainObject.Predmet.ProtustrankaIDrugi_1">VIDEO ALARM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VIDEO ALARM j.d.o.o. PULA, OIB 77167043645, Kranjčevićeva 16, 52100 Pula</izvorni_sadrzaj>
    <derivirana_varijabla naziv="DomainObject.Predmet.ProtustrankaIDrugiAdressOIB_1">VIDEO ALARM j.d.o.o. PULA, OIB 77167043645, Kranjčevićeva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VIDEO ALARM j.d.o.o. PULA</item>
    </izvorni_sadrzaj>
    <derivirana_varijabla naziv="DomainObject.Predmet.SudioniciListNaziv_1">
      <item>FINANCIJSKA AGENCIJA, RC RIJEKA, PODRUŽNICA PULA, PULA</item>
      <item>VIDEO ALARM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VIDEO ALARM j.d.o.o. PULA, OIB 77167043645, Kranjčevićeva 16,52100 Pula</item>
    </izvorni_sadrzaj>
    <derivirana_varijabla naziv="DomainObject.Predmet.SudioniciListAdressOIB_1">
      <item>FINANCIJSKA AGENCIJA, RC RIJEKA, PODRUŽNICA PULA, PULA, OIB 85821130368, Ulica grada Vukovara 70,10000 Zagreb</item>
      <item>VIDEO ALARM j.d.o.o. PULA, OIB 77167043645,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77167043645</item>
    </izvorni_sadrzaj>
    <derivirana_varijabla naziv="DomainObject.Predmet.SudioniciListNazivOIB_1">
      <item>, OIB 85821130368</item>
      <item>, OIB 77167043645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3651</properties:Characters>
  <properties:Lines>89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2017-10-23T06:42:00Z</dcterms:created>
  <dc:creator>Morena Brajuha</dc:creator>
  <cp:lastModifiedBy>Sanja Prodan</cp:lastModifiedBy>
  <cp:lastPrinted>2017-10-23T12:12:00Z</cp:lastPrinted>
  <dcterms:modified xmlns:xsi="http://www.w3.org/2001/XMLSchema-instance" xsi:type="dcterms:W3CDTF">2017-10-23T12:12:00Z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