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802c0" w14:paraId="49802c0"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FA08E4">
        <w:rPr>
          <w:rFonts w:hAnsi="Times New Roman" w:ascii="Times New Roman"/>
        </w:rPr>
        <w:t>7691</w:t>
      </w:r>
      <w:r w:rsidR="00793C9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w:t>
      </w:r>
      <w:r w:rsidR="00FA08E4">
        <w:rPr>
          <w:rFonts w:hAnsi="Times New Roman" w:ascii="Times New Roman"/>
        </w:rPr>
        <w:t>TRAPEZIUS M.B. d.o.o. Zagreb, Kranjčevićeva 21, OIB:</w:t>
      </w:r>
      <w:r w:rsidR="00FA08E4">
        <w:t xml:space="preserve"> </w:t>
      </w:r>
      <w:r w:rsidR="00FA08E4">
        <w:rPr>
          <w:rFonts w:hAnsi="Times New Roman" w:ascii="Times New Roman"/>
        </w:rPr>
        <w:t>57615325937</w:t>
      </w:r>
      <w:r>
        <w:rPr>
          <w:rFonts w:hAnsi="Times New Roman" w:ascii="Times New Roman"/>
        </w:rPr>
        <w:t>,</w:t>
      </w:r>
      <w:r w:rsidRPr="008D3E9F">
        <w:rPr>
          <w:rFonts w:hAnsi="Times New Roman" w:ascii="Times New Roman"/>
        </w:rPr>
        <w:t xml:space="preserve">  </w:t>
      </w:r>
      <w:r w:rsidR="003B08AF">
        <w:rPr>
          <w:rFonts w:hAnsi="Times New Roman" w:ascii="Times New Roman"/>
        </w:rPr>
        <w:t>21</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3B08AF">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FA08E4">
        <w:rPr>
          <w:rFonts w:hAnsi="Times New Roman" w:ascii="Times New Roman"/>
        </w:rPr>
        <w:t>Slavko Dokmann, Zagreb, Dobrinjska 12, OIB: 88773621398</w:t>
      </w:r>
      <w:r w:rsidR="00EC324D">
        <w:rPr>
          <w:rFonts w:hAnsi="Times New Roman" w:ascii="Times New Roman"/>
        </w:rPr>
        <w:t>,</w:t>
      </w:r>
      <w:r w:rsidR="00F06ABA">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3B08AF">
        <w:rPr>
          <w:rFonts w:hAnsi="Times New Roman" w:ascii="Times New Roman"/>
        </w:rPr>
        <w:t>21</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FF1EA2" w:rsidR="003F193D" w:rsidRPr="00274586">
      <w:pPr>
        <w:jc w:val="right"/>
        <w:rPr>
          <w:rFonts w:hAnsi="Times New Roman" w:ascii="Times New Roman"/>
        </w:rPr>
      </w:pPr>
      <w:r w:rsidRPr="00274586">
        <w:rPr>
          <w:rFonts w:hAnsi="Times New Roman" w:ascii="Times New Roman"/>
        </w:rPr>
        <w:t>Vesna Fundurulić Perišin</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AA32A9">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EC11CA"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06CE" w:rsidR="007B06CE">
      <w:r>
        <w:separator/>
      </w:r>
    </w:p>
  </w:endnote>
  <w:endnote w:id="0" w:type="continuationSeparator">
    <w:p w:rsidRDefault="007B06CE" w:rsidR="007B06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06CE" w:rsidR="007B06CE">
      <w:r>
        <w:separator/>
      </w:r>
    </w:p>
  </w:footnote>
  <w:footnote w:id="0" w:type="continuationSeparator">
    <w:p w:rsidRDefault="007B06CE" w:rsidR="007B06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1EA2">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65A62"/>
    <w:rsid w:val="00081DEC"/>
    <w:rsid w:val="000C6F40"/>
    <w:rsid w:val="001013CC"/>
    <w:rsid w:val="00120ACC"/>
    <w:rsid w:val="001365DD"/>
    <w:rsid w:val="0015184D"/>
    <w:rsid w:val="00163B0A"/>
    <w:rsid w:val="001B052B"/>
    <w:rsid w:val="001B6C6C"/>
    <w:rsid w:val="001D2852"/>
    <w:rsid w:val="001D5EB3"/>
    <w:rsid w:val="001F12D5"/>
    <w:rsid w:val="0021581F"/>
    <w:rsid w:val="0022123C"/>
    <w:rsid w:val="002236A7"/>
    <w:rsid w:val="002558C5"/>
    <w:rsid w:val="00274586"/>
    <w:rsid w:val="002933AB"/>
    <w:rsid w:val="00307A65"/>
    <w:rsid w:val="0032697C"/>
    <w:rsid w:val="00352AB8"/>
    <w:rsid w:val="00360315"/>
    <w:rsid w:val="003A572A"/>
    <w:rsid w:val="003B08AF"/>
    <w:rsid w:val="003E01D6"/>
    <w:rsid w:val="003F193D"/>
    <w:rsid w:val="00420664"/>
    <w:rsid w:val="00423BC4"/>
    <w:rsid w:val="00435F31"/>
    <w:rsid w:val="0047465A"/>
    <w:rsid w:val="004C23EE"/>
    <w:rsid w:val="004C408B"/>
    <w:rsid w:val="004D38B6"/>
    <w:rsid w:val="004F3099"/>
    <w:rsid w:val="005019B7"/>
    <w:rsid w:val="00507E34"/>
    <w:rsid w:val="0051510F"/>
    <w:rsid w:val="00541C76"/>
    <w:rsid w:val="00544A34"/>
    <w:rsid w:val="00546775"/>
    <w:rsid w:val="00553312"/>
    <w:rsid w:val="00554A5C"/>
    <w:rsid w:val="005608CD"/>
    <w:rsid w:val="00564F9E"/>
    <w:rsid w:val="00573E03"/>
    <w:rsid w:val="005E076E"/>
    <w:rsid w:val="0060541C"/>
    <w:rsid w:val="0062292A"/>
    <w:rsid w:val="00655F2F"/>
    <w:rsid w:val="006776E0"/>
    <w:rsid w:val="006B257E"/>
    <w:rsid w:val="006E295E"/>
    <w:rsid w:val="006E31D2"/>
    <w:rsid w:val="006F06EC"/>
    <w:rsid w:val="00705993"/>
    <w:rsid w:val="00705FBB"/>
    <w:rsid w:val="00737A4B"/>
    <w:rsid w:val="007524D4"/>
    <w:rsid w:val="0076289D"/>
    <w:rsid w:val="007650A4"/>
    <w:rsid w:val="007825E9"/>
    <w:rsid w:val="00786908"/>
    <w:rsid w:val="00793C9F"/>
    <w:rsid w:val="007B06CE"/>
    <w:rsid w:val="007C72DF"/>
    <w:rsid w:val="007E398C"/>
    <w:rsid w:val="007E3D7A"/>
    <w:rsid w:val="007E4D02"/>
    <w:rsid w:val="007F2409"/>
    <w:rsid w:val="007F2D34"/>
    <w:rsid w:val="0081479D"/>
    <w:rsid w:val="00834CC8"/>
    <w:rsid w:val="00834DC3"/>
    <w:rsid w:val="0089107F"/>
    <w:rsid w:val="00893589"/>
    <w:rsid w:val="008C14A3"/>
    <w:rsid w:val="008E0EF7"/>
    <w:rsid w:val="008E6846"/>
    <w:rsid w:val="008E7458"/>
    <w:rsid w:val="009249C1"/>
    <w:rsid w:val="009432E4"/>
    <w:rsid w:val="00954CC8"/>
    <w:rsid w:val="00962DD9"/>
    <w:rsid w:val="009675B5"/>
    <w:rsid w:val="009B43A5"/>
    <w:rsid w:val="009C20F3"/>
    <w:rsid w:val="009C2E2C"/>
    <w:rsid w:val="009D4CE8"/>
    <w:rsid w:val="00A004A2"/>
    <w:rsid w:val="00A07CAC"/>
    <w:rsid w:val="00A422B5"/>
    <w:rsid w:val="00A53C3C"/>
    <w:rsid w:val="00A91300"/>
    <w:rsid w:val="00AA32A9"/>
    <w:rsid w:val="00AD105D"/>
    <w:rsid w:val="00B07B8D"/>
    <w:rsid w:val="00B157AD"/>
    <w:rsid w:val="00B24FE5"/>
    <w:rsid w:val="00B314E8"/>
    <w:rsid w:val="00B621E0"/>
    <w:rsid w:val="00B700D8"/>
    <w:rsid w:val="00B810E4"/>
    <w:rsid w:val="00B86C5A"/>
    <w:rsid w:val="00B90694"/>
    <w:rsid w:val="00BA57EA"/>
    <w:rsid w:val="00BB25A3"/>
    <w:rsid w:val="00BB524D"/>
    <w:rsid w:val="00BB73DD"/>
    <w:rsid w:val="00BD27E2"/>
    <w:rsid w:val="00C156FD"/>
    <w:rsid w:val="00C44359"/>
    <w:rsid w:val="00C462AA"/>
    <w:rsid w:val="00C466AF"/>
    <w:rsid w:val="00C724BC"/>
    <w:rsid w:val="00C7789C"/>
    <w:rsid w:val="00C909B0"/>
    <w:rsid w:val="00CB0E07"/>
    <w:rsid w:val="00CB732E"/>
    <w:rsid w:val="00CF68C5"/>
    <w:rsid w:val="00D10DE3"/>
    <w:rsid w:val="00D40886"/>
    <w:rsid w:val="00D4710A"/>
    <w:rsid w:val="00D57413"/>
    <w:rsid w:val="00D74350"/>
    <w:rsid w:val="00D83261"/>
    <w:rsid w:val="00D83C05"/>
    <w:rsid w:val="00D85BBB"/>
    <w:rsid w:val="00D96471"/>
    <w:rsid w:val="00DA72F6"/>
    <w:rsid w:val="00DE1533"/>
    <w:rsid w:val="00E319FB"/>
    <w:rsid w:val="00E57739"/>
    <w:rsid w:val="00E70EEB"/>
    <w:rsid w:val="00E766F3"/>
    <w:rsid w:val="00EB38FF"/>
    <w:rsid w:val="00EC11CA"/>
    <w:rsid w:val="00EC324D"/>
    <w:rsid w:val="00EC344F"/>
    <w:rsid w:val="00ED0476"/>
    <w:rsid w:val="00ED5899"/>
    <w:rsid w:val="00EE19FC"/>
    <w:rsid w:val="00EF12E7"/>
    <w:rsid w:val="00F0049C"/>
    <w:rsid w:val="00F06ABA"/>
    <w:rsid w:val="00F52269"/>
    <w:rsid w:val="00F92EFB"/>
    <w:rsid w:val="00FA08E4"/>
    <w:rsid w:val="00FB1F43"/>
    <w:rsid w:val="00FE32DC"/>
    <w:rsid w:val="00FF1EA2"/>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FF1EA2"/>
    <w:rPr>
      <w:color w:val="808080"/>
      <w:bdr w:space="0" w:sz="0" w:color="auto" w:val="none"/>
      <w:shd w:fill="auto" w:color="auto" w:val="clear"/>
    </w:rPr>
  </w:style>
  <w:style w:customStyle="true" w:styleId="eSPISCCParagraphDefaultFont" w:type="character">
    <w:name w:val="eSPIS_CC_Paragraph Default Font"/>
    <w:basedOn w:val="Zadanifontodlomka"/>
    <w:rsid w:val="00FF1E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1EA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F1E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1E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FF1EA2"/>
    <w:rPr>
      <w:color w:val="808080"/>
      <w:bdr w:color="auto" w:space="0" w:sz="0" w:val="none"/>
      <w:shd w:color="auto" w:fill="auto" w:val="clear"/>
    </w:rPr>
  </w:style>
  <w:style w:customStyle="1" w:styleId="eSPISCCParagraphDefaultFont" w:type="character">
    <w:name w:val="eSPIS_CC_Paragraph Default Font"/>
    <w:basedOn w:val="Zadanifontodlomka"/>
    <w:rsid w:val="00FF1E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1EA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F1E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1E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7691</izvorni_sadrzaj>
    <derivirana_varijabla naziv="DomainObject.Predmet.Broj_1">7691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St-7691/2015</izvorni_sadrzaj>
    <derivirana_varijabla naziv="DomainObject.Predmet.OznakaBroj_1">St-7691/2015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TRAPEZIUS M.B. d.o.o.</izvorni_sadrzaj>
    <derivirana_varijabla naziv="DomainObject.Predmet.ProtustrankaFormated_1">  TRAPEZIUS M.B. d.o.o.</derivirana_varijabla>
  </DomainObject.Predmet.ProtustrankaFormated>
  <DomainObject.Predmet.ProtustrankaFormatedOIB>
    <izvorni_sadrzaj>  TRAPEZIUS M.B. d.o.o., OIB 57615325937</izvorni_sadrzaj>
    <derivirana_varijabla naziv="DomainObject.Predmet.ProtustrankaFormatedOIB_1">  TRAPEZIUS M.B. d.o.o., OIB 57615325937</derivirana_varijabla>
  </DomainObject.Predmet.ProtustrankaFormatedOIB>
  <DomainObject.Predmet.ProtustrankaFormatedWithAdress>
    <izvorni_sadrzaj> TRAPEZIUS M.B. d.o.o., Kranjčevićeva 21, 10000 Zagreb</izvorni_sadrzaj>
    <derivirana_varijabla naziv="DomainObject.Predmet.ProtustrankaFormatedWithAdress_1"> TRAPEZIUS M.B. d.o.o., Kranjčevićeva 21, 10000 Zagreb</derivirana_varijabla>
  </DomainObject.Predmet.ProtustrankaFormatedWithAdress>
  <DomainObject.Predmet.ProtustrankaFormatedWithAdressOIB>
    <izvorni_sadrzaj> TRAPEZIUS M.B. d.o.o., OIB 57615325937, Kranjčevićeva 21, 10000 Zagreb</izvorni_sadrzaj>
    <derivirana_varijabla naziv="DomainObject.Predmet.ProtustrankaFormatedWithAdressOIB_1"> TRAPEZIUS M.B. d.o.o., OIB 57615325937, Kranjčevićeva 21, 10000 Zagreb</derivirana_varijabla>
  </DomainObject.Predmet.ProtustrankaFormatedWithAdressOIB>
  <DomainObject.Predmet.ProtustrankaWithAdress>
    <izvorni_sadrzaj>TRAPEZIUS M.B. d.o.o. Kranjčevićeva 21, 10000 Zagreb</izvorni_sadrzaj>
    <derivirana_varijabla naziv="DomainObject.Predmet.ProtustrankaWithAdress_1">TRAPEZIUS M.B. d.o.o. Kranjčevićeva 21, 10000 Zagreb</derivirana_varijabla>
  </DomainObject.Predmet.ProtustrankaWithAdress>
  <DomainObject.Predmet.ProtustrankaWithAdressOIB>
    <izvorni_sadrzaj>TRAPEZIUS M.B. d.o.o., OIB 57615325937, Kranjčevićeva 21, 10000 Zagreb</izvorni_sadrzaj>
    <derivirana_varijabla naziv="DomainObject.Predmet.ProtustrankaWithAdressOIB_1">TRAPEZIUS M.B. d.o.o., OIB 57615325937, Kranjčevićeva 21, 10000 Zagreb</derivirana_varijabla>
  </DomainObject.Predmet.ProtustrankaWithAdressOIB>
  <DomainObject.Predmet.ProtustrankaNazivFormated>
    <izvorni_sadrzaj>TRAPEZIUS M.B. d.o.o.</izvorni_sadrzaj>
    <derivirana_varijabla naziv="DomainObject.Predmet.ProtustrankaNazivFormated_1">TRAPEZIUS M.B. d.o.o.</derivirana_varijabla>
  </DomainObject.Predmet.ProtustrankaNazivFormated>
  <DomainObject.Predmet.ProtustrankaNazivFormatedOIB>
    <izvorni_sadrzaj>TRAPEZIUS M.B. d.o.o., OIB 57615325937</izvorni_sadrzaj>
    <derivirana_varijabla naziv="DomainObject.Predmet.ProtustrankaNazivFormatedOIB_1">TRAPEZIUS M.B. d.o.o., OIB 57615325937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TRAPEZIUS M.B. d.o.o.</item>
    </izvorni_sadrzaj>
    <derivirana_varijabla naziv="DomainObject.Predmet.ProtuStrankaListFormated_1">
      <item>TRAPEZIUS M.B. d.o.o.</item>
    </derivirana_varijabla>
  </DomainObject.Predmet.ProtuStrankaListFormated>
  <DomainObject.Predmet.ProtuStrankaListFormatedOIB>
    <izvorni_sadrzaj>
      <item>TRAPEZIUS M.B. d.o.o., OIB 57615325937</item>
    </izvorni_sadrzaj>
    <derivirana_varijabla naziv="DomainObject.Predmet.ProtuStrankaListFormatedOIB_1">
      <item>TRAPEZIUS M.B. d.o.o., OIB 57615325937</item>
    </derivirana_varijabla>
  </DomainObject.Predmet.ProtuStrankaListFormatedOIB>
  <DomainObject.Predmet.ProtuStrankaListFormatedWithAdress>
    <izvorni_sadrzaj>
      <item>TRAPEZIUS M.B. d.o.o., Kranjčevićeva 21, 10000 Zagreb</item>
    </izvorni_sadrzaj>
    <derivirana_varijabla naziv="DomainObject.Predmet.ProtuStrankaListFormatedWithAdress_1">
      <item>TRAPEZIUS M.B. d.o.o., Kranjčevićeva 21, 10000 Zagreb</item>
    </derivirana_varijabla>
  </DomainObject.Predmet.ProtuStrankaListFormatedWithAdress>
  <DomainObject.Predmet.ProtuStrankaListFormatedWithAdressOIB>
    <izvorni_sadrzaj>
      <item>TRAPEZIUS M.B. d.o.o., OIB 57615325937, Kranjčevićeva 21, 10000 Zagreb</item>
    </izvorni_sadrzaj>
    <derivirana_varijabla naziv="DomainObject.Predmet.ProtuStrankaListFormatedWithAdressOIB_1">
      <item>TRAPEZIUS M.B. d.o.o., OIB 57615325937, Kranjčevićeva 21, 10000 Zagreb</item>
    </derivirana_varijabla>
  </DomainObject.Predmet.ProtuStrankaListFormatedWithAdressOIB>
  <DomainObject.Predmet.ProtuStrankaListNazivFormated>
    <izvorni_sadrzaj>
      <item>TRAPEZIUS M.B. d.o.o.</item>
    </izvorni_sadrzaj>
    <derivirana_varijabla naziv="DomainObject.Predmet.ProtuStrankaListNazivFormated_1">
      <item>TRAPEZIUS M.B. d.o.o.</item>
    </derivirana_varijabla>
  </DomainObject.Predmet.ProtuStrankaListNazivFormated>
  <DomainObject.Predmet.ProtuStrankaListNazivFormatedOIB>
    <izvorni_sadrzaj>
      <item>TRAPEZIUS M.B. d.o.o., OIB 57615325937</item>
    </izvorni_sadrzaj>
    <derivirana_varijabla naziv="DomainObject.Predmet.ProtuStrankaListNazivFormatedOIB_1">
      <item>TRAPEZIUS M.B. d.o.o., OIB 57615325937</item>
    </derivirana_varijabla>
  </DomainObject.Predmet.ProtuStrankaListNazivFormatedOIB>
  <DomainObject.Predmet.OstaliListFormated>
    <izvorni_sadrzaj>
      <item>Slavko Dokmann</item>
    </izvorni_sadrzaj>
    <derivirana_varijabla naziv="DomainObject.Predmet.OstaliListFormated_1">
      <item>Slavko Dokmann</item>
    </derivirana_varijabla>
  </DomainObject.Predmet.OstaliListFormated>
  <DomainObject.Predmet.OstaliListFormatedOIB>
    <izvorni_sadrzaj>
      <item>Slavko Dokmann, OIB 88773621398</item>
    </izvorni_sadrzaj>
    <derivirana_varijabla naziv="DomainObject.Predmet.OstaliListFormatedOIB_1">
      <item>Slavko Dokmann, OIB 88773621398</item>
    </derivirana_varijabla>
  </DomainObject.Predmet.OstaliListFormatedOIB>
  <DomainObject.Predmet.OstaliListFormatedWithAdress>
    <izvorni_sadrzaj>
      <item>Slavko Dokmann, Dobrinjska 12, 47201 Draganić</item>
    </izvorni_sadrzaj>
    <derivirana_varijabla naziv="DomainObject.Predmet.OstaliListFormatedWithAdress_1">
      <item>Slavko Dokmann, Dobrinjska 12, 47201 Draganić</item>
    </derivirana_varijabla>
  </DomainObject.Predmet.OstaliListFormatedWithAdress>
  <DomainObject.Predmet.OstaliListFormatedWithAdressOIB>
    <izvorni_sadrzaj>
      <item>Slavko Dokmann, OIB 88773621398, Dobrinjska 12, 47201 Draganić</item>
    </izvorni_sadrzaj>
    <derivirana_varijabla naziv="DomainObject.Predmet.OstaliListFormatedWithAdressOIB_1">
      <item>Slavko Dokmann, OIB 88773621398, Dobrinjska 12, 47201 Draganić</item>
    </derivirana_varijabla>
  </DomainObject.Predmet.OstaliListFormatedWithAdressOIB>
  <DomainObject.Predmet.OstaliListNazivFormated>
    <izvorni_sadrzaj>
      <item>Slavko Dokmann</item>
    </izvorni_sadrzaj>
    <derivirana_varijabla naziv="DomainObject.Predmet.OstaliListNazivFormated_1">
      <item>Slavko Dokmann</item>
    </derivirana_varijabla>
  </DomainObject.Predmet.OstaliListNazivFormated>
  <DomainObject.Predmet.OstaliListNazivFormatedOIB>
    <izvorni_sadrzaj>
      <item>Slavko Dokmann, OIB 88773621398</item>
    </izvorni_sadrzaj>
    <derivirana_varijabla naziv="DomainObject.Predmet.OstaliListNazivFormatedOIB_1">
      <item>Slavko Dokmann, OIB 88773621398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TRAPEZIUS M.B. d.o.o.</izvorni_sadrzaj>
    <derivirana_varijabla naziv="DomainObject.Predmet.ProtustrankaIDrugi_1">TRAPEZIUS M.B.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TRAPEZIUS M.B. d.o.o., OIB 57615325937, Kranjčevićeva 21, 10000 Zagreb</izvorni_sadrzaj>
    <derivirana_varijabla naziv="DomainObject.Predmet.ProtustrankaIDrugiAdressOIB_1">TRAPEZIUS M.B. d.o.o., OIB 57615325937, Kranjčevićeva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TRAPEZIUS M.B. d.o.o.</item>
      <item>FINA Regionalni centar Zagreb</item>
      <item>Slavko Dokmann</item>
    </izvorni_sadrzaj>
    <derivirana_varijabla naziv="DomainObject.Predmet.SudioniciListNaziv_1">
      <item>TRAPEZIUS M.B. d.o.o.</item>
      <item>FINA Regionalni centar Zagreb</item>
      <item>Slavko Dokmann</item>
    </derivirana_varijabla>
  </DomainObject.Predmet.SudioniciListNaziv>
  <DomainObject.Predmet.SudioniciListAdressOIB>
    <izvorni_sadrzaj>
      <item>TRAPEZIUS M.B. d.o.o., OIB 57615325937, Kranjčevićeva 21,10000 Zagreb</item>
      <item>FINA Regionalni centar Zagreb, OIB 85821130368, Trg svibanjskih žrtava 1995. 1,10000 Zagreb</item>
      <item>Slavko Dokmann, OIB 88773621398, Dobrinjska 12,47201 Draganić</item>
    </izvorni_sadrzaj>
    <derivirana_varijabla naziv="DomainObject.Predmet.SudioniciListAdressOIB_1">
      <item>TRAPEZIUS M.B. d.o.o., OIB 57615325937, Kranjčevićeva 21,10000 Zagreb</item>
      <item>FINA Regionalni centar Zagreb, OIB 85821130368, Trg svibanjskih žrtava 1995. 1,10000 Zagreb</item>
      <item>Slavko Dokmann, OIB 88773621398, Dobrinjska 12,47201 Draganić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57615325937</item>
      <item>, OIB 85821130368</item>
      <item>, OIB 88773621398</item>
    </izvorni_sadrzaj>
    <derivirana_varijabla naziv="DomainObject.Predmet.SudioniciListNazivOIB_1">
      <item>, OIB 57615325937</item>
      <item>, OIB 85821130368</item>
      <item>, OIB 88773621398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6855A1-91D0-4DCE-B977-8EDFF12D60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385</properties:Words>
  <properties:Characters>2073</properties:Characters>
  <properties:Lines>89</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2015-12-20T20:22:00Z</dcterms:created>
  <dc:creator>x</dc:creator>
  <cp:lastModifiedBy>Gordana Grčić</cp:lastModifiedBy>
  <cp:lastPrinted>2015-12-21T11:42:00Z</cp:lastPrinted>
  <dcterms:modified xmlns:xsi="http://www.w3.org/2001/XMLSchema-instance" xsi:type="dcterms:W3CDTF">2015-12-21T11:46:00Z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