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b60b" w14:paraId="366b60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A06C98" w:rsidP="00A06C98" w:rsidR="00A06C98">
      <w:pPr>
        <w:pStyle w:val="Tijeloteksta"/>
        <w:jc w:val="right"/>
        <w:rPr>
          <w:szCs w:val="24"/>
        </w:rPr>
      </w:pPr>
      <w:r>
        <w:rPr>
          <w:szCs w:val="24"/>
        </w:rPr>
        <w:t>DRAŽEN BRONIĆ</w:t>
      </w:r>
    </w:p>
    <w:p w:rsidRDefault="00A06C98" w:rsidP="00A06C98" w:rsidR="00A06C98">
      <w:pPr>
        <w:pStyle w:val="Tijeloteksta"/>
        <w:jc w:val="right"/>
        <w:rPr>
          <w:szCs w:val="24"/>
        </w:rPr>
      </w:pPr>
      <w:r>
        <w:rPr>
          <w:szCs w:val="24"/>
        </w:rPr>
        <w:t>Poljanska 8</w:t>
      </w:r>
    </w:p>
    <w:p w:rsidRDefault="00A06C98" w:rsidP="00A06C98" w:rsidR="00A06C98" w:rsidRPr="007A679F">
      <w:pPr>
        <w:pStyle w:val="Tijeloteksta"/>
        <w:jc w:val="right"/>
        <w:rPr>
          <w:szCs w:val="24"/>
        </w:rPr>
      </w:pPr>
      <w:r>
        <w:rPr>
          <w:szCs w:val="24"/>
        </w:rPr>
        <w:t>Zadar</w:t>
      </w:r>
    </w:p>
    <w:p w:rsidRDefault="00E873AF" w:rsidP="00E873AF" w:rsidR="00E873AF">
      <w:pPr>
        <w:ind w:firstLine="360"/>
        <w:jc w:val="right"/>
      </w:pPr>
    </w:p>
    <w:p w:rsidRDefault="00BC5F65" w:rsidP="00A75CA0" w:rsidR="00BC5F65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E873AF">
        <w:t>44</w:t>
      </w:r>
      <w:r w:rsidR="00A06C98">
        <w:t>7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E873AF">
        <w:t>24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A06C98">
        <w:t>VIGOR OPREMA d.o.o., Zadar, Poljanska 8,</w:t>
      </w:r>
      <w:r w:rsidR="00A06C98" w:rsidRPr="007A679F">
        <w:t xml:space="preserve"> OIB: </w:t>
      </w:r>
      <w:r w:rsidR="00A06C98">
        <w:t>83266200792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E873AF">
        <w:t>09</w:t>
      </w:r>
      <w:r w:rsidR="007E2FCE">
        <w:t>,</w:t>
      </w:r>
      <w:r w:rsidR="00A06C98">
        <w:t>2</w:t>
      </w:r>
      <w:r w:rsidR="003B4AE3">
        <w:t>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</w:t>
      </w:r>
      <w:r w:rsidR="00694DFF">
        <w:t>3</w:t>
      </w:r>
      <w:r w:rsidR="00946322">
        <w:t>. travnja</w:t>
      </w:r>
      <w:r w:rsidR="00036579">
        <w:t xml:space="preserve"> 2016. </w:t>
      </w:r>
      <w:r w:rsidR="001B7DF8" w:rsidRPr="00B0613D">
        <w:t xml:space="preserve">u </w:t>
      </w:r>
      <w:r w:rsidR="00E873AF">
        <w:t>09</w:t>
      </w:r>
      <w:r w:rsidR="002D33C7">
        <w:t>,</w:t>
      </w:r>
      <w:r w:rsidR="00A06C98">
        <w:t>3</w:t>
      </w:r>
      <w:r w:rsidR="003B4AE3">
        <w:t>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E873AF">
        <w:t>24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33328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3B4AE3">
      <w:t>44</w:t>
    </w:r>
    <w:r w:rsidR="00A06C98">
      <w:t>7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1E0E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E5C92"/>
    <w:rsid w:val="00BE7BE4"/>
    <w:rsid w:val="00BF4984"/>
    <w:rsid w:val="00C11E12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1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E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E0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E0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E0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11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E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E0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E0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E0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St-447/2016</izvorni_sadrzaj>
    <derivirana_varijabla naziv="DomainObject.Predmet.OznakaBroj_1">St-447/2016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VIGOR OPREMA, d.o.o. za trgovinu i usluge</izvorni_sadrzaj>
    <derivirana_varijabla naziv="DomainObject.Predmet.ProtustrankaFormated_1">  VIGOR OPREMA, d.o.o. za trgovinu i usluge</derivirana_varijabla>
  </DomainObject.Predmet.ProtustrankaFormated>
  <DomainObject.Predmet.ProtustrankaFormatedOIB>
    <izvorni_sadrzaj>  VIGOR OPREMA, d.o.o. za trgovinu i usluge, OIB 83266200792</izvorni_sadrzaj>
    <derivirana_varijabla naziv="DomainObject.Predmet.ProtustrankaFormatedOIB_1">  VIGOR OPREMA, d.o.o. za trgovinu i usluge, OIB 83266200792</derivirana_varijabla>
  </DomainObject.Predmet.ProtustrankaFormatedOIB>
  <DomainObject.Predmet.ProtustrankaFormatedWithAdress>
    <izvorni_sadrzaj> VIGOR OPREMA, d.o.o. za trgovinu i usluge, Poljanska 8, 23000 Zadar</izvorni_sadrzaj>
    <derivirana_varijabla naziv="DomainObject.Predmet.ProtustrankaFormatedWithAdress_1"> VIGOR OPREMA, d.o.o. za trgovinu i usluge, Poljanska 8, 23000 Zadar</derivirana_varijabla>
  </DomainObject.Predmet.ProtustrankaFormatedWithAdress>
  <DomainObject.Predmet.ProtustrankaFormatedWithAdressOIB>
    <izvorni_sadrzaj> VIGOR OPREMA, d.o.o. za trgovinu i usluge, OIB 83266200792, Poljanska 8, 23000 Zadar</izvorni_sadrzaj>
    <derivirana_varijabla naziv="DomainObject.Predmet.ProtustrankaFormatedWithAdressOIB_1"> VIGOR OPREMA, d.o.o. za trgovinu i usluge, OIB 83266200792, Poljanska 8, 23000 Zadar</derivirana_varijabla>
  </DomainObject.Predmet.ProtustrankaFormatedWithAdressOIB>
  <DomainObject.Predmet.ProtustrankaWithAdress>
    <izvorni_sadrzaj>VIGOR OPREMA, d.o.o. za trgovinu i usluge Poljanska 8, 23000 Zadar</izvorni_sadrzaj>
    <derivirana_varijabla naziv="DomainObject.Predmet.ProtustrankaWithAdress_1">VIGOR OPREMA, d.o.o. za trgovinu i usluge Poljanska 8, 23000 Zadar</derivirana_varijabla>
  </DomainObject.Predmet.ProtustrankaWithAdress>
  <DomainObject.Predmet.ProtustrankaWithAdressOIB>
    <izvorni_sadrzaj>VIGOR OPREMA, d.o.o. za trgovinu i usluge, OIB 83266200792, Poljanska 8, 23000 Zadar</izvorni_sadrzaj>
    <derivirana_varijabla naziv="DomainObject.Predmet.ProtustrankaWithAdressOIB_1">VIGOR OPREMA, d.o.o. za trgovinu i usluge, OIB 83266200792, Poljanska 8, 23000 Zadar</derivirana_varijabla>
  </DomainObject.Predmet.ProtustrankaWithAdressOIB>
  <DomainObject.Predmet.ProtustrankaNazivFormated>
    <izvorni_sadrzaj>VIGOR OPREMA, d.o.o. za trgovinu i usluge</izvorni_sadrzaj>
    <derivirana_varijabla naziv="DomainObject.Predmet.ProtustrankaNazivFormated_1">VIGOR OPREMA, d.o.o. za trgovinu i usluge</derivirana_varijabla>
  </DomainObject.Predmet.ProtustrankaNazivFormated>
  <DomainObject.Predmet.ProtustrankaNazivFormatedOIB>
    <izvorni_sadrzaj>VIGOR OPREMA, d.o.o. za trgovinu i usluge, OIB 83266200792</izvorni_sadrzaj>
    <derivirana_varijabla naziv="DomainObject.Predmet.ProtustrankaNazivFormatedOIB_1">VIGOR OPREMA, d.o.o. za trgovinu i usluge, OIB 83266200792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20165.92</izvorni_sadrzaj>
    <derivirana_varijabla naziv="DomainObject.Predmet.TrenutnaVrijednost_1">20165.92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VIGOR OPREMA, d.o.o. za trgovinu i usluge</item>
    </izvorni_sadrzaj>
    <derivirana_varijabla naziv="DomainObject.Predmet.ProtuStrankaListFormated_1">
      <item>VIGOR OPREMA, d.o.o. za trgovinu i usluge</item>
    </derivirana_varijabla>
  </DomainObject.Predmet.ProtuStrankaListFormated>
  <DomainObject.Predmet.ProtuStrankaListFormatedOIB>
    <izvorni_sadrzaj>
      <item>VIGOR OPREMA, d.o.o. za trgovinu i usluge, OIB 83266200792</item>
    </izvorni_sadrzaj>
    <derivirana_varijabla naziv="DomainObject.Predmet.ProtuStrankaListFormatedOIB_1">
      <item>VIGOR OPREMA, d.o.o. za trgovinu i usluge, OIB 83266200792</item>
    </derivirana_varijabla>
  </DomainObject.Predmet.ProtuStrankaListFormatedOIB>
  <DomainObject.Predmet.ProtuStrankaListFormatedWithAdress>
    <izvorni_sadrzaj>
      <item>VIGOR OPREMA, d.o.o. za trgovinu i usluge, Poljanska 8, 23000 Zadar</item>
    </izvorni_sadrzaj>
    <derivirana_varijabla naziv="DomainObject.Predmet.ProtuStrankaListFormatedWithAdress_1">
      <item>VIGOR OPREMA, d.o.o. za trgovinu i usluge, Poljanska 8, 23000 Zadar</item>
    </derivirana_varijabla>
  </DomainObject.Predmet.ProtuStrankaListFormatedWithAdress>
  <DomainObject.Predmet.ProtuStrankaListFormatedWithAdressOIB>
    <izvorni_sadrzaj>
      <item>VIGOR OPREMA, d.o.o. za trgovinu i usluge, OIB 83266200792, Poljanska 8, 23000 Zadar</item>
    </izvorni_sadrzaj>
    <derivirana_varijabla naziv="DomainObject.Predmet.ProtuStrankaListFormatedWithAdressOIB_1">
      <item>VIGOR OPREMA, d.o.o. za trgovinu i usluge, OIB 83266200792, Poljanska 8, 23000 Zadar</item>
    </derivirana_varijabla>
  </DomainObject.Predmet.ProtuStrankaListFormatedWithAdressOIB>
  <DomainObject.Predmet.ProtuStrankaListNazivFormated>
    <izvorni_sadrzaj>
      <item>VIGOR OPREMA, d.o.o. za trgovinu i usluge</item>
    </izvorni_sadrzaj>
    <derivirana_varijabla naziv="DomainObject.Predmet.ProtuStrankaListNazivFormated_1">
      <item>VIGOR OPREMA, d.o.o. za trgovinu i usluge</item>
    </derivirana_varijabla>
  </DomainObject.Predmet.ProtuStrankaListNazivFormated>
  <DomainObject.Predmet.ProtuStrankaListNazivFormatedOIB>
    <izvorni_sadrzaj>
      <item>VIGOR OPREMA, d.o.o. za trgovinu i usluge, OIB 83266200792</item>
    </izvorni_sadrzaj>
    <derivirana_varijabla naziv="DomainObject.Predmet.ProtuStrankaListNazivFormatedOIB_1">
      <item>VIGOR OPREMA, d.o.o. za trgovinu i usluge, OIB 83266200792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VIGOR OPREMA, d.o.o. za trgovinu i usluge</izvorni_sadrzaj>
    <derivirana_varijabla naziv="DomainObject.Predmet.ProtustrankaIDrugi_1">VIGOR OPREMA,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VIGOR OPREMA, d.o.o. za trgovinu i usluge, OIB 83266200792, Poljanska 8, 23000 Zadar</izvorni_sadrzaj>
    <derivirana_varijabla naziv="DomainObject.Predmet.ProtustrankaIDrugiAdressOIB_1">VIGOR OPREMA, d.o.o. za trgovinu i usluge, OIB 83266200792, Poljanska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VIGOR OPREMA, d.o.o. za trgovinu i usluge</item>
    </izvorni_sadrzaj>
    <derivirana_varijabla naziv="DomainObject.Predmet.SudioniciListNaziv_1">
      <item>FINA</item>
      <item>VIGOR OPREMA, d.o.o. za trgovinu i usluge</item>
    </derivirana_varijabla>
  </DomainObject.Predmet.SudioniciListNaziv>
  <DomainObject.Predmet.SudioniciListAdressOIB>
    <izvorni_sadrzaj>
      <item>FINA, OIB 85821130368</item>
      <item>VIGOR OPREMA, d.o.o. za trgovinu i usluge, OIB 83266200792, Poljanska 8,23000 Zadar</item>
    </izvorni_sadrzaj>
    <derivirana_varijabla naziv="DomainObject.Predmet.SudioniciListAdressOIB_1">
      <item>FINA, OIB 85821130368</item>
      <item>VIGOR OPREMA, d.o.o. za trgovinu i usluge, OIB 83266200792, Poljanska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83266200792</item>
    </izvorni_sadrzaj>
    <derivirana_varijabla naziv="DomainObject.Predmet.SudioniciListNazivOIB_1">
      <item>, OIB 85821130368</item>
      <item>, OIB 83266200792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26278-D96D-4B00-82D9-D9574291B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143</properties:Words>
  <properties:Characters>796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2016-03-24T07:56:00Z</dcterms:created>
  <dc:creator>Ardena Bajlo</dc:creator>
  <cp:lastModifiedBy>wsadmin</cp:lastModifiedBy>
  <cp:lastPrinted>2016-03-24T07:40:00Z</cp:lastPrinted>
  <dcterms:modified xmlns:xsi="http://www.w3.org/2001/XMLSchema-instance" xsi:type="dcterms:W3CDTF">2016-03-24T13:02:00Z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