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c8c19" w14:paraId="34c8c19" w:rsidRDefault="003A2F50" w:rsidP="003A2F50" w:rsidR="003A2F50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St-418/2015-6</w:t>
      </w:r>
    </w:p>
    <w:p w:rsidRDefault="003A2F50" w:rsidP="003A2F50" w:rsidR="003A2F50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3A2F50" w:rsidP="003A2F50" w:rsidR="003A2F50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3A2F50" w:rsidP="003A2F50" w:rsidR="003A2F50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3A2F50" w:rsidP="003A2F50" w:rsidR="003A2F50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3A2F50" w:rsidP="003A2F50" w:rsidR="003A2F50">
      <w:pPr>
        <w:rPr>
          <w:szCs w:val="24"/>
        </w:rPr>
      </w:pPr>
    </w:p>
    <w:p w:rsidRDefault="003A2F50" w:rsidP="003A2F50" w:rsidR="003A2F50">
      <w:pPr>
        <w:rPr>
          <w:szCs w:val="24"/>
        </w:rPr>
      </w:pPr>
    </w:p>
    <w:p w:rsidRDefault="003A2F50" w:rsidP="003A2F50" w:rsidR="003A2F50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3A2F50" w:rsidP="003A2F50" w:rsidR="003A2F50">
      <w:pPr>
        <w:rPr>
          <w:szCs w:val="24"/>
        </w:rPr>
      </w:pPr>
    </w:p>
    <w:p w:rsidRDefault="003A2F50" w:rsidP="003A2F50" w:rsidR="003A2F50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3A2F50" w:rsidP="003A2F50" w:rsidR="003A2F50">
      <w:pPr>
        <w:rPr>
          <w:szCs w:val="24"/>
        </w:rPr>
      </w:pPr>
    </w:p>
    <w:p w:rsidRDefault="003A2F50" w:rsidP="003A2F50" w:rsidR="003A2F50">
      <w:pPr>
        <w:jc w:val="both"/>
      </w:pPr>
      <w:r>
        <w:rPr>
          <w:szCs w:val="24"/>
        </w:rPr>
        <w:tab/>
      </w:r>
      <w:r>
        <w:t>Trgovački sud u Varaždinu po višoj sudskoj savjetnici Ivani Starčević, u povodu zahtjeva Financijske agencije Regionalni centar Zagreb, Podružnica Varaždin, Augusta Cesarca 2, Varaždin, za pokretanje skraćenog stečajnog postupka protiv dužnika UDRUGA ZA ZAŠTITU POTROŠAČA „POTROŠAČ-OTOK“ OTOK, A. ŠENOE 13, Otok, OIB: 60835196454, dana 2</w:t>
      </w:r>
      <w:r w:rsidR="005F417D">
        <w:t>9</w:t>
      </w:r>
      <w:r>
        <w:t>. prosinca 2015. godine</w:t>
      </w:r>
    </w:p>
    <w:p w:rsidRDefault="003A2F50" w:rsidP="003A2F50" w:rsidR="003A2F50">
      <w:pPr>
        <w:jc w:val="both"/>
      </w:pPr>
    </w:p>
    <w:p w:rsidRDefault="003A2F50" w:rsidP="003A2F50" w:rsidR="003A2F50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3A2F50" w:rsidP="003A2F50" w:rsidR="003A2F50">
      <w:pPr>
        <w:rPr>
          <w:szCs w:val="24"/>
        </w:rPr>
      </w:pPr>
    </w:p>
    <w:p w:rsidRDefault="003A2F50" w:rsidP="003A2F50" w:rsidR="003A2F50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UDRUGA ZA ZAŠTITU POTROŠAČA „POTROŠAČ-OTOK“ OTOK, A. ŠENOE 13, Otok, OIB: 60835196454</w:t>
      </w:r>
      <w:r>
        <w:rPr>
          <w:szCs w:val="24"/>
        </w:rPr>
        <w:t>, s danom 28. prosinca 2015. u 09,00 sati.</w:t>
      </w:r>
    </w:p>
    <w:p w:rsidRDefault="003A2F50" w:rsidP="003A2F50" w:rsidR="003A2F50">
      <w:pPr>
        <w:jc w:val="both"/>
        <w:rPr>
          <w:szCs w:val="24"/>
        </w:rPr>
      </w:pPr>
    </w:p>
    <w:p w:rsidRDefault="003A2F50" w:rsidP="003A2F50" w:rsidR="003A2F50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UDRUGA ZA ZAŠTITU POTROŠAČA „POTROŠAČ-OTOK“ OTOK, A. ŠENOE 13, Otok, OIB: 60835196454.</w:t>
      </w:r>
    </w:p>
    <w:p w:rsidRDefault="003A2F50" w:rsidP="003A2F50" w:rsidR="003A2F50">
      <w:pPr>
        <w:jc w:val="both"/>
      </w:pPr>
    </w:p>
    <w:p w:rsidRDefault="003A2F50" w:rsidP="003A2F50" w:rsidR="003A2F50">
      <w:pPr>
        <w:jc w:val="both"/>
      </w:pPr>
      <w:r>
        <w:tab/>
        <w:t xml:space="preserve">III Za stečajnog upravitelja imenuje se </w:t>
      </w:r>
      <w:r w:rsidR="00234336">
        <w:t xml:space="preserve">Ivan </w:t>
      </w:r>
      <w:proofErr w:type="spellStart"/>
      <w:r w:rsidR="00234336">
        <w:t>Hudoletnjak</w:t>
      </w:r>
      <w:proofErr w:type="spellEnd"/>
      <w:r w:rsidR="00234336">
        <w:t>, OIB: 80924395653, Zavojna ulica 3, Ivanec.</w:t>
      </w:r>
    </w:p>
    <w:p w:rsidRDefault="003A2F50" w:rsidP="003A2F50" w:rsidR="003A2F50">
      <w:pPr>
        <w:jc w:val="both"/>
        <w:rPr>
          <w:color w:val="FF0000"/>
        </w:rPr>
      </w:pPr>
    </w:p>
    <w:p w:rsidRDefault="003A2F50" w:rsidP="003A2F50" w:rsidR="003A2F50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3A2F50" w:rsidP="003A2F50" w:rsidR="003A2F50">
      <w:pPr>
        <w:jc w:val="both"/>
        <w:rPr>
          <w:szCs w:val="24"/>
        </w:rPr>
      </w:pPr>
    </w:p>
    <w:p w:rsidRDefault="003A2F50" w:rsidP="003A2F50" w:rsidR="003A2F50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UDRUGA ZA ZAŠTITU POTROŠAČA „POTROŠAČ-OTOK“ OTOK, A. ŠENOE 13, Otok, OIB: 60835196454</w:t>
      </w:r>
      <w:r>
        <w:rPr>
          <w:szCs w:val="24"/>
        </w:rPr>
        <w:t>, bit će brisan iz registra</w:t>
      </w:r>
      <w:r w:rsidR="00234336">
        <w:rPr>
          <w:szCs w:val="24"/>
        </w:rPr>
        <w:t xml:space="preserve"> udruga</w:t>
      </w:r>
      <w:r>
        <w:rPr>
          <w:szCs w:val="24"/>
        </w:rPr>
        <w:t>.</w:t>
      </w:r>
    </w:p>
    <w:p w:rsidRDefault="003A2F50" w:rsidP="003A2F50" w:rsidR="003A2F50">
      <w:pPr>
        <w:rPr>
          <w:szCs w:val="24"/>
        </w:rPr>
      </w:pPr>
    </w:p>
    <w:p w:rsidRDefault="003A2F50" w:rsidP="003A2F50" w:rsidR="003A2F50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3A2F50" w:rsidP="003A2F50" w:rsidR="003A2F50">
      <w:pPr>
        <w:rPr>
          <w:szCs w:val="24"/>
        </w:rPr>
      </w:pPr>
    </w:p>
    <w:p w:rsidRDefault="003A2F50" w:rsidP="003A2F50" w:rsidR="003A2F50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3A2F50" w:rsidP="003A2F50" w:rsidR="003A2F50">
      <w:pPr>
        <w:rPr>
          <w:szCs w:val="24"/>
        </w:rPr>
      </w:pPr>
    </w:p>
    <w:p w:rsidRDefault="003A2F50" w:rsidP="003A2F50" w:rsidR="003A2F50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3A2F50" w:rsidP="003A2F50" w:rsidR="003A2F50">
      <w:pPr>
        <w:rPr>
          <w:szCs w:val="24"/>
        </w:rPr>
      </w:pPr>
    </w:p>
    <w:p w:rsidRDefault="003A2F50" w:rsidP="003A2F50" w:rsidR="003A2F50">
      <w:pPr>
        <w:rPr>
          <w:szCs w:val="24"/>
        </w:rPr>
      </w:pPr>
    </w:p>
    <w:p w:rsidRDefault="003A2F50" w:rsidP="003A2F50" w:rsidR="003A2F50">
      <w:pPr>
        <w:jc w:val="center"/>
        <w:rPr>
          <w:szCs w:val="24"/>
        </w:rPr>
      </w:pPr>
      <w:r>
        <w:rPr>
          <w:szCs w:val="24"/>
        </w:rPr>
        <w:t>U Varaždinu, 2</w:t>
      </w:r>
      <w:r w:rsidR="005F417D">
        <w:rPr>
          <w:szCs w:val="24"/>
        </w:rPr>
        <w:t>9</w:t>
      </w:r>
      <w:r>
        <w:rPr>
          <w:szCs w:val="24"/>
        </w:rPr>
        <w:t>. prosinca 2015.</w:t>
      </w:r>
    </w:p>
    <w:p w:rsidRDefault="003A2F50" w:rsidP="003A2F50" w:rsidR="003A2F50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3A2F50" w:rsidP="003A2F50" w:rsidR="003A2F50">
      <w:pPr>
        <w:rPr>
          <w:szCs w:val="24"/>
        </w:rPr>
      </w:pPr>
      <w:r>
        <w:rPr>
          <w:szCs w:val="24"/>
        </w:rPr>
        <w:t xml:space="preserve">     </w:t>
      </w:r>
    </w:p>
    <w:p w:rsidRDefault="003A2F50" w:rsidP="003A2F50" w:rsidR="003A2F50" w:rsidRPr="003A2F5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3A2F50" w:rsidP="003A2F50" w:rsidR="003A2F50">
      <w:pPr>
        <w:rPr>
          <w:szCs w:val="24"/>
        </w:rPr>
      </w:pPr>
    </w:p>
    <w:p w:rsidRDefault="003A2F50" w:rsidP="003A2F50" w:rsidR="003A2F50">
      <w:pPr>
        <w:rPr>
          <w:szCs w:val="24"/>
        </w:rPr>
      </w:pPr>
      <w:r>
        <w:rPr>
          <w:szCs w:val="24"/>
        </w:rPr>
        <w:t xml:space="preserve">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Ivana Starčević, v.r.</w:t>
      </w:r>
    </w:p>
    <w:p w:rsidRDefault="003A2F50" w:rsidP="003A2F50" w:rsidR="003A2F50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3A2F50" w:rsidP="003A2F50" w:rsidR="003A2F50">
      <w:pPr>
        <w:rPr>
          <w:szCs w:val="24"/>
        </w:rPr>
      </w:pPr>
    </w:p>
    <w:p w:rsidRDefault="003A2F50" w:rsidP="003A2F50" w:rsidR="003A2F50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3A2F50" w:rsidP="003A2F50" w:rsidR="003A2F50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3A2F50" w:rsidP="003A2F50" w:rsidR="003A2F50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3A2F50" w:rsidP="003A2F50" w:rsidR="003A2F50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A2F50" w:rsidP="003A2F50" w:rsidR="003A2F50">
      <w:pPr>
        <w:rPr>
          <w:szCs w:val="24"/>
        </w:rPr>
      </w:pPr>
    </w:p>
    <w:p w:rsidRDefault="003A2F50" w:rsidP="003A2F50" w:rsidR="003A2F50">
      <w:pPr>
        <w:rPr>
          <w:szCs w:val="24"/>
        </w:rPr>
      </w:pPr>
    </w:p>
    <w:p w:rsidRDefault="003A2F50" w:rsidP="003A2F50" w:rsidR="003A2F50">
      <w:pPr>
        <w:rPr>
          <w:szCs w:val="24"/>
        </w:rPr>
      </w:pPr>
      <w:r>
        <w:rPr>
          <w:szCs w:val="24"/>
        </w:rPr>
        <w:t>DNA:</w:t>
      </w:r>
    </w:p>
    <w:p w:rsidRDefault="003A2F50" w:rsidP="003A2F50" w:rsidR="003A2F50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3A2F50" w:rsidP="003A2F50" w:rsidR="003A2F50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3A2F50" w:rsidP="003A2F50" w:rsidR="003A2F50" w:rsidRPr="003A2F50">
      <w:pPr>
        <w:numPr>
          <w:ilvl w:val="0"/>
          <w:numId w:val="47"/>
        </w:numPr>
        <w:rPr>
          <w:szCs w:val="24"/>
        </w:rPr>
      </w:pPr>
      <w:r w:rsidRPr="003A2F50">
        <w:rPr>
          <w:szCs w:val="24"/>
        </w:rPr>
        <w:t xml:space="preserve">Dužnik </w:t>
      </w:r>
      <w:r>
        <w:t>UDRUGA ZA ZAŠTITU POTROŠAČA „POTROŠAČ-OTOK“ OTOK, A. ŠENOE 13, Otok, OIB: 60835196454</w:t>
      </w:r>
    </w:p>
    <w:p w:rsidRDefault="00D52357" w:rsidP="003A2F50" w:rsidR="003A2F50" w:rsidRPr="003A2F50">
      <w:pPr>
        <w:numPr>
          <w:ilvl w:val="0"/>
          <w:numId w:val="47"/>
        </w:numPr>
        <w:rPr>
          <w:szCs w:val="24"/>
        </w:rPr>
      </w:pPr>
      <w:r>
        <w:t>Predsjednik</w:t>
      </w:r>
      <w:r w:rsidR="003A2F50">
        <w:t xml:space="preserve"> dužnika </w:t>
      </w:r>
      <w:r>
        <w:t xml:space="preserve">Dalibor </w:t>
      </w:r>
      <w:proofErr w:type="spellStart"/>
      <w:r>
        <w:t>Zoraja</w:t>
      </w:r>
      <w:proofErr w:type="spellEnd"/>
      <w:r>
        <w:t>, Otok, Augusta Šenoe 13</w:t>
      </w:r>
    </w:p>
    <w:p w:rsidRDefault="00234336" w:rsidP="003A2F50" w:rsidR="003A2F5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Ured državne uprave Čakovec, Ruđera Boškovića 2</w:t>
      </w:r>
      <w:r w:rsidR="003A2F50">
        <w:rPr>
          <w:rFonts w:eastAsia="Calibri"/>
          <w:szCs w:val="24"/>
          <w:lang w:eastAsia="en-US"/>
        </w:rPr>
        <w:t xml:space="preserve"> </w:t>
      </w:r>
    </w:p>
    <w:p w:rsidRDefault="003A2F50" w:rsidP="003A2F50" w:rsidR="003A2F5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 w:rsidR="00234336">
        <w:rPr>
          <w:szCs w:val="24"/>
        </w:rPr>
        <w:t xml:space="preserve">Čakovec, O. </w:t>
      </w:r>
      <w:proofErr w:type="spellStart"/>
      <w:r w:rsidR="00234336">
        <w:rPr>
          <w:szCs w:val="24"/>
        </w:rPr>
        <w:t>Keršovanija</w:t>
      </w:r>
      <w:proofErr w:type="spellEnd"/>
      <w:r w:rsidR="00234336">
        <w:rPr>
          <w:szCs w:val="24"/>
        </w:rPr>
        <w:t xml:space="preserve"> 11</w:t>
      </w:r>
    </w:p>
    <w:p w:rsidRDefault="003A2F50" w:rsidP="003A2F50" w:rsidR="003A2F50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="00234336">
        <w:t xml:space="preserve">Ivan </w:t>
      </w:r>
      <w:proofErr w:type="spellStart"/>
      <w:r w:rsidR="00234336">
        <w:t>Hudoletnjak</w:t>
      </w:r>
      <w:proofErr w:type="spellEnd"/>
      <w:r w:rsidR="00234336">
        <w:t>, OIB: 80924395653, Zavojna ulica 3, Ivanec</w:t>
      </w:r>
    </w:p>
    <w:p w:rsidRDefault="003A2F50" w:rsidP="003A2F50" w:rsidR="003A2F5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3A2F50" w:rsidP="003A2F50" w:rsidR="003A2F50">
      <w:pPr>
        <w:rPr>
          <w:szCs w:val="24"/>
        </w:rPr>
      </w:pPr>
    </w:p>
    <w:p w:rsidRDefault="003A2F50" w:rsidP="003A2F50" w:rsidR="003A2F50">
      <w:pPr>
        <w:rPr>
          <w:szCs w:val="24"/>
        </w:rPr>
      </w:pPr>
    </w:p>
    <w:p w:rsidRDefault="003A2F50" w:rsidP="003A2F50" w:rsidR="003A2F50">
      <w:pPr>
        <w:rPr>
          <w:szCs w:val="24"/>
        </w:rPr>
      </w:pPr>
    </w:p>
    <w:p w:rsidRDefault="003A2F50" w:rsidP="003A2F50" w:rsidR="003A2F50">
      <w:pPr>
        <w:rPr>
          <w:szCs w:val="24"/>
        </w:rPr>
      </w:pPr>
    </w:p>
    <w:p w:rsidRDefault="003A2F50" w:rsidP="003A2F50" w:rsidR="003A2F50">
      <w:pPr>
        <w:rPr>
          <w:szCs w:val="24"/>
        </w:rPr>
      </w:pPr>
    </w:p>
    <w:p w:rsidRDefault="00DA0242" w:rsidP="003A2F50" w:rsidR="00DA0242" w:rsidRPr="003A2F50"/>
    <w:sectPr w:rsidSect="00EB0D4C" w:rsidR="00DA0242" w:rsidRPr="003A2F50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473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336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2F50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17D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357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A2F50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A2F50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40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St-418/2015-6</izvorni_sadrzaj>
    <derivirana_varijabla naziv="DomainObject.Oznaka_1">St-418/2015-6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St-418/2015</izvorni_sadrzaj>
    <derivirana_varijabla naziv="DomainObject.Predmet.OznakaBroj_1">St-418/2015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ZAŠTITU PRAVA POTROŠAČA "POTROŠAČ-OTOK"</izvorni_sadrzaj>
    <derivirana_varijabla naziv="DomainObject.Predmet.ProtustrankaFormated_1">  UDRUGA ZA ZAŠTITU PRAVA POTROŠAČA "POTROŠAČ-OTOK"</derivirana_varijabla>
  </DomainObject.Predmet.ProtustrankaFormated>
  <DomainObject.Predmet.ProtustrankaFormatedOIB>
    <izvorni_sadrzaj>  UDRUGA ZA ZAŠTITU PRAVA POTROŠAČA "POTROŠAČ-OTOK", OIB 60835196454</izvorni_sadrzaj>
    <derivirana_varijabla naziv="DomainObject.Predmet.ProtustrankaFormatedOIB_1">  UDRUGA ZA ZAŠTITU PRAVA POTROŠAČA "POTROŠAČ-OTOK", OIB 60835196454</derivirana_varijabla>
  </DomainObject.Predmet.ProtustrankaFormatedOIB>
  <DomainObject.Predmet.ProtustrankaFormatedWithAdress>
    <izvorni_sadrzaj> UDRUGA ZA ZAŠTITU PRAVA POTROŠAČA "POTROŠAČ-OTOK", Otok, A. Šenoe 13, 40323 Prelog</izvorni_sadrzaj>
    <derivirana_varijabla naziv="DomainObject.Predmet.ProtustrankaFormatedWithAdress_1"> UDRUGA ZA ZAŠTITU PRAVA POTROŠAČA "POTROŠAČ-OTOK", Otok, A. Šenoe 13, 40323 Prelog</derivirana_varijabla>
  </DomainObject.Predmet.ProtustrankaFormatedWithAdress>
  <DomainObject.Predmet.ProtustrankaFormatedWithAdressOIB>
    <izvorni_sadrzaj> UDRUGA ZA ZAŠTITU PRAVA POTROŠAČA "POTROŠAČ-OTOK", OIB 60835196454, Otok, A. Šenoe 13, 40323 Prelog</izvorni_sadrzaj>
    <derivirana_varijabla naziv="DomainObject.Predmet.ProtustrankaFormatedWithAdressOIB_1"> UDRUGA ZA ZAŠTITU PRAVA POTROŠAČA "POTROŠAČ-OTOK", OIB 60835196454, Otok, A. Šenoe 13, 40323 Prelog</derivirana_varijabla>
  </DomainObject.Predmet.ProtustrankaFormatedWithAdressOIB>
  <DomainObject.Predmet.ProtustrankaWithAdress>
    <izvorni_sadrzaj>UDRUGA ZA ZAŠTITU PRAVA POTROŠAČA "POTROŠAČ-OTOK" Otok, A. Šenoe 13, 40323 Prelog</izvorni_sadrzaj>
    <derivirana_varijabla naziv="DomainObject.Predmet.ProtustrankaWithAdress_1">UDRUGA ZA ZAŠTITU PRAVA POTROŠAČA "POTROŠAČ-OTOK" Otok, A. Šenoe 13, 40323 Prelog</derivirana_varijabla>
  </DomainObject.Predmet.ProtustrankaWithAdress>
  <DomainObject.Predmet.ProtustrankaWithAdressOIB>
    <izvorni_sadrzaj>UDRUGA ZA ZAŠTITU PRAVA POTROŠAČA "POTROŠAČ-OTOK", OIB 60835196454, Otok, A. Šenoe 13, 40323 Prelog</izvorni_sadrzaj>
    <derivirana_varijabla naziv="DomainObject.Predmet.ProtustrankaWithAdressOIB_1">UDRUGA ZA ZAŠTITU PRAVA POTROŠAČA "POTROŠAČ-OTOK", OIB 60835196454, Otok, A. Šenoe 13, 40323 Prelog</derivirana_varijabla>
  </DomainObject.Predmet.ProtustrankaWithAdressOIB>
  <DomainObject.Predmet.ProtustrankaNazivFormated>
    <izvorni_sadrzaj>UDRUGA ZA ZAŠTITU PRAVA POTROŠAČA "POTROŠAČ-OTOK"</izvorni_sadrzaj>
    <derivirana_varijabla naziv="DomainObject.Predmet.ProtustrankaNazivFormated_1">UDRUGA ZA ZAŠTITU PRAVA POTROŠAČA "POTROŠAČ-OTOK"</derivirana_varijabla>
  </DomainObject.Predmet.ProtustrankaNazivFormated>
  <DomainObject.Predmet.ProtustrankaNazivFormatedOIB>
    <izvorni_sadrzaj>UDRUGA ZA ZAŠTITU PRAVA POTROŠAČA "POTROŠAČ-OTOK", OIB 60835196454</izvorni_sadrzaj>
    <derivirana_varijabla naziv="DomainObject.Predmet.ProtustrankaNazivFormatedOIB_1">UDRUGA ZA ZAŠTITU PRAVA POTROŠAČA "POTROŠAČ-OTOK", OIB 60835196454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15053.39</izvorni_sadrzaj>
    <derivirana_varijabla naziv="DomainObject.Predmet.TrenutnaVrijednost_1">15053.39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ZA ZAŠTITU PRAVA POTROŠAČA "POTROŠAČ-OTOK"</item>
    </izvorni_sadrzaj>
    <derivirana_varijabla naziv="DomainObject.Predmet.ProtuStrankaListFormated_1">
      <item>UDRUGA ZA ZAŠTITU PRAVA POTROŠAČA "POTROŠAČ-OTOK"</item>
    </derivirana_varijabla>
  </DomainObject.Predmet.ProtuStrankaListFormated>
  <DomainObject.Predmet.ProtuStrankaListFormatedOIB>
    <izvorni_sadrzaj>
      <item>UDRUGA ZA ZAŠTITU PRAVA POTROŠAČA "POTROŠAČ-OTOK", OIB 60835196454</item>
    </izvorni_sadrzaj>
    <derivirana_varijabla naziv="DomainObject.Predmet.ProtuStrankaListFormatedOIB_1">
      <item>UDRUGA ZA ZAŠTITU PRAVA POTROŠAČA "POTROŠAČ-OTOK", OIB 60835196454</item>
    </derivirana_varijabla>
  </DomainObject.Predmet.ProtuStrankaListFormatedOIB>
  <DomainObject.Predmet.ProtuStrankaListFormatedWithAdress>
    <izvorni_sadrzaj>
      <item>UDRUGA ZA ZAŠTITU PRAVA POTROŠAČA "POTROŠAČ-OTOK", Otok, A. Šenoe 13, 40323 Prelog</item>
    </izvorni_sadrzaj>
    <derivirana_varijabla naziv="DomainObject.Predmet.ProtuStrankaListFormatedWithAdress_1">
      <item>UDRUGA ZA ZAŠTITU PRAVA POTROŠAČA "POTROŠAČ-OTOK", Otok, A. Šenoe 13, 40323 Prelog</item>
    </derivirana_varijabla>
  </DomainObject.Predmet.ProtuStrankaListFormatedWithAdress>
  <DomainObject.Predmet.ProtuStrankaListFormatedWithAdressOIB>
    <izvorni_sadrzaj>
      <item>UDRUGA ZA ZAŠTITU PRAVA POTROŠAČA "POTROŠAČ-OTOK", OIB 60835196454, Otok, A. Šenoe 13, 40323 Prelog</item>
    </izvorni_sadrzaj>
    <derivirana_varijabla naziv="DomainObject.Predmet.ProtuStrankaListFormatedWithAdressOIB_1">
      <item>UDRUGA ZA ZAŠTITU PRAVA POTROŠAČA "POTROŠAČ-OTOK", OIB 60835196454, Otok, A. Šenoe 13, 40323 Prelog</item>
    </derivirana_varijabla>
  </DomainObject.Predmet.ProtuStrankaListFormatedWithAdressOIB>
  <DomainObject.Predmet.ProtuStrankaListNazivFormated>
    <izvorni_sadrzaj>
      <item>UDRUGA ZA ZAŠTITU PRAVA POTROŠAČA "POTROŠAČ-OTOK"</item>
    </izvorni_sadrzaj>
    <derivirana_varijabla naziv="DomainObject.Predmet.ProtuStrankaListNazivFormated_1">
      <item>UDRUGA ZA ZAŠTITU PRAVA POTROŠAČA "POTROŠAČ-OTOK"</item>
    </derivirana_varijabla>
  </DomainObject.Predmet.ProtuStrankaListNazivFormated>
  <DomainObject.Predmet.ProtuStrankaListNazivFormatedOIB>
    <izvorni_sadrzaj>
      <item>UDRUGA ZA ZAŠTITU PRAVA POTROŠAČA "POTROŠAČ-OTOK", OIB 60835196454</item>
    </izvorni_sadrzaj>
    <derivirana_varijabla naziv="DomainObject.Predmet.ProtuStrankaListNazivFormatedOIB_1">
      <item>UDRUGA ZA ZAŠTITU PRAVA POTROŠAČA "POTROŠAČ-OTOK", OIB 60835196454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St-418/2015-6</izvorni_sadrzaj>
    <derivirana_varijabla naziv="DomainObject.PoslovniBrojDokumenta_1">St-418/2015-6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ZA ZAŠTITU PRAVA POTROŠAČA "POTROŠAČ-OTOK"</izvorni_sadrzaj>
    <derivirana_varijabla naziv="DomainObject.Predmet.ProtustrankaIDrugi_1">UDRUGA ZA ZAŠTITU PRAVA POTROŠAČA "POTROŠAČ-OTOK"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ZA ZAŠTITU PRAVA POTROŠAČA "POTROŠAČ-OTOK", OIB 60835196454, Otok, A. Šenoe 13, 40323 Prelog</izvorni_sadrzaj>
    <derivirana_varijabla naziv="DomainObject.Predmet.ProtustrankaIDrugiAdressOIB_1">UDRUGA ZA ZAŠTITU PRAVA POTROŠAČA "POTROŠAČ-OTOK", OIB 60835196454, Otok, A. Šenoe 13,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ZA ZAŠTITU PRAVA POTROŠAČA "POTROŠAČ-OTOK"</item>
    </izvorni_sadrzaj>
    <derivirana_varijabla naziv="DomainObject.Predmet.SudioniciListNaziv_1">
      <item>Financijska agencija</item>
      <item>UDRUGA ZA ZAŠTITU PRAVA POTROŠAČA "POTROŠAČ-OTOK"</item>
    </derivirana_varijabla>
  </DomainObject.Predmet.SudioniciListNaziv>
  <DomainObject.Predmet.SudioniciListAdressOIB>
    <izvorni_sadrzaj>
      <item>Financijska agencija, OIB 85821130368, A. Cesarca 2,42000 Varaždin</item>
      <item>UDRUGA ZA ZAŠTITU PRAVA POTROŠAČA "POTROŠAČ-OTOK", OIB 60835196454, Otok, A. Šenoe 13,40323 Prelog</item>
    </izvorni_sadrzaj>
    <derivirana_varijabla naziv="DomainObject.Predmet.SudioniciListAdressOIB_1">
      <item>Financijska agencija, OIB 85821130368, A. Cesarca 2,42000 Varaždin</item>
      <item>UDRUGA ZA ZAŠTITU PRAVA POTROŠAČA "POTROŠAČ-OTOK", OIB 60835196454, Otok, A. Šenoe 13,40323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843157-FCC0-4114-B2FC-537F80D2D4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2823</properties:Characters>
  <properties:Lines>88</properties:Lines>
  <properties:Paragraphs>31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2015-12-29T11:40:00Z</cp:lastPrinted>
  <dcterms:modified xmlns:xsi="http://www.w3.org/2001/XMLSchema-instance" xsi:type="dcterms:W3CDTF">2015-12-29T11:41:00Z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St-418/2015-6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