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12395" w14:paraId="5912395" w:rsidRDefault="00915ED5" w:rsidR="00915ED5">
      <w:pPr>
        <w15:collapsed w:val="false"/>
      </w:pPr>
      <w:bookmarkStart w:name="_GoBack" w:id="0"/>
      <w:bookmarkEnd w:id="0"/>
    </w:p>
    <w:p w:rsidRDefault="00915ED5" w:rsidR="00915ED5"/>
    <w:p w:rsidRDefault="00915ED5" w:rsidR="00915ED5"/>
    <w:p w:rsidRDefault="00D12169" w:rsidP="0056577A" w:rsidR="0056577A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ED5" w:rsidR="00915ED5"/>
    <w:p w:rsidRDefault="00E0278A" w:rsidR="00E0278A"/>
    <w:p w:rsidRDefault="00915ED5" w:rsidR="00915ED5">
      <w:r>
        <w:t>REPUBLIKA HRVATSKA</w:t>
      </w:r>
    </w:p>
    <w:p w:rsidRDefault="00915ED5" w:rsidR="00915ED5">
      <w:r>
        <w:t>TRGOVAČKI SUD U</w:t>
      </w:r>
      <w:r w:rsidR="00C92766">
        <w:t xml:space="preserve"> OSIJEKU</w:t>
      </w:r>
    </w:p>
    <w:p w:rsidRDefault="00915ED5" w:rsidR="00C92766">
      <w:r>
        <w:t>S</w:t>
      </w:r>
      <w:r w:rsidR="00C92766">
        <w:t xml:space="preserve">TALNA SLUŽBA </w:t>
      </w:r>
      <w:r w:rsidR="00960F25">
        <w:t>U SLAVONSKOM BRODU</w:t>
      </w:r>
      <w:r>
        <w:t xml:space="preserve">  </w:t>
      </w:r>
    </w:p>
    <w:p w:rsidRDefault="00C92766" w:rsidR="00C92766">
      <w:r>
        <w:t>Trg pobjede 13</w:t>
      </w:r>
    </w:p>
    <w:p w:rsidRDefault="00C92766" w:rsidR="00281F5A">
      <w:r>
        <w:t xml:space="preserve">35000 Slavonski Brod                     </w:t>
      </w:r>
      <w:r w:rsidR="00915ED5">
        <w:t xml:space="preserve">                                         Broj: St-</w:t>
      </w:r>
      <w:r w:rsidR="00960F25">
        <w:t>60/2011-330</w:t>
      </w:r>
    </w:p>
    <w:p w:rsidRDefault="00915ED5" w:rsidR="00915ED5"/>
    <w:p w:rsidRDefault="00C51DF9" w:rsidP="00C51DF9" w:rsidR="00915ED5" w:rsidRPr="006228DD">
      <w:pPr>
        <w:jc w:val="center"/>
      </w:pPr>
      <w:r w:rsidRPr="006228DD">
        <w:t>R E P U B L I K A     H R V A T S K A</w:t>
      </w:r>
    </w:p>
    <w:p w:rsidRDefault="00915ED5" w:rsidP="00EB2BFA" w:rsidR="00601BAF" w:rsidRPr="006228DD">
      <w:pPr>
        <w:jc w:val="center"/>
      </w:pPr>
      <w:r w:rsidRPr="006228DD">
        <w:t>R J E Š E N J E</w:t>
      </w:r>
    </w:p>
    <w:p w:rsidRDefault="00601BAF" w:rsidR="00601BAF"/>
    <w:p w:rsidRDefault="00915ED5" w:rsidP="0005159F" w:rsidR="00960F25">
      <w:pPr>
        <w:jc w:val="both"/>
      </w:pPr>
      <w:r>
        <w:tab/>
        <w:t xml:space="preserve">TRGOVAČKI SUD U </w:t>
      </w:r>
      <w:r w:rsidR="007C79B0">
        <w:t xml:space="preserve">OSIJEKU STALNA SLUŽBA </w:t>
      </w:r>
      <w:r w:rsidR="00960F25">
        <w:t>U SLAVONSKOM BRODU</w:t>
      </w:r>
      <w:r>
        <w:t xml:space="preserve">, po stečajnom sucu Vesni Vukelić, u postupku stečaja nad dužnikom </w:t>
      </w:r>
      <w:r w:rsidR="008D57A0">
        <w:t>KLAS d.d,u stečaju Nova Gradiška</w:t>
      </w:r>
      <w:r w:rsidR="007F4D3F">
        <w:t>,</w:t>
      </w:r>
      <w:r>
        <w:t xml:space="preserve"> </w:t>
      </w:r>
      <w:r w:rsidR="00960F25">
        <w:t>povodom prodaje imovine stečajnog dužnika uz odgovarajuću primjenu propisa o ovrsi, dana 28.veljače 2017.</w:t>
      </w:r>
    </w:p>
    <w:p w:rsidRDefault="009663CA" w:rsidR="009663CA"/>
    <w:p w:rsidRDefault="009663CA" w:rsidP="004519BF" w:rsidR="001A5887" w:rsidRPr="006228DD">
      <w:pPr>
        <w:jc w:val="center"/>
      </w:pPr>
      <w:r w:rsidRPr="006228DD">
        <w:t>r i j e š i o    j e</w:t>
      </w:r>
    </w:p>
    <w:p w:rsidRDefault="00281F5A" w:rsidP="004519BF" w:rsidR="00281F5A">
      <w:pPr>
        <w:jc w:val="center"/>
      </w:pPr>
    </w:p>
    <w:p w:rsidRDefault="0026261D" w:rsidR="0026261D"/>
    <w:p w:rsidRDefault="009663CA" w:rsidP="00C665AA" w:rsidR="00960F25">
      <w:pPr>
        <w:jc w:val="both"/>
      </w:pPr>
      <w:r>
        <w:tab/>
      </w:r>
      <w:r w:rsidRPr="007C79B0">
        <w:rPr>
          <w:b/>
        </w:rPr>
        <w:t xml:space="preserve">I </w:t>
      </w:r>
      <w:r w:rsidR="0041286C" w:rsidRPr="007C79B0">
        <w:rPr>
          <w:b/>
        </w:rPr>
        <w:t>–</w:t>
      </w:r>
      <w:r w:rsidR="0041286C">
        <w:t xml:space="preserve"> </w:t>
      </w:r>
      <w:r w:rsidR="00960F25">
        <w:t xml:space="preserve">Na nekretnini označenoj sa kč.br. 2244/3, upisana u zk.ul. 830 k.o Štivanica, dosuđena kupcu </w:t>
      </w:r>
      <w:r w:rsidR="008D57A0" w:rsidRPr="00960F25">
        <w:t>SLAVONIJA SLAD d.o.o Nova Gradiška, Bedem bb, OIB  91533328340</w:t>
      </w:r>
      <w:r w:rsidR="009909E9" w:rsidRPr="00960F25">
        <w:t>,</w:t>
      </w:r>
      <w:r w:rsidR="001C321B" w:rsidRPr="00960F25">
        <w:t xml:space="preserve"> </w:t>
      </w:r>
      <w:r w:rsidR="00960F25">
        <w:t>temeljem pravomoćnog rješenja ovog suda posl.br.St-60/2011-322 od 17.siječnja 2017.,</w:t>
      </w:r>
    </w:p>
    <w:p w:rsidRDefault="00960F25" w:rsidP="00C665AA" w:rsidR="006228DD">
      <w:pPr>
        <w:jc w:val="both"/>
      </w:pPr>
      <w:r>
        <w:tab/>
        <w:t>određuje se</w:t>
      </w:r>
      <w:r w:rsidR="006228DD">
        <w:t>:</w:t>
      </w:r>
    </w:p>
    <w:p w:rsidRDefault="00960F25" w:rsidP="00C665AA" w:rsidR="006228DD">
      <w:pPr>
        <w:jc w:val="both"/>
      </w:pPr>
      <w:r>
        <w:t xml:space="preserve"> u zemljišnim knjigama brisanje </w:t>
      </w:r>
      <w:r w:rsidR="006228DD">
        <w:t xml:space="preserve">zabilježbe otvaranja stečajnog postupka pod br. Z-3753/10 od 29.10.2010., te </w:t>
      </w:r>
    </w:p>
    <w:p w:rsidRDefault="006228DD" w:rsidP="00C665AA" w:rsidR="00960F25">
      <w:pPr>
        <w:jc w:val="both"/>
      </w:pPr>
      <w:r>
        <w:t>zabilježbe rješenja o prodaji nekretnina stečajnog dužnika br. Z-4778/2016 od 21.4.2016.</w:t>
      </w:r>
    </w:p>
    <w:p w:rsidRDefault="006228DD" w:rsidP="00C665AA" w:rsidR="006228DD">
      <w:pPr>
        <w:jc w:val="both"/>
      </w:pPr>
    </w:p>
    <w:p w:rsidRDefault="006228DD" w:rsidP="00C665AA" w:rsidR="006228DD">
      <w:pPr>
        <w:jc w:val="both"/>
      </w:pPr>
      <w:r>
        <w:tab/>
      </w:r>
      <w:r w:rsidRPr="006228DD">
        <w:rPr>
          <w:b/>
        </w:rPr>
        <w:t>II –</w:t>
      </w:r>
      <w:r>
        <w:t xml:space="preserve"> Na nekretninama označenim sa kč.br.2736/2 i kč.br 2736/4, upisane u zk.ul. 4485 k.o Nova Gradiška određuje se:</w:t>
      </w:r>
    </w:p>
    <w:p w:rsidRDefault="006228DD" w:rsidP="00C665AA" w:rsidR="006228DD" w:rsidRPr="00960F25">
      <w:pPr>
        <w:jc w:val="both"/>
      </w:pPr>
      <w:r>
        <w:t>u zemljišnim knjigama brisanje zabilježbe rješenja o prodaji nekretnina stečajnog dužnika br. Z-4778/2016 od 21.4.2016.</w:t>
      </w:r>
    </w:p>
    <w:p w:rsidRDefault="00960F25" w:rsidP="00C665AA" w:rsidR="00960F25">
      <w:pPr>
        <w:jc w:val="both"/>
      </w:pPr>
    </w:p>
    <w:p w:rsidRDefault="00960F25" w:rsidP="00C665AA" w:rsidR="00960F25">
      <w:pPr>
        <w:jc w:val="both"/>
      </w:pPr>
    </w:p>
    <w:p w:rsidRDefault="009663CA" w:rsidP="009663CA" w:rsidR="00A40A09" w:rsidRPr="006228DD">
      <w:pPr>
        <w:jc w:val="center"/>
      </w:pPr>
      <w:r w:rsidRPr="006228DD">
        <w:t>Obrazloženje</w:t>
      </w:r>
    </w:p>
    <w:p w:rsidRDefault="00E811AD" w:rsidP="009663CA" w:rsidR="00E811AD">
      <w:pPr>
        <w:jc w:val="center"/>
        <w:rPr>
          <w:b/>
        </w:rPr>
      </w:pPr>
    </w:p>
    <w:p w:rsidRDefault="00E0278A" w:rsidP="00E811AD" w:rsidR="00E0278A" w:rsidRPr="009663CA">
      <w:pPr>
        <w:jc w:val="both"/>
        <w:rPr>
          <w:b/>
        </w:rPr>
      </w:pPr>
    </w:p>
    <w:p w:rsidRDefault="0005234C" w:rsidP="00E811AD" w:rsidR="00FE3659">
      <w:pPr>
        <w:jc w:val="both"/>
      </w:pPr>
      <w:r>
        <w:tab/>
        <w:t>Rješenjem stečajnog suca ovog suda br. St-60/2011-</w:t>
      </w:r>
      <w:r w:rsidR="00FE3659">
        <w:t xml:space="preserve">322 od 17.siječnja 2017. razlučnom vjerovniku kao kupcu SLAVOSNIJA SLAD d.o.o Nova Gradiška dosuđene su nekretnine navedene u izreci, te je istim rješenjem u skladu s odredbom čl. </w:t>
      </w:r>
      <w:r w:rsidR="00DD63CD">
        <w:t xml:space="preserve"> 101 st. 1 Ovršnog zakona </w:t>
      </w:r>
      <w:r w:rsidR="00FE3659">
        <w:t>određe</w:t>
      </w:r>
      <w:r w:rsidR="00DD63CD">
        <w:t xml:space="preserve">no </w:t>
      </w:r>
      <w:r w:rsidR="00FE3659">
        <w:t xml:space="preserve">brisanje </w:t>
      </w:r>
      <w:r w:rsidR="00DD63CD">
        <w:t>prava i t</w:t>
      </w:r>
      <w:r w:rsidR="00C75AD9">
        <w:t>ereta na nekretninama koji prestaju njihovom</w:t>
      </w:r>
      <w:r w:rsidR="00DD63CD">
        <w:t xml:space="preserve"> prodajom.</w:t>
      </w:r>
    </w:p>
    <w:p w:rsidRDefault="00DD63CD" w:rsidP="00E811AD" w:rsidR="00DD63CD">
      <w:pPr>
        <w:jc w:val="both"/>
      </w:pPr>
    </w:p>
    <w:p w:rsidRDefault="00DD63CD" w:rsidP="00E811AD" w:rsidR="00DD63CD">
      <w:pPr>
        <w:jc w:val="both"/>
      </w:pPr>
    </w:p>
    <w:p w:rsidRDefault="00DD63CD" w:rsidP="00E811AD" w:rsidR="00DD63CD">
      <w:pPr>
        <w:jc w:val="both"/>
      </w:pPr>
    </w:p>
    <w:p w:rsidRDefault="00DD63CD" w:rsidP="00E811AD" w:rsidR="00DD63CD">
      <w:pPr>
        <w:jc w:val="both"/>
      </w:pPr>
    </w:p>
    <w:p w:rsidRDefault="00DD63CD" w:rsidP="00E811AD" w:rsidR="00DD63CD">
      <w:pPr>
        <w:jc w:val="both"/>
      </w:pPr>
    </w:p>
    <w:p w:rsidRDefault="00DD63CD" w:rsidP="00E811AD" w:rsidR="00FE3659">
      <w:pPr>
        <w:jc w:val="both"/>
      </w:pPr>
      <w:r>
        <w:tab/>
        <w:t>Nakon što su navedene nekretnine prenesene u vlasništvo kupcu i brisana  prava i tereti određeni rješenjem o dosudi, kupac SLAVONIJA SLAD d.o.o Nova Gradiška, podneskom od 27.veljače 2017. predložio je sudu donijeti rješenje o brisanju preostalih zabilježbi kojima je na prodanim nekretninama uknjižena zabilježba rješenja o prodaji i dopunsko rješenje o otvaranju stečajnog postupka pod br. Z-3753/10 i</w:t>
      </w:r>
      <w:r w:rsidRPr="00DD63CD">
        <w:t xml:space="preserve"> </w:t>
      </w:r>
      <w:r>
        <w:t xml:space="preserve">Z-4778/2016 budući je sud prilikom donošenja rješenja o dosudi propustio odrediti njihovo brisanje. </w:t>
      </w:r>
    </w:p>
    <w:p w:rsidRDefault="00DD63CD" w:rsidP="00DD63CD" w:rsidR="00E811AD">
      <w:pPr>
        <w:jc w:val="both"/>
      </w:pPr>
      <w:r>
        <w:tab/>
        <w:t xml:space="preserve">Nakon izvršenog uvida u priložene zk.izvatke za prodane nekretnine, utvrđeno je da je sud prilikom donošenja rješenja o dosudi propustio odrediti da se u zemljišnoj knjizi brišu </w:t>
      </w:r>
      <w:r w:rsidR="00C75AD9">
        <w:t xml:space="preserve">i </w:t>
      </w:r>
      <w:r>
        <w:t xml:space="preserve">navedene zabilježbe, </w:t>
      </w:r>
      <w:r w:rsidR="00C75AD9">
        <w:t>pa</w:t>
      </w:r>
      <w:r>
        <w:t xml:space="preserve"> je prihvatio prijedlog kupca, te odlučio kao u izreci rješenja na temelju odredbe čl. 119 Ovršnog zakona (NN br. 57/96, 29/99, 42/00, 173/03, 194/03, 151/04, 88/05, 67/08).</w:t>
      </w:r>
    </w:p>
    <w:p w:rsidRDefault="00E811AD" w:rsidP="00561A06" w:rsidR="00E811AD">
      <w:pPr>
        <w:ind w:firstLine="708"/>
        <w:jc w:val="both"/>
      </w:pPr>
    </w:p>
    <w:p w:rsidRDefault="00C76B9B" w:rsidP="00D2199D" w:rsidR="003038AD">
      <w:pPr>
        <w:jc w:val="both"/>
      </w:pPr>
      <w:r>
        <w:tab/>
      </w:r>
      <w:r>
        <w:tab/>
      </w:r>
      <w:r w:rsidR="003038AD">
        <w:tab/>
      </w:r>
    </w:p>
    <w:p w:rsidRDefault="00CD4033" w:rsidR="00CD4033">
      <w:r>
        <w:tab/>
      </w:r>
      <w:r w:rsidR="00107729">
        <w:t xml:space="preserve">          </w:t>
      </w:r>
      <w:r w:rsidR="00F11198">
        <w:tab/>
      </w:r>
      <w:r w:rsidR="00F11198">
        <w:tab/>
      </w:r>
      <w:r w:rsidR="00107729">
        <w:t xml:space="preserve"> </w:t>
      </w:r>
      <w:r>
        <w:t xml:space="preserve">U Slav.Brodu, </w:t>
      </w:r>
      <w:r w:rsidR="00FE3659">
        <w:t>28.veljače 2017.</w:t>
      </w:r>
    </w:p>
    <w:p w:rsidRDefault="00CD4033" w:rsidR="00CD4033">
      <w:r>
        <w:t xml:space="preserve">                                                                                           </w:t>
      </w:r>
      <w:r w:rsidR="00952791">
        <w:tab/>
      </w:r>
      <w:r>
        <w:t xml:space="preserve"> </w:t>
      </w:r>
      <w:r w:rsidR="00952791">
        <w:tab/>
      </w:r>
      <w:r>
        <w:t>STEČAJNI SUDAC:</w:t>
      </w:r>
    </w:p>
    <w:p w:rsidRDefault="00CD4033" w:rsidR="00CD4033"/>
    <w:p w:rsidRDefault="00CD4033" w:rsidR="00D0797F">
      <w:r>
        <w:t xml:space="preserve">                                                                                           </w:t>
      </w:r>
      <w:r w:rsidR="00952791">
        <w:tab/>
      </w:r>
      <w:r w:rsidR="00952791">
        <w:tab/>
      </w:r>
      <w:r>
        <w:t>Vesna Vukelić v.r.</w:t>
      </w:r>
    </w:p>
    <w:p w:rsidRDefault="00E811AD" w:rsidR="00E811AD"/>
    <w:p w:rsidRDefault="00E811AD" w:rsidR="00E811A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</w:t>
      </w:r>
    </w:p>
    <w:p w:rsidRDefault="00E811AD" w:rsidR="00E811A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ovlašteni službenik:</w:t>
      </w:r>
    </w:p>
    <w:p w:rsidRDefault="00E811AD" w:rsidR="00E811AD"/>
    <w:p w:rsidRDefault="00E811AD" w:rsidR="00E811A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Anica Ižaković</w:t>
      </w:r>
    </w:p>
    <w:p w:rsidRDefault="00DB5A43" w:rsidR="00DB5A43" w:rsidRPr="00DB5A43">
      <w:pPr>
        <w:rPr>
          <w:b/>
          <w:sz w:val="20"/>
          <w:szCs w:val="20"/>
        </w:rPr>
      </w:pPr>
      <w:r w:rsidRPr="00DB5A43">
        <w:rPr>
          <w:b/>
          <w:sz w:val="20"/>
          <w:szCs w:val="20"/>
        </w:rPr>
        <w:t>NAPUTAK O PRAVNOM LIJEKU:</w:t>
      </w:r>
    </w:p>
    <w:p w:rsidRDefault="00DB5A43" w:rsidR="00DB5A43" w:rsidRPr="00DB5A43">
      <w:pPr>
        <w:rPr>
          <w:sz w:val="20"/>
          <w:szCs w:val="20"/>
        </w:rPr>
      </w:pPr>
      <w:r w:rsidRPr="00DB5A43">
        <w:rPr>
          <w:sz w:val="20"/>
          <w:szCs w:val="20"/>
        </w:rPr>
        <w:t>Protiv ovog rješenja može se izjaviti žalba u roku od 8 dana od dostave</w:t>
      </w:r>
    </w:p>
    <w:p w:rsidRDefault="00DB5A43" w:rsidR="00DB5A43" w:rsidRPr="00DB5A43">
      <w:pPr>
        <w:rPr>
          <w:sz w:val="20"/>
          <w:szCs w:val="20"/>
        </w:rPr>
      </w:pPr>
      <w:r w:rsidRPr="00DB5A43">
        <w:rPr>
          <w:sz w:val="20"/>
          <w:szCs w:val="20"/>
        </w:rPr>
        <w:t xml:space="preserve">rješenja, a dostava se smatra obavljenom istekom osmog dana od dana </w:t>
      </w:r>
    </w:p>
    <w:p w:rsidRDefault="00DB5A43" w:rsidR="00DB5A43" w:rsidRPr="00DB5A43">
      <w:pPr>
        <w:rPr>
          <w:sz w:val="20"/>
          <w:szCs w:val="20"/>
        </w:rPr>
      </w:pPr>
      <w:r w:rsidRPr="00DB5A43">
        <w:rPr>
          <w:sz w:val="20"/>
          <w:szCs w:val="20"/>
        </w:rPr>
        <w:t xml:space="preserve">objave pismena  na mrežnoj stanici e-Oglasna ploča suda. Žalba se </w:t>
      </w:r>
    </w:p>
    <w:p w:rsidRDefault="00DB5A43" w:rsidR="00DB5A43" w:rsidRPr="00DB5A43">
      <w:pPr>
        <w:rPr>
          <w:sz w:val="20"/>
          <w:szCs w:val="20"/>
        </w:rPr>
      </w:pPr>
      <w:r w:rsidRPr="00DB5A43">
        <w:rPr>
          <w:sz w:val="20"/>
          <w:szCs w:val="20"/>
        </w:rPr>
        <w:t>podnosi ovom sudu, a o žalbi odlučuje Visoki trgovački sud RH.</w:t>
      </w:r>
    </w:p>
    <w:p w:rsidRDefault="00D0797F" w:rsidR="00D0797F"/>
    <w:p w:rsidRDefault="00DD63CD" w:rsidR="0061332D">
      <w:r>
        <w:t>Dostaviti putem mrežne stanice e-Oglasna ploča suda</w:t>
      </w:r>
    </w:p>
    <w:p w:rsidRDefault="00761F0C" w:rsidP="00761F0C" w:rsidR="00761F0C">
      <w:pPr>
        <w:numPr>
          <w:ilvl w:val="0"/>
          <w:numId w:val="2"/>
        </w:numPr>
      </w:pPr>
      <w:r>
        <w:t>steč.upravitelj</w:t>
      </w:r>
    </w:p>
    <w:p w:rsidRDefault="00DD63CD" w:rsidP="00761F0C" w:rsidR="00DD63CD">
      <w:pPr>
        <w:numPr>
          <w:ilvl w:val="0"/>
          <w:numId w:val="2"/>
        </w:numPr>
      </w:pPr>
      <w:r>
        <w:t>Slavonija slad</w:t>
      </w:r>
    </w:p>
    <w:p w:rsidRDefault="007175AA" w:rsidP="007175AA" w:rsidR="007175AA">
      <w:pPr>
        <w:ind w:left="900"/>
      </w:pPr>
    </w:p>
    <w:p w:rsidRDefault="007175AA" w:rsidP="007175AA" w:rsidR="006A108D">
      <w:r>
        <w:t xml:space="preserve">po pravomoćnosti zk.odjelu Općinskog </w:t>
      </w:r>
      <w:r w:rsidR="00901C64">
        <w:t xml:space="preserve"> </w:t>
      </w:r>
      <w:r>
        <w:t>suda</w:t>
      </w:r>
      <w:r w:rsidR="006A108D">
        <w:t xml:space="preserve"> </w:t>
      </w:r>
      <w:r>
        <w:t xml:space="preserve">u </w:t>
      </w:r>
      <w:r w:rsidR="00DD63CD">
        <w:t xml:space="preserve">Sl.Brodu Stalna služba u </w:t>
      </w:r>
      <w:r w:rsidR="00761F0C">
        <w:t>Novoj Gradišci</w:t>
      </w:r>
    </w:p>
    <w:p w:rsidRDefault="00E81BBF" w:rsidR="00E81BBF"/>
    <w:sectPr w:rsidR="00E81BB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B8605C"/>
    <w:multiLevelType w:val="hybridMultilevel"/>
    <w:tmpl w:val="138EAAF2"/>
    <w:lvl w:tplc="7786DFE0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24BF59D9"/>
    <w:multiLevelType w:val="hybridMultilevel"/>
    <w:tmpl w:val="5DC844A2"/>
    <w:lvl w:tplc="BB30944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C9F08D1"/>
    <w:multiLevelType w:val="hybridMultilevel"/>
    <w:tmpl w:val="6BCCFE42"/>
    <w:lvl w:tplc="ABB274F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24F0C24"/>
    <w:multiLevelType w:val="hybridMultilevel"/>
    <w:tmpl w:val="F8D484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2B67731"/>
    <w:multiLevelType w:val="hybridMultilevel"/>
    <w:tmpl w:val="C9FC819C"/>
    <w:lvl w:tplc="018254BA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1DD570E"/>
    <w:multiLevelType w:val="hybridMultilevel"/>
    <w:tmpl w:val="A22858F6"/>
    <w:lvl w:tplc="041A000F" w:ilvl="0">
      <w:start w:val="1"/>
      <w:numFmt w:val="decimal"/>
      <w:lvlText w:val="%1."/>
      <w:lvlJc w:val="left"/>
      <w:pPr>
        <w:tabs>
          <w:tab w:pos="1353" w:val="num"/>
        </w:tabs>
        <w:ind w:hanging="360" w:left="1353"/>
      </w:pPr>
      <w:rPr>
        <w:rFonts w:hint="default"/>
      </w:rPr>
    </w:lvl>
    <w:lvl w:tplc="405EE6A4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2950751"/>
    <w:multiLevelType w:val="hybridMultilevel"/>
    <w:tmpl w:val="3F7CD418"/>
    <w:lvl w:tplc="34C4BC72" w:ilvl="0">
      <w:start w:val="1"/>
      <w:numFmt w:val="decimal"/>
      <w:lvlText w:val="%1."/>
      <w:lvlJc w:val="left"/>
      <w:pPr>
        <w:tabs>
          <w:tab w:pos="1070" w:val="num"/>
        </w:tabs>
        <w:ind w:hanging="360" w:left="107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790" w:val="num"/>
        </w:tabs>
        <w:ind w:hanging="360" w:left="1790"/>
      </w:pPr>
    </w:lvl>
    <w:lvl w:tentative="true" w:tplc="041A001B" w:ilvl="2">
      <w:start w:val="1"/>
      <w:numFmt w:val="lowerRoman"/>
      <w:lvlText w:val="%3."/>
      <w:lvlJc w:val="right"/>
      <w:pPr>
        <w:tabs>
          <w:tab w:pos="2510" w:val="num"/>
        </w:tabs>
        <w:ind w:hanging="180" w:left="2510"/>
      </w:pPr>
    </w:lvl>
    <w:lvl w:tentative="true" w:tplc="041A000F" w:ilvl="3">
      <w:start w:val="1"/>
      <w:numFmt w:val="decimal"/>
      <w:lvlText w:val="%4."/>
      <w:lvlJc w:val="left"/>
      <w:pPr>
        <w:tabs>
          <w:tab w:pos="3230" w:val="num"/>
        </w:tabs>
        <w:ind w:hanging="360" w:left="3230"/>
      </w:pPr>
    </w:lvl>
    <w:lvl w:tentative="true" w:tplc="041A0019" w:ilvl="4">
      <w:start w:val="1"/>
      <w:numFmt w:val="lowerLetter"/>
      <w:lvlText w:val="%5."/>
      <w:lvlJc w:val="left"/>
      <w:pPr>
        <w:tabs>
          <w:tab w:pos="3950" w:val="num"/>
        </w:tabs>
        <w:ind w:hanging="360" w:left="3950"/>
      </w:pPr>
    </w:lvl>
    <w:lvl w:tentative="true" w:tplc="041A001B" w:ilvl="5">
      <w:start w:val="1"/>
      <w:numFmt w:val="lowerRoman"/>
      <w:lvlText w:val="%6."/>
      <w:lvlJc w:val="right"/>
      <w:pPr>
        <w:tabs>
          <w:tab w:pos="4670" w:val="num"/>
        </w:tabs>
        <w:ind w:hanging="180" w:left="4670"/>
      </w:pPr>
    </w:lvl>
    <w:lvl w:tentative="true" w:tplc="041A000F" w:ilvl="6">
      <w:start w:val="1"/>
      <w:numFmt w:val="decimal"/>
      <w:lvlText w:val="%7."/>
      <w:lvlJc w:val="left"/>
      <w:pPr>
        <w:tabs>
          <w:tab w:pos="5390" w:val="num"/>
        </w:tabs>
        <w:ind w:hanging="360" w:left="5390"/>
      </w:pPr>
    </w:lvl>
    <w:lvl w:tentative="true" w:tplc="041A0019" w:ilvl="7">
      <w:start w:val="1"/>
      <w:numFmt w:val="lowerLetter"/>
      <w:lvlText w:val="%8."/>
      <w:lvlJc w:val="left"/>
      <w:pPr>
        <w:tabs>
          <w:tab w:pos="6110" w:val="num"/>
        </w:tabs>
        <w:ind w:hanging="360" w:left="6110"/>
      </w:pPr>
    </w:lvl>
    <w:lvl w:tentative="true" w:tplc="041A001B" w:ilvl="8">
      <w:start w:val="1"/>
      <w:numFmt w:val="lowerRoman"/>
      <w:lvlText w:val="%9."/>
      <w:lvlJc w:val="right"/>
      <w:pPr>
        <w:tabs>
          <w:tab w:pos="6830" w:val="num"/>
        </w:tabs>
        <w:ind w:hanging="180" w:left="683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6"/>
  </w:num>
  <w:num w:numId="5">
    <w:abstractNumId w:val="1"/>
  </w:num>
  <w:num w:numId="6">
    <w:abstractNumId w:val="4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ED5"/>
    <w:rsid w:val="00000616"/>
    <w:rsid w:val="000153E6"/>
    <w:rsid w:val="0005159F"/>
    <w:rsid w:val="0005234C"/>
    <w:rsid w:val="00053B41"/>
    <w:rsid w:val="00056E80"/>
    <w:rsid w:val="00080C37"/>
    <w:rsid w:val="00081007"/>
    <w:rsid w:val="000B0425"/>
    <w:rsid w:val="000B3F15"/>
    <w:rsid w:val="000B5754"/>
    <w:rsid w:val="000D3F46"/>
    <w:rsid w:val="000F3D1B"/>
    <w:rsid w:val="000F7F8D"/>
    <w:rsid w:val="00107729"/>
    <w:rsid w:val="00113584"/>
    <w:rsid w:val="00113CB4"/>
    <w:rsid w:val="00124351"/>
    <w:rsid w:val="001244AA"/>
    <w:rsid w:val="00137035"/>
    <w:rsid w:val="0015231E"/>
    <w:rsid w:val="0015265C"/>
    <w:rsid w:val="0016200D"/>
    <w:rsid w:val="00166DF4"/>
    <w:rsid w:val="0018426B"/>
    <w:rsid w:val="001971D5"/>
    <w:rsid w:val="001A5887"/>
    <w:rsid w:val="001B1E38"/>
    <w:rsid w:val="001B5959"/>
    <w:rsid w:val="001C321B"/>
    <w:rsid w:val="001C7CE4"/>
    <w:rsid w:val="001D05D4"/>
    <w:rsid w:val="001D5B06"/>
    <w:rsid w:val="001D70CA"/>
    <w:rsid w:val="002117EA"/>
    <w:rsid w:val="0021314B"/>
    <w:rsid w:val="00251011"/>
    <w:rsid w:val="00251A81"/>
    <w:rsid w:val="00252946"/>
    <w:rsid w:val="00253D21"/>
    <w:rsid w:val="0026261D"/>
    <w:rsid w:val="0027549E"/>
    <w:rsid w:val="002768A8"/>
    <w:rsid w:val="00281F5A"/>
    <w:rsid w:val="0029168B"/>
    <w:rsid w:val="00295E62"/>
    <w:rsid w:val="002A6C99"/>
    <w:rsid w:val="002B06AF"/>
    <w:rsid w:val="002D5ACD"/>
    <w:rsid w:val="002F304C"/>
    <w:rsid w:val="002F32BC"/>
    <w:rsid w:val="002F6749"/>
    <w:rsid w:val="003031E2"/>
    <w:rsid w:val="003038AD"/>
    <w:rsid w:val="00304BDC"/>
    <w:rsid w:val="00305D14"/>
    <w:rsid w:val="0032412D"/>
    <w:rsid w:val="003244DF"/>
    <w:rsid w:val="003630B2"/>
    <w:rsid w:val="00365108"/>
    <w:rsid w:val="00376EE0"/>
    <w:rsid w:val="003815A8"/>
    <w:rsid w:val="00394BD4"/>
    <w:rsid w:val="003A1DD6"/>
    <w:rsid w:val="003B2E17"/>
    <w:rsid w:val="003C7803"/>
    <w:rsid w:val="003D5EA6"/>
    <w:rsid w:val="003F2B61"/>
    <w:rsid w:val="00411F59"/>
    <w:rsid w:val="0041286C"/>
    <w:rsid w:val="004174CE"/>
    <w:rsid w:val="004353A4"/>
    <w:rsid w:val="004445B1"/>
    <w:rsid w:val="00444CB3"/>
    <w:rsid w:val="004519BF"/>
    <w:rsid w:val="00460E60"/>
    <w:rsid w:val="004624E6"/>
    <w:rsid w:val="00463E37"/>
    <w:rsid w:val="0047173C"/>
    <w:rsid w:val="004A46A5"/>
    <w:rsid w:val="004A6B49"/>
    <w:rsid w:val="004D58F4"/>
    <w:rsid w:val="004D794A"/>
    <w:rsid w:val="0050338E"/>
    <w:rsid w:val="00503DE7"/>
    <w:rsid w:val="00506DD9"/>
    <w:rsid w:val="00514478"/>
    <w:rsid w:val="00536FED"/>
    <w:rsid w:val="0054742D"/>
    <w:rsid w:val="00555D5A"/>
    <w:rsid w:val="00561A06"/>
    <w:rsid w:val="00561E6D"/>
    <w:rsid w:val="00562D17"/>
    <w:rsid w:val="0056577A"/>
    <w:rsid w:val="00566D07"/>
    <w:rsid w:val="005700DB"/>
    <w:rsid w:val="0057757A"/>
    <w:rsid w:val="005858A5"/>
    <w:rsid w:val="005B0B11"/>
    <w:rsid w:val="005B2FD8"/>
    <w:rsid w:val="005C0067"/>
    <w:rsid w:val="005C714F"/>
    <w:rsid w:val="005D1040"/>
    <w:rsid w:val="005D663C"/>
    <w:rsid w:val="005D67E3"/>
    <w:rsid w:val="005F06F3"/>
    <w:rsid w:val="005F0992"/>
    <w:rsid w:val="00601BAF"/>
    <w:rsid w:val="00610A79"/>
    <w:rsid w:val="00611B5E"/>
    <w:rsid w:val="0061332D"/>
    <w:rsid w:val="006224D3"/>
    <w:rsid w:val="006228DD"/>
    <w:rsid w:val="00630E6A"/>
    <w:rsid w:val="00640200"/>
    <w:rsid w:val="00640DAA"/>
    <w:rsid w:val="0065258C"/>
    <w:rsid w:val="00665863"/>
    <w:rsid w:val="00676009"/>
    <w:rsid w:val="0069139C"/>
    <w:rsid w:val="006918D5"/>
    <w:rsid w:val="006A108D"/>
    <w:rsid w:val="006A1317"/>
    <w:rsid w:val="006B11A6"/>
    <w:rsid w:val="006B6918"/>
    <w:rsid w:val="006C5303"/>
    <w:rsid w:val="006C57C1"/>
    <w:rsid w:val="0070349C"/>
    <w:rsid w:val="007175AA"/>
    <w:rsid w:val="00741C0E"/>
    <w:rsid w:val="00761F0C"/>
    <w:rsid w:val="007661FE"/>
    <w:rsid w:val="00775255"/>
    <w:rsid w:val="00791F91"/>
    <w:rsid w:val="007B2E38"/>
    <w:rsid w:val="007C79B0"/>
    <w:rsid w:val="007D3075"/>
    <w:rsid w:val="007D43CE"/>
    <w:rsid w:val="007D4B49"/>
    <w:rsid w:val="007D64CF"/>
    <w:rsid w:val="007E318E"/>
    <w:rsid w:val="007E6B44"/>
    <w:rsid w:val="007F4D3F"/>
    <w:rsid w:val="007F6010"/>
    <w:rsid w:val="00806E7A"/>
    <w:rsid w:val="0082331E"/>
    <w:rsid w:val="00827207"/>
    <w:rsid w:val="008608D3"/>
    <w:rsid w:val="00864470"/>
    <w:rsid w:val="00867BA2"/>
    <w:rsid w:val="00876D09"/>
    <w:rsid w:val="00877CF7"/>
    <w:rsid w:val="008B204F"/>
    <w:rsid w:val="008B6899"/>
    <w:rsid w:val="008D57A0"/>
    <w:rsid w:val="008F7D9D"/>
    <w:rsid w:val="00901BE8"/>
    <w:rsid w:val="00901C64"/>
    <w:rsid w:val="00905601"/>
    <w:rsid w:val="00915ED5"/>
    <w:rsid w:val="00937E79"/>
    <w:rsid w:val="00943560"/>
    <w:rsid w:val="00950126"/>
    <w:rsid w:val="00952791"/>
    <w:rsid w:val="00960F25"/>
    <w:rsid w:val="009663CA"/>
    <w:rsid w:val="00982A0E"/>
    <w:rsid w:val="009909E9"/>
    <w:rsid w:val="009A012F"/>
    <w:rsid w:val="009A2A22"/>
    <w:rsid w:val="009C1A7E"/>
    <w:rsid w:val="009C36FF"/>
    <w:rsid w:val="009D0CFC"/>
    <w:rsid w:val="009E4C61"/>
    <w:rsid w:val="009F5B3F"/>
    <w:rsid w:val="00A0438A"/>
    <w:rsid w:val="00A074D5"/>
    <w:rsid w:val="00A07C13"/>
    <w:rsid w:val="00A25672"/>
    <w:rsid w:val="00A35252"/>
    <w:rsid w:val="00A40A09"/>
    <w:rsid w:val="00A52B8B"/>
    <w:rsid w:val="00A549DB"/>
    <w:rsid w:val="00A618FD"/>
    <w:rsid w:val="00A81C75"/>
    <w:rsid w:val="00A97AD4"/>
    <w:rsid w:val="00AA19ED"/>
    <w:rsid w:val="00AC1849"/>
    <w:rsid w:val="00AC267E"/>
    <w:rsid w:val="00AC3A5E"/>
    <w:rsid w:val="00AC523B"/>
    <w:rsid w:val="00AD1111"/>
    <w:rsid w:val="00AD7435"/>
    <w:rsid w:val="00AE3541"/>
    <w:rsid w:val="00AE5085"/>
    <w:rsid w:val="00B076EB"/>
    <w:rsid w:val="00B21128"/>
    <w:rsid w:val="00B26ADB"/>
    <w:rsid w:val="00B3693B"/>
    <w:rsid w:val="00B422B0"/>
    <w:rsid w:val="00B4504E"/>
    <w:rsid w:val="00B455C4"/>
    <w:rsid w:val="00B469D6"/>
    <w:rsid w:val="00B57298"/>
    <w:rsid w:val="00B7663B"/>
    <w:rsid w:val="00B808C0"/>
    <w:rsid w:val="00BB7B90"/>
    <w:rsid w:val="00BC2DE0"/>
    <w:rsid w:val="00BD5520"/>
    <w:rsid w:val="00BE3ECF"/>
    <w:rsid w:val="00BE4C92"/>
    <w:rsid w:val="00BF1B2A"/>
    <w:rsid w:val="00BF1CA4"/>
    <w:rsid w:val="00BF3CEA"/>
    <w:rsid w:val="00BF4808"/>
    <w:rsid w:val="00BF5F65"/>
    <w:rsid w:val="00BF7B41"/>
    <w:rsid w:val="00C1205F"/>
    <w:rsid w:val="00C22E3A"/>
    <w:rsid w:val="00C31C93"/>
    <w:rsid w:val="00C35BBD"/>
    <w:rsid w:val="00C51DF9"/>
    <w:rsid w:val="00C57885"/>
    <w:rsid w:val="00C57F29"/>
    <w:rsid w:val="00C665AA"/>
    <w:rsid w:val="00C741B5"/>
    <w:rsid w:val="00C75AD9"/>
    <w:rsid w:val="00C76B9B"/>
    <w:rsid w:val="00C837B2"/>
    <w:rsid w:val="00C85C1D"/>
    <w:rsid w:val="00C92766"/>
    <w:rsid w:val="00C97E1A"/>
    <w:rsid w:val="00CA2CBA"/>
    <w:rsid w:val="00CC12EC"/>
    <w:rsid w:val="00CC2F57"/>
    <w:rsid w:val="00CD3B32"/>
    <w:rsid w:val="00CD4033"/>
    <w:rsid w:val="00CD761F"/>
    <w:rsid w:val="00CE3166"/>
    <w:rsid w:val="00CE5B87"/>
    <w:rsid w:val="00CE6A04"/>
    <w:rsid w:val="00D055D5"/>
    <w:rsid w:val="00D0797F"/>
    <w:rsid w:val="00D10E00"/>
    <w:rsid w:val="00D12169"/>
    <w:rsid w:val="00D2199D"/>
    <w:rsid w:val="00D22AC0"/>
    <w:rsid w:val="00D46970"/>
    <w:rsid w:val="00D6064B"/>
    <w:rsid w:val="00D60FDE"/>
    <w:rsid w:val="00D940F5"/>
    <w:rsid w:val="00DA45A0"/>
    <w:rsid w:val="00DA6FBF"/>
    <w:rsid w:val="00DB1C48"/>
    <w:rsid w:val="00DB5A43"/>
    <w:rsid w:val="00DC78DF"/>
    <w:rsid w:val="00DD5722"/>
    <w:rsid w:val="00DD63CD"/>
    <w:rsid w:val="00DF2819"/>
    <w:rsid w:val="00E01ACC"/>
    <w:rsid w:val="00E0278A"/>
    <w:rsid w:val="00E36229"/>
    <w:rsid w:val="00E5084D"/>
    <w:rsid w:val="00E50918"/>
    <w:rsid w:val="00E65868"/>
    <w:rsid w:val="00E72C54"/>
    <w:rsid w:val="00E811AD"/>
    <w:rsid w:val="00E81BBF"/>
    <w:rsid w:val="00E85F6E"/>
    <w:rsid w:val="00E85FFB"/>
    <w:rsid w:val="00E976E0"/>
    <w:rsid w:val="00EA6556"/>
    <w:rsid w:val="00EB2BFA"/>
    <w:rsid w:val="00EB4BCF"/>
    <w:rsid w:val="00EC2CCB"/>
    <w:rsid w:val="00EC3D5D"/>
    <w:rsid w:val="00EC4481"/>
    <w:rsid w:val="00F11198"/>
    <w:rsid w:val="00F14A5C"/>
    <w:rsid w:val="00F17381"/>
    <w:rsid w:val="00F20174"/>
    <w:rsid w:val="00F43EBB"/>
    <w:rsid w:val="00F51B4B"/>
    <w:rsid w:val="00F94A4A"/>
    <w:rsid w:val="00FA4843"/>
    <w:rsid w:val="00FA5B4E"/>
    <w:rsid w:val="00FC403B"/>
    <w:rsid w:val="00FD58FC"/>
    <w:rsid w:val="00FE3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D40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6E7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06E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6E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6E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6E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D40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6E7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06E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6E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6E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6E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St-60/2011</izvorni_sadrzaj>
    <derivirana_varijabla naziv="DomainObject.Predmet.OznakaBroj_1">St-60/2011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I-III ,IV,V dio ,6,7,8,   9,10,11 - u ormaru (Tomo)
12,13,14,15 - u roč.   SPIS U KAL.16.1.</izvorni_sadrzaj>
    <derivirana_varijabla naziv="DomainObject.Predmet.PrimjedbaSuca_1">I-III ,IV,V dio ,6,7,8,   9,10,11 - u ormaru (Tomo)
12,13,14,15 - u roč.   SPIS U KAL.16.1.</derivirana_varijabla>
  </DomainObject.Predmet.PrimjedbaSuca>
  <DomainObject.Predmet.ProtustrankaFormated>
    <izvorni_sadrzaj>  Prehrambena industrija KLAS d. d. "u stečaju"</izvorni_sadrzaj>
    <derivirana_varijabla naziv="DomainObject.Predmet.ProtustrankaFormated_1">  Prehrambena industrija KLAS d. d. "u stečaju"</derivirana_varijabla>
  </DomainObject.Predmet.ProtustrankaFormated>
  <DomainObject.Predmet.ProtustrankaFormatedOIB>
    <izvorni_sadrzaj>  Prehrambena industrija KLAS d. d. "u stečaju", OIB 65742611374</izvorni_sadrzaj>
    <derivirana_varijabla naziv="DomainObject.Predmet.ProtustrankaFormatedOIB_1">  Prehrambena industrija KLAS d. d. "u stečaju", OIB 65742611374</derivirana_varijabla>
  </DomainObject.Predmet.ProtustrankaFormatedOIB>
  <DomainObject.Predmet.ProtustrankaFormatedWithAdress>
    <izvorni_sadrzaj> Prehrambena industrija KLAS d. d. "u stečaju", Urije/bb, 35400 Nova Gradiška</izvorni_sadrzaj>
    <derivirana_varijabla naziv="DomainObject.Predmet.ProtustrankaFormatedWithAdress_1"> Prehrambena industrija KLAS d. d. "u stečaju", Urije/bb, 35400 Nova Gradiška</derivirana_varijabla>
  </DomainObject.Predmet.ProtustrankaFormatedWithAdress>
  <DomainObject.Predmet.ProtustrankaFormatedWithAdressOIB>
    <izvorni_sadrzaj> Prehrambena industrija KLAS d. d. "u stečaju", OIB 65742611374, Urije/bb, 35400 Nova Gradiška</izvorni_sadrzaj>
    <derivirana_varijabla naziv="DomainObject.Predmet.ProtustrankaFormatedWithAdressOIB_1"> Prehrambena industrija KLAS d. d. "u stečaju", OIB 65742611374, Urije/bb, 35400 Nova Gradiška</derivirana_varijabla>
  </DomainObject.Predmet.ProtustrankaFormatedWithAdressOIB>
  <DomainObject.Predmet.ProtustrankaWithAdress>
    <izvorni_sadrzaj>Prehrambena industrija KLAS d. d. "u stečaju" Urije/bb, 35400 Nova Gradiška</izvorni_sadrzaj>
    <derivirana_varijabla naziv="DomainObject.Predmet.ProtustrankaWithAdress_1">Prehrambena industrija KLAS d. d. "u stečaju" Urije/bb, 35400 Nova Gradiška</derivirana_varijabla>
  </DomainObject.Predmet.ProtustrankaWithAdress>
  <DomainObject.Predmet.ProtustrankaWithAdressOIB>
    <izvorni_sadrzaj>Prehrambena industrija KLAS d. d. "u stečaju", OIB 65742611374, Urije/bb, 35400 Nova Gradiška</izvorni_sadrzaj>
    <derivirana_varijabla naziv="DomainObject.Predmet.ProtustrankaWithAdressOIB_1">Prehrambena industrija KLAS d. d. "u stečaju", OIB 65742611374, Urije/bb, 35400 Nova Gradiška</derivirana_varijabla>
  </DomainObject.Predmet.ProtustrankaWithAdressOIB>
  <DomainObject.Predmet.ProtustrankaNazivFormated>
    <izvorni_sadrzaj>Prehrambena industrija KLAS d. d. "u stečaju"</izvorni_sadrzaj>
    <derivirana_varijabla naziv="DomainObject.Predmet.ProtustrankaNazivFormated_1">Prehrambena industrija KLAS d. d. "u stečaju"</derivirana_varijabla>
  </DomainObject.Predmet.ProtustrankaNazivFormated>
  <DomainObject.Predmet.ProtustrankaNazivFormatedOIB>
    <izvorni_sadrzaj>Prehrambena industrija KLAS d. d. "u stečaju", OIB 65742611374</izvorni_sadrzaj>
    <derivirana_varijabla naziv="DomainObject.Predmet.ProtustrankaNazivFormatedOIB_1">Prehrambena industrija KLAS d. d. "u stečaju", OIB 65742611374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TOMISLAV KORBAR i dr. radnici</izvorni_sadrzaj>
    <derivirana_varijabla naziv="DomainObject.Predmet.StrankaFormated_1">  TOMISLAV KORBAR i dr. radnici</derivirana_varijabla>
  </DomainObject.Predmet.StrankaFormated>
  <DomainObject.Predmet.StrankaFormatedOIB>
    <izvorni_sadrzaj>  TOMISLAV KORBAR i dr. radnici</izvorni_sadrzaj>
    <derivirana_varijabla naziv="DomainObject.Predmet.StrankaFormatedOIB_1">  TOMISLAV KORBAR i dr. radnici</derivirana_varijabla>
  </DomainObject.Predmet.StrankaFormatedOIB>
  <DomainObject.Predmet.StrankaFormatedWithAdress>
    <izvorni_sadrzaj> TOMISLAV KORBAR i dr. radnici, </izvorni_sadrzaj>
    <derivirana_varijabla naziv="DomainObject.Predmet.StrankaFormatedWithAdress_1"> TOMISLAV KORBAR i dr. radnici, </derivirana_varijabla>
  </DomainObject.Predmet.StrankaFormatedWithAdress>
  <DomainObject.Predmet.StrankaFormatedWithAdressOIB>
    <izvorni_sadrzaj> TOMISLAV KORBAR i dr. radnici, </izvorni_sadrzaj>
    <derivirana_varijabla naziv="DomainObject.Predmet.StrankaFormatedWithAdressOIB_1"> TOMISLAV KORBAR i dr. radnici, </derivirana_varijabla>
  </DomainObject.Predmet.StrankaFormatedWithAdressOIB>
  <DomainObject.Predmet.StrankaWithAdress>
    <izvorni_sadrzaj>TOMISLAV KORBAR i dr. radnici </izvorni_sadrzaj>
    <derivirana_varijabla naziv="DomainObject.Predmet.StrankaWithAdress_1">TOMISLAV KORBAR i dr. radnici </derivirana_varijabla>
  </DomainObject.Predmet.StrankaWithAdress>
  <DomainObject.Predmet.StrankaWithAdressOIB>
    <izvorni_sadrzaj>TOMISLAV KORBAR i dr. radnici, </izvorni_sadrzaj>
    <derivirana_varijabla naziv="DomainObject.Predmet.StrankaWithAdressOIB_1">TOMISLAV KORBAR i dr. radnici, </derivirana_varijabla>
  </DomainObject.Predmet.StrankaWithAdressOIB>
  <DomainObject.Predmet.StrankaNazivFormated>
    <izvorni_sadrzaj>TOMISLAV KORBAR i dr. radnici</izvorni_sadrzaj>
    <derivirana_varijabla naziv="DomainObject.Predmet.StrankaNazivFormated_1">TOMISLAV KORBAR i dr. radnici</derivirana_varijabla>
  </DomainObject.Predmet.StrankaNazivFormated>
  <DomainObject.Predmet.StrankaNazivFormatedOIB>
    <izvorni_sadrzaj>TOMISLAV KORBAR i dr. radnici</izvorni_sadrzaj>
    <derivirana_varijabla naziv="DomainObject.Predmet.StrankaNazivFormatedOIB_1">TOMISLAV KORBAR i dr. radnici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TOMISLAV KORBAR i dr. radnici</item>
    </izvorni_sadrzaj>
    <derivirana_varijabla naziv="DomainObject.Predmet.StrankaListFormated_1">
      <item>TOMISLAV KORBAR i dr. radnici</item>
    </derivirana_varijabla>
  </DomainObject.Predmet.StrankaListFormated>
  <DomainObject.Predmet.StrankaListFormatedOIB>
    <izvorni_sadrzaj>
      <item>TOMISLAV KORBAR i dr. radnici</item>
    </izvorni_sadrzaj>
    <derivirana_varijabla naziv="DomainObject.Predmet.StrankaListFormatedOIB_1">
      <item>TOMISLAV KORBAR i dr. radnici</item>
    </derivirana_varijabla>
  </DomainObject.Predmet.StrankaListFormatedOIB>
  <DomainObject.Predmet.StrankaListFormatedWithAdress>
    <izvorni_sadrzaj>
      <item>TOMISLAV KORBAR i dr. radnici, </item>
    </izvorni_sadrzaj>
    <derivirana_varijabla naziv="DomainObject.Predmet.StrankaListFormatedWithAdress_1">
      <item>TOMISLAV KORBAR i dr. radnici, </item>
    </derivirana_varijabla>
  </DomainObject.Predmet.StrankaListFormatedWithAdress>
  <DomainObject.Predmet.StrankaListFormatedWithAdressOIB>
    <izvorni_sadrzaj>
      <item>TOMISLAV KORBAR i dr. radnici, </item>
    </izvorni_sadrzaj>
    <derivirana_varijabla naziv="DomainObject.Predmet.StrankaListFormatedWithAdressOIB_1">
      <item>TOMISLAV KORBAR i dr. radnici, </item>
    </derivirana_varijabla>
  </DomainObject.Predmet.StrankaListFormatedWithAdressOIB>
  <DomainObject.Predmet.StrankaListNazivFormated>
    <izvorni_sadrzaj>
      <item>TOMISLAV KORBAR i dr. radnici</item>
    </izvorni_sadrzaj>
    <derivirana_varijabla naziv="DomainObject.Predmet.StrankaListNazivFormated_1">
      <item>TOMISLAV KORBAR i dr. radnici</item>
    </derivirana_varijabla>
  </DomainObject.Predmet.StrankaListNazivFormated>
  <DomainObject.Predmet.StrankaListNazivFormatedOIB>
    <izvorni_sadrzaj>
      <item>TOMISLAV KORBAR i dr. radnici</item>
    </izvorni_sadrzaj>
    <derivirana_varijabla naziv="DomainObject.Predmet.StrankaListNazivFormatedOIB_1">
      <item>TOMISLAV KORBAR i dr. radnici</item>
    </derivirana_varijabla>
  </DomainObject.Predmet.StrankaListNazivFormatedOIB>
  <DomainObject.Predmet.ProtuStrankaListFormated>
    <izvorni_sadrzaj>
      <item>Prehrambena industrija KLAS d. d. "u stečaju"</item>
    </izvorni_sadrzaj>
    <derivirana_varijabla naziv="DomainObject.Predmet.ProtuStrankaListFormated_1">
      <item>Prehrambena industrija KLAS d. d. "u stečaju"</item>
    </derivirana_varijabla>
  </DomainObject.Predmet.ProtuStrankaListFormated>
  <DomainObject.Predmet.ProtuStrankaListFormatedOIB>
    <izvorni_sadrzaj>
      <item>Prehrambena industrija KLAS d. d. "u stečaju", OIB 65742611374</item>
    </izvorni_sadrzaj>
    <derivirana_varijabla naziv="DomainObject.Predmet.ProtuStrankaListFormatedOIB_1">
      <item>Prehrambena industrija KLAS d. d. "u stečaju", OIB 65742611374</item>
    </derivirana_varijabla>
  </DomainObject.Predmet.ProtuStrankaListFormatedOIB>
  <DomainObject.Predmet.ProtuStrankaListFormatedWithAdress>
    <izvorni_sadrzaj>
      <item>Prehrambena industrija KLAS d. d. "u stečaju", Urije/bb, 35400 Nova Gradiška</item>
    </izvorni_sadrzaj>
    <derivirana_varijabla naziv="DomainObject.Predmet.ProtuStrankaListFormatedWithAdress_1">
      <item>Prehrambena industrija KLAS d. d. "u stečaju", Urije/bb, 35400 Nova Gradiška</item>
    </derivirana_varijabla>
  </DomainObject.Predmet.ProtuStrankaListFormatedWithAdress>
  <DomainObject.Predmet.ProtuStrankaListFormatedWithAdressOIB>
    <izvorni_sadrzaj>
      <item>Prehrambena industrija KLAS d. d. "u stečaju", OIB 65742611374, Urije/bb, 35400 Nova Gradiška</item>
    </izvorni_sadrzaj>
    <derivirana_varijabla naziv="DomainObject.Predmet.ProtuStrankaListFormatedWithAdressOIB_1">
      <item>Prehrambena industrija KLAS d. d. "u stečaju", OIB 65742611374, Urije/bb, 35400 Nova Gradiška</item>
    </derivirana_varijabla>
  </DomainObject.Predmet.ProtuStrankaListFormatedWithAdressOIB>
  <DomainObject.Predmet.ProtuStrankaListNazivFormated>
    <izvorni_sadrzaj>
      <item>Prehrambena industrija KLAS d. d. "u stečaju"</item>
    </izvorni_sadrzaj>
    <derivirana_varijabla naziv="DomainObject.Predmet.ProtuStrankaListNazivFormated_1">
      <item>Prehrambena industrija KLAS d. d. "u stečaju"</item>
    </derivirana_varijabla>
  </DomainObject.Predmet.ProtuStrankaListNazivFormated>
  <DomainObject.Predmet.ProtuStrankaListNazivFormatedOIB>
    <izvorni_sadrzaj>
      <item>Prehrambena industrija KLAS d. d. "u stečaju", OIB 65742611374</item>
    </izvorni_sadrzaj>
    <derivirana_varijabla naziv="DomainObject.Predmet.ProtuStrankaListNazivFormatedOIB_1">
      <item>Prehrambena industrija KLAS d. d. "u stečaju", OIB 65742611374</item>
    </derivirana_varijabla>
  </DomainObject.Predmet.ProtuStrankaListNazivFormatedOIB>
  <DomainObject.Predmet.OstaliListFormated>
    <izvorni_sadrzaj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</izvorni_sadrzaj>
    <derivirana_varijabla naziv="DomainObject.Predmet.OstaliListFormated_1"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</derivirana_varijabla>
  </DomainObject.Predmet.OstaliListFormated>
  <DomainObject.Predmet.OstaliListFormatedOIB>
    <izvorni_sadrzaj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</izvorni_sadrzaj>
    <derivirana_varijabla naziv="DomainObject.Predmet.OstaliListFormatedOIB_1"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</derivirana_varijabla>
  </DomainObject.Predmet.OstaliListFormatedOIB>
  <DomainObject.Predmet.OstaliListFormatedWithAdress>
    <izvorni_sadrzaj>
      <item>ZAGREBAČKA BANKA d.d. ZAGREB, Radnička c. 80, 10000 Zagreb</item>
      <item>VLADIMIR MAJETIĆ, J. Haulke 12, 35400 Nova Gradiška</item>
      <item>MATO KRIŽIĆ, Trg K. Tomislava 1, 35400 Nova Gradiška</item>
      <item>MAJSAN d.o.o. KORČULA, Soline b.b., 20260 Korčula</item>
      <item>EKO IMANJE MAVROVIĆ d.o.o.,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</izvorni_sadrzaj>
    <derivirana_varijabla naziv="DomainObject.Predmet.OstaliListFormatedWithAdress_1">
      <item>ZAGREBAČKA BANKA d.d. ZAGREB, Radnička c. 80, 10000 Zagreb</item>
      <item>VLADIMIR MAJETIĆ, J. Haulke 12, 35400 Nova Gradiška</item>
      <item>MATO KRIŽIĆ, Trg K. Tomislava 1, 35400 Nova Gradiška</item>
      <item>MAJSAN d.o.o. KORČULA, Soline b.b., 20260 Korčula</item>
      <item>EKO IMANJE MAVROVIĆ d.o.o.,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</derivirana_varijabla>
  </DomainObject.Predmet.OstaliListFormatedWithAdress>
  <DomainObject.Predmet.OstaliListFormatedWithAdressOIB>
    <izvorni_sadrzaj>
      <item>ZAGREBAČKA BANKA d.d. ZAGREB, OIB 92963223473, Radnička c. 80, 10000 Zagreb</item>
      <item>VLADIMIR MAJETIĆ, J. Haulke 12, 35400 Nova Gradiška</item>
      <item>MATO KRIŽIĆ, Trg K. Tomislava 1, 35400 Nova Gradiška</item>
      <item>MAJSAN d.o.o. KORČULA, OIB 24992412511, Soline b.b., 20260 Korčula</item>
      <item>EKO IMANJE MAVROVIĆ d.o.o., OIB 07135129238,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OIB 32894922284,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</izvorni_sadrzaj>
    <derivirana_varijabla naziv="DomainObject.Predmet.OstaliListFormatedWithAdressOIB_1">
      <item>ZAGREBAČKA BANKA d.d. ZAGREB, OIB 92963223473, Radnička c. 80, 10000 Zagreb</item>
      <item>VLADIMIR MAJETIĆ, J. Haulke 12, 35400 Nova Gradiška</item>
      <item>MATO KRIŽIĆ, Trg K. Tomislava 1, 35400 Nova Gradiška</item>
      <item>MAJSAN d.o.o. KORČULA, OIB 24992412511, Soline b.b., 20260 Korčula</item>
      <item>EKO IMANJE MAVROVIĆ d.o.o., OIB 07135129238,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OIB 32894922284,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</derivirana_varijabla>
  </DomainObject.Predmet.OstaliListFormatedWithAdressOIB>
  <DomainObject.Predmet.OstaliListNazivFormated>
    <izvorni_sadrzaj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</izvorni_sadrzaj>
    <derivirana_varijabla naziv="DomainObject.Predmet.OstaliListNazivFormated_1"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</derivirana_varijabla>
  </DomainObject.Predmet.OstaliListNazivFormated>
  <DomainObject.Predmet.OstaliListNazivFormatedOIB>
    <izvorni_sadrzaj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</izvorni_sadrzaj>
    <derivirana_varijabla naziv="DomainObject.Predmet.OstaliListNazivFormatedOIB_1"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TOMISLAV KORBAR i dr. radnici</izvorni_sadrzaj>
    <derivirana_varijabla naziv="DomainObject.Predmet.StrankaIDrugi_1">TOMISLAV KORBAR i dr. radnici</derivirana_varijabla>
  </DomainObject.Predmet.StrankaIDrugi>
  <DomainObject.Predmet.ProtustrankaIDrugi>
    <izvorni_sadrzaj>Prehrambena industrija KLAS d. d. "u stečaju"</izvorni_sadrzaj>
    <derivirana_varijabla naziv="DomainObject.Predmet.ProtustrankaIDrugi_1">Prehrambena industrija KLAS d. d. "u stečaju"</derivirana_varijabla>
  </DomainObject.Predmet.ProtustrankaIDrugi>
  <DomainObject.Predmet.StrankaIDrugiAdressOIB>
    <izvorni_sadrzaj>TOMISLAV KORBAR i dr. radnici, </izvorni_sadrzaj>
    <derivirana_varijabla naziv="DomainObject.Predmet.StrankaIDrugiAdressOIB_1">TOMISLAV KORBAR i dr. radnici, </derivirana_varijabla>
  </DomainObject.Predmet.StrankaIDrugiAdressOIB>
  <DomainObject.Predmet.ProtustrankaIDrugiAdressOIB>
    <izvorni_sadrzaj>Prehrambena industrija KLAS d. d. "u stečaju", OIB 65742611374, Urije/bb, 35400 Nova Gradiška</izvorni_sadrzaj>
    <derivirana_varijabla naziv="DomainObject.Predmet.ProtustrankaIDrugiAdressOIB_1">Prehrambena industrija KLAS d. d. "u stečaju", OIB 65742611374, Urije/bb,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Prehrambena industrija KLAS d. d. "u stečaju"</item>
      <item>ZAGREBAČKA BANKA d.d. ZAGREB</item>
      <item>VLADIMIR MAJETIĆ</item>
      <item>MATO KRIŽIĆ</item>
      <item>MAJSAN d.o.o. KORČULA</item>
      <item>EKO IMANJE MAVROVIĆ d.o.o.</item>
      <item>PPDIV ZAGREB DARKO ČAVRAK</item>
      <item>TOMISLAV KORBAR i dr. radnici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</izvorni_sadrzaj>
    <derivirana_varijabla naziv="DomainObject.Predmet.SudioniciListNaziv_1">
      <item>Prehrambena industrija KLAS d. d. "u stečaju"</item>
      <item>ZAGREBAČKA BANKA d.d. ZAGREB</item>
      <item>VLADIMIR MAJETIĆ</item>
      <item>MATO KRIŽIĆ</item>
      <item>MAJSAN d.o.o. KORČULA</item>
      <item>EKO IMANJE MAVROVIĆ d.o.o.</item>
      <item>PPDIV ZAGREB DARKO ČAVRAK</item>
      <item>TOMISLAV KORBAR i dr. radnici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</derivirana_varijabla>
  </DomainObject.Predmet.SudioniciListNaziv>
  <DomainObject.Predmet.SudioniciListAdressOIB>
    <izvorni_sadrzaj>
      <item>Prehrambena industrija KLAS d. d. "u stečaju", OIB 65742611374, Urije/bb,35400 Nova Gradiška</item>
      <item>ZAGREBAČKA BANKA d.d. ZAGREB, OIB 92963223473, Radnička c. 80,10000 Zagreb</item>
      <item>VLADIMIR MAJETIĆ, J. Haulke 12,35400 Nova Gradiška</item>
      <item>MATO KRIŽIĆ, Trg K. Tomislava 1,35400 Nova Gradiška</item>
      <item>MAJSAN d.o.o. KORČULA, OIB 24992412511, Soline b.b.,20260 Korčula</item>
      <item>EKO IMANJE MAVROVIĆ d.o.o., OIB 07135129238, Sloboština 45,34322 Brestovac</item>
      <item>PPDIV ZAGREB DARKO ČAVRAK, Lj. Posavskog 5,10000 Zagreb</item>
      <item>TOMISLAV KORBAR i dr. radnici, </item>
      <item>PETAR VUKOVIĆ, Prvča 84,35400 Nova Gradiška</item>
      <item>RUŽICA ZAMAJIĆ, Slavonija I,35000 Slavonski Brod</item>
      <item>Renata Karamatić, odvj.Zagreb</item>
      <item>FIMA VALIDUS d.o.o, u stečaju Varaždin, Anina 2,42000 Varaždin</item>
      <item>MF POREZNA UPRAVA PODRUČNI URED Slav.Brod, a,35000 Slavonski Brod</item>
      <item>Predrag Filajdić, OIB 32894922284, Luke Lukića 65,35000 Slavonski Brod</item>
      <item>Nenad Homar, steč.uprav. Koprivnica, Dravska 1,48000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</izvorni_sadrzaj>
    <derivirana_varijabla naziv="DomainObject.Predmet.SudioniciListAdressOIB_1">
      <item>Prehrambena industrija KLAS d. d. "u stečaju", OIB 65742611374, Urije/bb,35400 Nova Gradiška</item>
      <item>ZAGREBAČKA BANKA d.d. ZAGREB, OIB 92963223473, Radnička c. 80,10000 Zagreb</item>
      <item>VLADIMIR MAJETIĆ, J. Haulke 12,35400 Nova Gradiška</item>
      <item>MATO KRIŽIĆ, Trg K. Tomislava 1,35400 Nova Gradiška</item>
      <item>MAJSAN d.o.o. KORČULA, OIB 24992412511, Soline b.b.,20260 Korčula</item>
      <item>EKO IMANJE MAVROVIĆ d.o.o., OIB 07135129238, Sloboština 45,34322 Brestovac</item>
      <item>PPDIV ZAGREB DARKO ČAVRAK, Lj. Posavskog 5,10000 Zagreb</item>
      <item>TOMISLAV KORBAR i dr. radnici, </item>
      <item>PETAR VUKOVIĆ, Prvča 84,35400 Nova Gradiška</item>
      <item>RUŽICA ZAMAJIĆ, Slavonija I,35000 Slavonski Brod</item>
      <item>Renata Karamatić, odvj.Zagreb</item>
      <item>FIMA VALIDUS d.o.o, u stečaju Varaždin, Anina 2,42000 Varaždin</item>
      <item>MF POREZNA UPRAVA PODRUČNI URED Slav.Brod, a,35000 Slavonski Brod</item>
      <item>Predrag Filajdić, OIB 32894922284, Luke Lukića 65,35000 Slavonski Brod</item>
      <item>Nenad Homar, steč.uprav. Koprivnica, Dravska 1,48000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65742611374</item>
      <item>, OIB 92963223473</item>
      <item>, OIB null</item>
      <item>, OIB null</item>
      <item>, OIB 24992412511</item>
      <item>, OIB 07135129238</item>
      <item>, OIB null</item>
      <item>, OIB null</item>
      <item>, OIB null</item>
      <item>, OIB null</item>
      <item>, OIB null</item>
      <item>, OIB null</item>
      <item>, OIB null</item>
      <item>, OIB 32894922284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65742611374</item>
      <item>, OIB 92963223473</item>
      <item>, OIB null</item>
      <item>, OIB null</item>
      <item>, OIB 24992412511</item>
      <item>, OIB 07135129238</item>
      <item>, OIB null</item>
      <item>, OIB null</item>
      <item>, OIB null</item>
      <item>, OIB null</item>
      <item>, OIB null</item>
      <item>, OIB null</item>
      <item>, OIB null</item>
      <item>, OIB 32894922284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454</properties:Words>
  <properties:Characters>2518</properties:Characters>
  <properties:Lines>82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2017-02-28T07:50:00Z</dcterms:created>
  <dc:creator>Korisnik</dc:creator>
  <cp:lastModifiedBy>wsadmin</cp:lastModifiedBy>
  <cp:lastPrinted>2017-02-28T07:50:00Z</cp:lastPrinted>
  <dcterms:modified xmlns:xsi="http://www.w3.org/2001/XMLSchema-instance" xsi:type="dcterms:W3CDTF">2017-02-28T07:51:00Z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