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c580e" w14:paraId="3ec580e" w:rsidRDefault="006E227C" w:rsidP="00EC545E" w:rsidR="006E227C" w:rsidRPr="00A13EE3">
      <w:pPr>
        <w:jc w:val="right"/>
        <w15:collapsed w:val="false"/>
      </w:pPr>
      <w:bookmarkStart w:name="_GoBack" w:id="0"/>
      <w:bookmarkEnd w:id="0"/>
      <w:r w:rsidRPr="00A13EE3">
        <w:t xml:space="preserve">Poslovni broj: </w:t>
      </w:r>
      <w:r>
        <w:t xml:space="preserve">9 </w:t>
      </w:r>
      <w:r w:rsidR="00E73949">
        <w:t>St</w:t>
      </w:r>
      <w:r>
        <w:t>-</w:t>
      </w:r>
      <w:r w:rsidR="00E73949">
        <w:t>106</w:t>
      </w:r>
      <w:r>
        <w:t>/</w:t>
      </w:r>
      <w:r w:rsidR="001A6AA7">
        <w:t>20</w:t>
      </w:r>
      <w:r w:rsidR="004630C8">
        <w:t>1</w:t>
      </w:r>
      <w:r w:rsidR="00E73949">
        <w:t>5</w:t>
      </w:r>
      <w:r>
        <w:t>-</w:t>
      </w:r>
      <w:r w:rsidR="00331ED5">
        <w:t>29</w:t>
      </w:r>
    </w:p>
    <w:p w:rsidRDefault="00EC545E" w:rsidP="00EC545E" w:rsidR="00EC545E" w:rsidRPr="00EC545E">
      <w:r w:rsidRPr="00EC545E">
        <w:rPr>
          <w:bCs/>
        </w:rPr>
        <w:t xml:space="preserve">                     </w:t>
      </w:r>
      <w:r w:rsidRPr="00EC545E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545E">
        <w:rPr>
          <w:bCs/>
        </w:rPr>
        <w:tab/>
      </w:r>
      <w:r w:rsidRPr="00EC545E">
        <w:rPr>
          <w:bCs/>
        </w:rPr>
        <w:tab/>
        <w:t xml:space="preserve">                             </w:t>
      </w:r>
    </w:p>
    <w:p w:rsidRDefault="00EC545E" w:rsidP="00EC545E" w:rsidR="00EC545E" w:rsidRPr="00EC545E">
      <w:r w:rsidRPr="00EC545E">
        <w:t xml:space="preserve">       REPUBLIKA HRVATSKA</w:t>
      </w:r>
    </w:p>
    <w:p w:rsidRDefault="00EC545E" w:rsidP="00EC545E" w:rsidR="00EC545E" w:rsidRPr="00EC545E">
      <w:r w:rsidRPr="00EC545E">
        <w:t>TRGOVAČKI SUD U VARAŽDINU</w:t>
      </w:r>
    </w:p>
    <w:p w:rsidRDefault="00EC545E" w:rsidP="00EC545E" w:rsidR="00EC545E" w:rsidRPr="00EC545E">
      <w:pPr>
        <w:rPr>
          <w:bCs/>
        </w:rPr>
      </w:pPr>
      <w:r w:rsidRPr="00EC545E">
        <w:t xml:space="preserve">                  B. Radić 2</w:t>
      </w:r>
      <w:r w:rsidRPr="00EC545E">
        <w:rPr>
          <w:bCs/>
        </w:rPr>
        <w:t xml:space="preserve">                   </w:t>
      </w:r>
      <w:r w:rsidRPr="00EC545E">
        <w:rPr>
          <w:bCs/>
        </w:rPr>
        <w:tab/>
      </w:r>
      <w:r w:rsidRPr="00EC545E">
        <w:rPr>
          <w:bCs/>
        </w:rPr>
        <w:tab/>
      </w:r>
      <w:r w:rsidRPr="00EC545E">
        <w:rPr>
          <w:bCs/>
        </w:rPr>
        <w:tab/>
      </w:r>
    </w:p>
    <w:p w:rsidRDefault="006E227C" w:rsidP="006E227C" w:rsidR="006E227C"/>
    <w:p w:rsidRDefault="00331ED5" w:rsidP="006E227C" w:rsidR="00331ED5"/>
    <w:p w:rsidRDefault="00331ED5" w:rsidP="006E227C" w:rsidR="00331ED5" w:rsidRPr="00A13EE3"/>
    <w:p w:rsidRDefault="00BB51EE" w:rsidP="00BB51EE" w:rsidR="00BB51EE" w:rsidRPr="00A13EE3">
      <w:pPr>
        <w:jc w:val="center"/>
      </w:pPr>
      <w:r>
        <w:t>R E P U B L I K A    H R V A T S K A</w:t>
      </w:r>
    </w:p>
    <w:p w:rsidRDefault="006E227C" w:rsidP="006E227C" w:rsidR="006E227C">
      <w:pPr>
        <w:jc w:val="center"/>
      </w:pPr>
      <w:r w:rsidRPr="00A13EE3">
        <w:t>R J E Š E N J E</w:t>
      </w:r>
    </w:p>
    <w:p w:rsidRDefault="006E227C" w:rsidP="006E227C" w:rsidR="006E227C" w:rsidRPr="00A13EE3">
      <w:pPr>
        <w:jc w:val="center"/>
      </w:pPr>
    </w:p>
    <w:p w:rsidRDefault="006E227C" w:rsidP="00E60C10" w:rsidR="006E227C" w:rsidRPr="00E506FC">
      <w:pPr>
        <w:ind w:hanging="709"/>
        <w:jc w:val="both"/>
      </w:pPr>
      <w:r>
        <w:tab/>
      </w:r>
      <w:r w:rsidR="00E60C10">
        <w:tab/>
      </w:r>
      <w:r w:rsidR="00DB3B38" w:rsidRPr="00DB3B38">
        <w:t xml:space="preserve">Trgovački sud u Varaždinu po sucu toga suda Maji Valušnig, kao stečajnom sucu, u stečajnom  predmetu nad dužnikom MEA MEDIA d.o.o. u stečaju, Varaždin, Koprivnička 12, MBS: 070066383, OIB: 53692484108, kojeg zastupa stečajna upraviteljica Slavica </w:t>
      </w:r>
      <w:proofErr w:type="spellStart"/>
      <w:r w:rsidR="00DB3B38" w:rsidRPr="00DB3B38">
        <w:t>Orehovec</w:t>
      </w:r>
      <w:proofErr w:type="spellEnd"/>
      <w:r w:rsidR="00DB3B38" w:rsidRPr="00DB3B38">
        <w:t xml:space="preserve">, Čakovec, Franca </w:t>
      </w:r>
      <w:proofErr w:type="spellStart"/>
      <w:r w:rsidR="00DB3B38" w:rsidRPr="00DB3B38">
        <w:t>Prešerna</w:t>
      </w:r>
      <w:proofErr w:type="spellEnd"/>
      <w:r w:rsidR="00DB3B38" w:rsidRPr="00DB3B38">
        <w:t xml:space="preserve"> 11, dana </w:t>
      </w:r>
      <w:r w:rsidR="00331ED5">
        <w:t>9</w:t>
      </w:r>
      <w:r w:rsidR="00DB3B38" w:rsidRPr="00DB3B38">
        <w:t xml:space="preserve">. </w:t>
      </w:r>
      <w:r w:rsidR="00331ED5">
        <w:t>lipnja</w:t>
      </w:r>
      <w:r w:rsidR="00DB3B38" w:rsidRPr="00DB3B38">
        <w:t xml:space="preserve"> 2016. godine</w:t>
      </w:r>
    </w:p>
    <w:p w:rsidRDefault="006E227C" w:rsidP="006E227C" w:rsidR="006E227C">
      <w:pPr>
        <w:jc w:val="both"/>
      </w:pPr>
    </w:p>
    <w:p w:rsidRDefault="00331ED5" w:rsidP="006E227C" w:rsidR="00331ED5">
      <w:pPr>
        <w:jc w:val="both"/>
      </w:pPr>
    </w:p>
    <w:p w:rsidRDefault="006E227C" w:rsidP="006E227C" w:rsidR="006E227C">
      <w:pPr>
        <w:jc w:val="center"/>
      </w:pPr>
      <w:r w:rsidRPr="00450943">
        <w:t>r i j e š i o    j e</w:t>
      </w:r>
    </w:p>
    <w:p w:rsidRDefault="00331ED5" w:rsidP="006E227C" w:rsidR="00331ED5" w:rsidRPr="00450943">
      <w:pPr>
        <w:jc w:val="center"/>
      </w:pPr>
    </w:p>
    <w:p w:rsidRDefault="006E227C" w:rsidP="006E227C" w:rsidR="006E227C" w:rsidRPr="00450943">
      <w:pPr>
        <w:jc w:val="both"/>
      </w:pPr>
    </w:p>
    <w:p w:rsidRDefault="00E73949" w:rsidP="00331ED5" w:rsidR="006E227C">
      <w:pPr>
        <w:jc w:val="both"/>
      </w:pPr>
      <w:r>
        <w:tab/>
      </w:r>
      <w:r w:rsidR="006E227C">
        <w:t xml:space="preserve">Odgađa se </w:t>
      </w:r>
      <w:r w:rsidR="00DB3B38">
        <w:t xml:space="preserve">posebno ispitno </w:t>
      </w:r>
      <w:r w:rsidR="006E227C">
        <w:t xml:space="preserve">ročište zakazano za dan </w:t>
      </w:r>
      <w:r w:rsidR="00331ED5">
        <w:t>29</w:t>
      </w:r>
      <w:r w:rsidR="006E227C">
        <w:t xml:space="preserve">. </w:t>
      </w:r>
      <w:r w:rsidR="00DB3B38">
        <w:t>lipnja</w:t>
      </w:r>
      <w:r w:rsidR="006E227C">
        <w:t xml:space="preserve"> 201</w:t>
      </w:r>
      <w:r w:rsidR="00DB3B38">
        <w:t>6</w:t>
      </w:r>
      <w:r w:rsidR="006E227C">
        <w:t xml:space="preserve">. u </w:t>
      </w:r>
      <w:r w:rsidR="00DB3B38">
        <w:t>12</w:t>
      </w:r>
      <w:r w:rsidR="004C56FA">
        <w:t>,</w:t>
      </w:r>
      <w:r w:rsidR="008F3B94">
        <w:t>00</w:t>
      </w:r>
      <w:r w:rsidR="006E227C">
        <w:t xml:space="preserve"> sati</w:t>
      </w:r>
      <w:r w:rsidR="00331ED5">
        <w:t>, a sljedeće će biti zakazano pisanim putem</w:t>
      </w:r>
      <w:r w:rsidR="00E75E66">
        <w:t>.</w:t>
      </w:r>
    </w:p>
    <w:p w:rsidRDefault="00BF751C" w:rsidP="006E227C" w:rsidR="00BF751C">
      <w:pPr>
        <w:jc w:val="both"/>
      </w:pPr>
    </w:p>
    <w:p w:rsidRDefault="008F3B94" w:rsidP="006E227C" w:rsidR="008F3B94">
      <w:pPr>
        <w:jc w:val="both"/>
      </w:pPr>
    </w:p>
    <w:p w:rsidRDefault="00BB51EE" w:rsidP="006E227C" w:rsidR="00BB51EE">
      <w:pPr>
        <w:jc w:val="both"/>
      </w:pPr>
    </w:p>
    <w:p w:rsidRDefault="006E227C" w:rsidP="00430C1D" w:rsidR="006E227C" w:rsidRPr="00450943">
      <w:pPr>
        <w:jc w:val="center"/>
      </w:pPr>
      <w:r>
        <w:t>U Va</w:t>
      </w:r>
      <w:r w:rsidR="00EC545E">
        <w:t>raždinu</w:t>
      </w:r>
      <w:r w:rsidR="002D75CC">
        <w:t xml:space="preserve">, </w:t>
      </w:r>
      <w:r w:rsidR="00331ED5">
        <w:t>9</w:t>
      </w:r>
      <w:r w:rsidR="002D75CC">
        <w:t xml:space="preserve">. </w:t>
      </w:r>
      <w:r w:rsidR="00331ED5">
        <w:t>lipnja</w:t>
      </w:r>
      <w:r>
        <w:t xml:space="preserve">  201</w:t>
      </w:r>
      <w:r w:rsidR="00DB3B38">
        <w:t>6</w:t>
      </w:r>
      <w:r w:rsidRPr="00450943">
        <w:t>.</w:t>
      </w:r>
    </w:p>
    <w:p w:rsidRDefault="006E227C" w:rsidP="006E227C" w:rsidR="006E227C"/>
    <w:p w:rsidRDefault="006E227C" w:rsidP="006E227C" w:rsidR="006E227C" w:rsidRPr="00450943">
      <w:pPr>
        <w:jc w:val="both"/>
      </w:pP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>
        <w:t xml:space="preserve">   </w:t>
      </w:r>
      <w:r w:rsidR="00BB51EE">
        <w:tab/>
      </w:r>
      <w:r w:rsidRPr="00450943">
        <w:t xml:space="preserve">S </w:t>
      </w:r>
      <w:r>
        <w:t xml:space="preserve">u d a c </w:t>
      </w:r>
    </w:p>
    <w:p w:rsidRDefault="006E227C" w:rsidP="006E227C" w:rsidR="006E227C" w:rsidRPr="00450943">
      <w:pPr>
        <w:jc w:val="both"/>
      </w:pPr>
    </w:p>
    <w:p w:rsidRDefault="006E227C" w:rsidP="00A43E80" w:rsidR="00A43E8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BB51EE">
        <w:tab/>
        <w:t xml:space="preserve">      </w:t>
      </w:r>
      <w:r>
        <w:t xml:space="preserve"> Maja Valušnig</w:t>
      </w:r>
    </w:p>
    <w:p w:rsidRDefault="008E45E3" w:rsidP="00A43E80" w:rsidR="00CF1244">
      <w:pPr>
        <w:jc w:val="both"/>
      </w:pPr>
      <w:r>
        <w:t xml:space="preserve"> </w:t>
      </w:r>
    </w:p>
    <w:p w:rsidRDefault="006E227C" w:rsidP="006E227C" w:rsidR="006E227C">
      <w:pPr>
        <w:jc w:val="both"/>
      </w:pPr>
    </w:p>
    <w:p w:rsidRDefault="002D75CC" w:rsidP="006E227C" w:rsidR="002D75CC">
      <w:pPr>
        <w:jc w:val="both"/>
      </w:pPr>
    </w:p>
    <w:p w:rsidRDefault="006E227C" w:rsidP="006E227C" w:rsidR="006E227C" w:rsidRPr="00450943">
      <w:pPr>
        <w:jc w:val="both"/>
      </w:pPr>
      <w:r w:rsidRPr="00450943">
        <w:t>Pouka o pravnom lijeku:</w:t>
      </w:r>
    </w:p>
    <w:p w:rsidRDefault="006E227C" w:rsidP="006E227C" w:rsidR="006E227C" w:rsidRPr="00450943">
      <w:pPr>
        <w:jc w:val="both"/>
      </w:pPr>
      <w:r w:rsidRPr="00450943">
        <w:t>Protiv ovog rješenja žalba nije dopuštena.</w:t>
      </w:r>
    </w:p>
    <w:p w:rsidRDefault="006E227C" w:rsidP="006E227C" w:rsidR="006E227C" w:rsidRPr="00450943">
      <w:pPr>
        <w:jc w:val="both"/>
      </w:pPr>
    </w:p>
    <w:p w:rsidRDefault="006E227C" w:rsidP="006E227C" w:rsidR="001B6B83">
      <w:pPr>
        <w:jc w:val="both"/>
      </w:pPr>
      <w:r w:rsidRPr="00450943">
        <w:t xml:space="preserve">DNA: </w:t>
      </w:r>
    </w:p>
    <w:p w:rsidRDefault="00DB3B38" w:rsidP="00DB3B38" w:rsidR="00DB3B38" w:rsidRPr="00DB3B38">
      <w:pPr>
        <w:widowControl w:val="false"/>
        <w:numPr>
          <w:ilvl w:val="0"/>
          <w:numId w:val="3"/>
        </w:numPr>
        <w:jc w:val="both"/>
        <w:rPr>
          <w:snapToGrid w:val="false"/>
          <w:lang w:eastAsia="en-US"/>
        </w:rPr>
      </w:pPr>
      <w:r w:rsidRPr="00DB3B38">
        <w:rPr>
          <w:snapToGrid w:val="false"/>
          <w:lang w:eastAsia="en-US"/>
        </w:rPr>
        <w:t xml:space="preserve">Stečajna upraviteljica </w:t>
      </w:r>
      <w:r w:rsidRPr="00DB3B38">
        <w:rPr>
          <w:rFonts w:eastAsia="Calibri"/>
          <w:lang w:eastAsia="en-US"/>
        </w:rPr>
        <w:t xml:space="preserve">Slavica </w:t>
      </w:r>
      <w:proofErr w:type="spellStart"/>
      <w:r w:rsidRPr="00DB3B38">
        <w:rPr>
          <w:rFonts w:eastAsia="Calibri"/>
          <w:lang w:eastAsia="en-US"/>
        </w:rPr>
        <w:t>Orehovec</w:t>
      </w:r>
      <w:proofErr w:type="spellEnd"/>
      <w:r w:rsidRPr="00DB3B38">
        <w:rPr>
          <w:rFonts w:eastAsia="Calibri"/>
          <w:lang w:eastAsia="en-US"/>
        </w:rPr>
        <w:t xml:space="preserve">, </w:t>
      </w:r>
      <w:r w:rsidRPr="00DB3B38">
        <w:rPr>
          <w:rFonts w:eastAsia="Calibri" w:hint="eastAsia"/>
          <w:lang w:eastAsia="en-US"/>
        </w:rPr>
        <w:t>Č</w:t>
      </w:r>
      <w:r w:rsidRPr="00DB3B38">
        <w:rPr>
          <w:rFonts w:eastAsia="Calibri"/>
          <w:lang w:eastAsia="en-US"/>
        </w:rPr>
        <w:t xml:space="preserve">akovec, Franca </w:t>
      </w:r>
      <w:proofErr w:type="spellStart"/>
      <w:r w:rsidRPr="00DB3B38">
        <w:rPr>
          <w:rFonts w:eastAsia="Calibri"/>
          <w:lang w:eastAsia="en-US"/>
        </w:rPr>
        <w:t>Prešerna</w:t>
      </w:r>
      <w:proofErr w:type="spellEnd"/>
      <w:r w:rsidRPr="00DB3B38">
        <w:rPr>
          <w:rFonts w:eastAsia="Calibri"/>
          <w:lang w:eastAsia="en-US"/>
        </w:rPr>
        <w:t xml:space="preserve"> 11</w:t>
      </w:r>
    </w:p>
    <w:p w:rsidRDefault="00DB3B38" w:rsidP="00DB3B38" w:rsidR="00DB3B38" w:rsidRPr="00DB3B38">
      <w:pPr>
        <w:widowControl w:val="false"/>
        <w:numPr>
          <w:ilvl w:val="0"/>
          <w:numId w:val="3"/>
        </w:numPr>
        <w:jc w:val="both"/>
        <w:rPr>
          <w:szCs w:val="20"/>
        </w:rPr>
      </w:pPr>
      <w:r w:rsidRPr="00DB3B38">
        <w:rPr>
          <w:szCs w:val="20"/>
        </w:rPr>
        <w:t xml:space="preserve">ANITA ČOVRAN, Varaždin, Zagorska 9A </w:t>
      </w:r>
    </w:p>
    <w:p w:rsidRDefault="00DB3B38" w:rsidP="00DB3B38" w:rsidR="00DB3B38" w:rsidRPr="00DB3B38">
      <w:pPr>
        <w:widowControl w:val="false"/>
        <w:numPr>
          <w:ilvl w:val="0"/>
          <w:numId w:val="3"/>
        </w:numPr>
        <w:jc w:val="both"/>
        <w:rPr>
          <w:szCs w:val="20"/>
        </w:rPr>
      </w:pPr>
      <w:r w:rsidRPr="00DB3B38">
        <w:rPr>
          <w:szCs w:val="20"/>
        </w:rPr>
        <w:t xml:space="preserve">CROATIA zdravstveno osiguranje d.d., Zagreb, </w:t>
      </w:r>
      <w:proofErr w:type="spellStart"/>
      <w:r w:rsidRPr="00DB3B38">
        <w:rPr>
          <w:szCs w:val="20"/>
        </w:rPr>
        <w:t>Miramarska</w:t>
      </w:r>
      <w:proofErr w:type="spellEnd"/>
      <w:r w:rsidRPr="00DB3B38">
        <w:rPr>
          <w:szCs w:val="20"/>
        </w:rPr>
        <w:t xml:space="preserve"> 22</w:t>
      </w:r>
    </w:p>
    <w:p w:rsidRDefault="00DB3B38" w:rsidP="00DB3B38" w:rsidR="00DB3B38" w:rsidRPr="00DB3B38">
      <w:pPr>
        <w:widowControl w:val="false"/>
        <w:numPr>
          <w:ilvl w:val="0"/>
          <w:numId w:val="3"/>
        </w:numPr>
        <w:jc w:val="both"/>
        <w:rPr>
          <w:snapToGrid w:val="false"/>
          <w:lang w:eastAsia="en-US"/>
        </w:rPr>
      </w:pPr>
      <w:r w:rsidRPr="00DB3B38">
        <w:rPr>
          <w:snapToGrid w:val="false"/>
          <w:lang w:eastAsia="en-US"/>
        </w:rPr>
        <w:t>Stečajna e-</w:t>
      </w:r>
      <w:r w:rsidR="00331ED5">
        <w:rPr>
          <w:snapToGrid w:val="false"/>
          <w:lang w:eastAsia="en-US"/>
        </w:rPr>
        <w:t>O</w:t>
      </w:r>
      <w:r w:rsidRPr="00DB3B38">
        <w:rPr>
          <w:snapToGrid w:val="false"/>
          <w:lang w:eastAsia="en-US"/>
        </w:rPr>
        <w:t>glasna ploča ovoga suda</w:t>
      </w:r>
    </w:p>
    <w:p w:rsidRDefault="006E227C" w:rsidP="002D4DD2" w:rsidR="006E227C">
      <w:pPr>
        <w:jc w:val="both"/>
      </w:pPr>
    </w:p>
    <w:sectPr w:rsidSect="00BB51EE" w:rsidR="006E227C">
      <w:pgSz w:h="16838" w:w="11906"/>
      <w:pgMar w:gutter="567" w:footer="709" w:header="709" w:left="851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0A3E"/>
    <w:multiLevelType w:val="hybridMultilevel"/>
    <w:tmpl w:val="D6A8A818"/>
    <w:lvl w:tplc="539627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CB10070"/>
    <w:multiLevelType w:val="hybridMultilevel"/>
    <w:tmpl w:val="538EE75E"/>
    <w:lvl w:tplc="588698E6" w:ilvl="0">
      <w:start w:val="2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B080E90"/>
    <w:multiLevelType w:val="hybridMultilevel"/>
    <w:tmpl w:val="95847B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1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227C"/>
    <w:rsid w:val="000070E2"/>
    <w:rsid w:val="0001462A"/>
    <w:rsid w:val="0005180B"/>
    <w:rsid w:val="00054577"/>
    <w:rsid w:val="000A542D"/>
    <w:rsid w:val="000B655B"/>
    <w:rsid w:val="000D63EA"/>
    <w:rsid w:val="000E1119"/>
    <w:rsid w:val="001010EC"/>
    <w:rsid w:val="00131486"/>
    <w:rsid w:val="001378FB"/>
    <w:rsid w:val="00157F2E"/>
    <w:rsid w:val="00171B7F"/>
    <w:rsid w:val="00184319"/>
    <w:rsid w:val="001A4F65"/>
    <w:rsid w:val="001A6AA7"/>
    <w:rsid w:val="001B6B83"/>
    <w:rsid w:val="001D4F77"/>
    <w:rsid w:val="001D55F8"/>
    <w:rsid w:val="001F1393"/>
    <w:rsid w:val="001F1643"/>
    <w:rsid w:val="001F6BCA"/>
    <w:rsid w:val="002053E5"/>
    <w:rsid w:val="002549A9"/>
    <w:rsid w:val="002553DD"/>
    <w:rsid w:val="002846A2"/>
    <w:rsid w:val="002C5D2E"/>
    <w:rsid w:val="002D4DD2"/>
    <w:rsid w:val="002D75CC"/>
    <w:rsid w:val="00304A30"/>
    <w:rsid w:val="00322B32"/>
    <w:rsid w:val="00331ED5"/>
    <w:rsid w:val="003346CE"/>
    <w:rsid w:val="003E2AE0"/>
    <w:rsid w:val="003E4698"/>
    <w:rsid w:val="003F120C"/>
    <w:rsid w:val="00430C1D"/>
    <w:rsid w:val="004630C8"/>
    <w:rsid w:val="004834B4"/>
    <w:rsid w:val="00483530"/>
    <w:rsid w:val="00497129"/>
    <w:rsid w:val="004C1E71"/>
    <w:rsid w:val="004C56FA"/>
    <w:rsid w:val="004C7E44"/>
    <w:rsid w:val="00500521"/>
    <w:rsid w:val="005234B2"/>
    <w:rsid w:val="00525276"/>
    <w:rsid w:val="00544D19"/>
    <w:rsid w:val="00552B1C"/>
    <w:rsid w:val="00581316"/>
    <w:rsid w:val="005D21C7"/>
    <w:rsid w:val="005E7ACB"/>
    <w:rsid w:val="005F39DA"/>
    <w:rsid w:val="0063224D"/>
    <w:rsid w:val="00660FB3"/>
    <w:rsid w:val="00693CD2"/>
    <w:rsid w:val="006C1AAA"/>
    <w:rsid w:val="006C51EB"/>
    <w:rsid w:val="006C5AE8"/>
    <w:rsid w:val="006E227C"/>
    <w:rsid w:val="006F25A8"/>
    <w:rsid w:val="006F60F3"/>
    <w:rsid w:val="00701AA5"/>
    <w:rsid w:val="007110A7"/>
    <w:rsid w:val="00735822"/>
    <w:rsid w:val="00737691"/>
    <w:rsid w:val="00741660"/>
    <w:rsid w:val="00747A70"/>
    <w:rsid w:val="007A2EFB"/>
    <w:rsid w:val="007B0DF7"/>
    <w:rsid w:val="007B10CE"/>
    <w:rsid w:val="007B3D94"/>
    <w:rsid w:val="007B4367"/>
    <w:rsid w:val="007D464C"/>
    <w:rsid w:val="00817AE0"/>
    <w:rsid w:val="00823A3E"/>
    <w:rsid w:val="00830F43"/>
    <w:rsid w:val="008354B4"/>
    <w:rsid w:val="00886CF7"/>
    <w:rsid w:val="008A024C"/>
    <w:rsid w:val="008A2280"/>
    <w:rsid w:val="008E45E3"/>
    <w:rsid w:val="008F3B94"/>
    <w:rsid w:val="00926B30"/>
    <w:rsid w:val="00933038"/>
    <w:rsid w:val="00940790"/>
    <w:rsid w:val="00943931"/>
    <w:rsid w:val="00944AB4"/>
    <w:rsid w:val="009463BE"/>
    <w:rsid w:val="009B06A8"/>
    <w:rsid w:val="009B1F04"/>
    <w:rsid w:val="009C2D62"/>
    <w:rsid w:val="009C5654"/>
    <w:rsid w:val="009D0C5B"/>
    <w:rsid w:val="00A05A75"/>
    <w:rsid w:val="00A12289"/>
    <w:rsid w:val="00A32267"/>
    <w:rsid w:val="00A43E80"/>
    <w:rsid w:val="00A571CC"/>
    <w:rsid w:val="00A72D6C"/>
    <w:rsid w:val="00AB0363"/>
    <w:rsid w:val="00AD7EE1"/>
    <w:rsid w:val="00B02B9E"/>
    <w:rsid w:val="00B17E1D"/>
    <w:rsid w:val="00B23C05"/>
    <w:rsid w:val="00B34567"/>
    <w:rsid w:val="00B40A1E"/>
    <w:rsid w:val="00BB51EE"/>
    <w:rsid w:val="00BC12DD"/>
    <w:rsid w:val="00BD715E"/>
    <w:rsid w:val="00BE39E9"/>
    <w:rsid w:val="00BE5F32"/>
    <w:rsid w:val="00BF5CAE"/>
    <w:rsid w:val="00BF751C"/>
    <w:rsid w:val="00C1379A"/>
    <w:rsid w:val="00C70A20"/>
    <w:rsid w:val="00C7158A"/>
    <w:rsid w:val="00C83918"/>
    <w:rsid w:val="00CE2AF7"/>
    <w:rsid w:val="00CF01E8"/>
    <w:rsid w:val="00CF1244"/>
    <w:rsid w:val="00CF4D09"/>
    <w:rsid w:val="00D65D0F"/>
    <w:rsid w:val="00D77A76"/>
    <w:rsid w:val="00DB3B38"/>
    <w:rsid w:val="00DD1292"/>
    <w:rsid w:val="00DF16D6"/>
    <w:rsid w:val="00E60C10"/>
    <w:rsid w:val="00E72308"/>
    <w:rsid w:val="00E73949"/>
    <w:rsid w:val="00E75E66"/>
    <w:rsid w:val="00EA4921"/>
    <w:rsid w:val="00EA5D61"/>
    <w:rsid w:val="00EC545E"/>
    <w:rsid w:val="00ED38A8"/>
    <w:rsid w:val="00ED3EB3"/>
    <w:rsid w:val="00F7074A"/>
    <w:rsid w:val="00F8242D"/>
    <w:rsid w:val="00F9211F"/>
    <w:rsid w:val="00FE7D53"/>
    <w:rsid w:val="00FF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227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54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545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B03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3E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E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E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E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E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227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54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545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B03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3E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E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E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E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E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2015.</izvorni_sadrzaj>
    <derivirana_varijabla naziv="DomainObject.Predmet.DatumOsnivanja_1">21.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St-106/2015</izvorni_sadrzaj>
    <derivirana_varijabla naziv="DomainObject.Predmet.OznakaBroj_1">St-106/2015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MEA MEDIA društvo s ograničenom odgovornošću za izdavaštvo, promidžbu i trgovinu</izvorni_sadrzaj>
    <derivirana_varijabla naziv="DomainObject.Predmet.ProtustrankaFormated_1">  MEA MEDIA društvo s ograničenom odgovornošću za izdavaštvo, promidžbu i trgovinu</derivirana_varijabla>
  </DomainObject.Predmet.ProtustrankaFormated>
  <DomainObject.Predmet.ProtustrankaFormatedOIB>
    <izvorni_sadrzaj>  MEA MEDIA društvo s ograničenom odgovornošću za izdavaštvo, promidžbu i trgovinu, OIB 53692484108</izvorni_sadrzaj>
    <derivirana_varijabla naziv="DomainObject.Predmet.ProtustrankaFormatedOIB_1">  MEA MEDIA društvo s ograničenom odgovornošću za izdavaštvo, promidžbu i trgovinu, OIB 53692484108</derivirana_varijabla>
  </DomainObject.Predmet.ProtustrankaFormatedOIB>
  <DomainObject.Predmet.ProtustrankaFormatedWithAdress>
    <izvorni_sadrzaj> MEA MEDIA društvo s ograničenom odgovornošću za izdavaštvo, promidžbu i trgovinu, Koprivnička 12, 42000 Varaždin</izvorni_sadrzaj>
    <derivirana_varijabla naziv="DomainObject.Predmet.ProtustrankaFormatedWithAdress_1"> MEA MEDIA društvo s ograničenom odgovornošću za izdavaštvo, promidžbu i trgovinu, Koprivnička 12, 42000 Varaždin</derivirana_varijabla>
  </DomainObject.Predmet.ProtustrankaFormatedWithAdress>
  <DomainObject.Predmet.ProtustrankaFormatedWithAdressOIB>
    <izvorni_sadrzaj> MEA MEDIA društvo s ograničenom odgovornošću za izdavaštvo, promidžbu i trgovinu, OIB 53692484108, Koprivnička 12, 42000 Varaždin</izvorni_sadrzaj>
    <derivirana_varijabla naziv="DomainObject.Predmet.ProtustrankaFormatedWithAdressOIB_1"> MEA MEDIA društvo s ograničenom odgovornošću za izdavaštvo, promidžbu i trgovinu, OIB 53692484108, Koprivnička 12, 42000 Varaždin</derivirana_varijabla>
  </DomainObject.Predmet.ProtustrankaFormatedWithAdressOIB>
  <DomainObject.Predmet.ProtustrankaWithAdress>
    <izvorni_sadrzaj>MEA MEDIA društvo s ograničenom odgovornošću za izdavaštvo, promidžbu i trgovinu Koprivnička 12, 42000 Varaždin</izvorni_sadrzaj>
    <derivirana_varijabla naziv="DomainObject.Predmet.ProtustrankaWithAdress_1">MEA MEDIA društvo s ograničenom odgovornošću za izdavaštvo, promidžbu i trgovinu Koprivnička 12, 42000 Varaždin</derivirana_varijabla>
  </DomainObject.Predmet.ProtustrankaWithAdress>
  <DomainObject.Predmet.ProtustrankaWithAdressOIB>
    <izvorni_sadrzaj>MEA MEDIA društvo s ograničenom odgovornošću za izdavaštvo, promidžbu i trgovinu, OIB 53692484108, Koprivnička 12, 42000 Varaždin</izvorni_sadrzaj>
    <derivirana_varijabla naziv="DomainObject.Predmet.ProtustrankaWithAdressOIB_1">MEA MEDIA društvo s ograničenom odgovornošću za izdavaštvo, promidžbu i trgovinu, OIB 53692484108, Koprivnička 12, 42000 Varaždin</derivirana_varijabla>
  </DomainObject.Predmet.ProtustrankaWithAdressOIB>
  <DomainObject.Predmet.ProtustrankaNazivFormated>
    <izvorni_sadrzaj>MEA MEDIA društvo s ograničenom odgovornošću za izdavaštvo, promidžbu i trgovinu</izvorni_sadrzaj>
    <derivirana_varijabla naziv="DomainObject.Predmet.ProtustrankaNazivFormated_1">MEA MEDIA društvo s ograničenom odgovornošću za izdavaštvo, promidžbu i trgovinu</derivirana_varijabla>
  </DomainObject.Predmet.ProtustrankaNazivFormated>
  <DomainObject.Predmet.ProtustrankaNazivFormatedOIB>
    <izvorni_sadrzaj>MEA MEDIA društvo s ograničenom odgovornošću za izdavaštvo, promidžbu i trgovinu, OIB 53692484108</izvorni_sadrzaj>
    <derivirana_varijabla naziv="DomainObject.Predmet.ProtustrankaNazivFormatedOIB_1">MEA MEDIA društvo s ograničenom odgovornošću za izdavaštvo, promidžbu i trgovinu, OIB 53692484108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1016853.34</izvorni_sadrzaj>
    <derivirana_varijabla naziv="DomainObject.Predmet.TrenutnaVrijednost_1">1016853.34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MEA MEDIA društvo s ograničenom odgovornošću za izdavaštvo, promidžbu i trgovinu</item>
    </izvorni_sadrzaj>
    <derivirana_varijabla naziv="DomainObject.Predmet.ProtuStrankaListFormated_1">
      <item>MEA MEDIA društvo s ograničenom odgovornošću za izdavaštvo, promidžbu i trgovinu</item>
    </derivirana_varijabla>
  </DomainObject.Predmet.ProtuStrankaListFormated>
  <DomainObject.Predmet.ProtuStrankaListFormatedOIB>
    <izvorni_sadrzaj>
      <item>MEA MEDIA društvo s ograničenom odgovornošću za izdavaštvo, promidžbu i trgovinu, OIB 53692484108</item>
    </izvorni_sadrzaj>
    <derivirana_varijabla naziv="DomainObject.Predmet.ProtuStrankaListFormatedOIB_1">
      <item>MEA MEDIA društvo s ograničenom odgovornošću za izdavaštvo, promidžbu i trgovinu, OIB 53692484108</item>
    </derivirana_varijabla>
  </DomainObject.Predmet.ProtuStrankaListFormatedOIB>
  <DomainObject.Predmet.ProtuStrankaListFormatedWithAdress>
    <izvorni_sadrzaj>
      <item>MEA MEDIA društvo s ograničenom odgovornošću za izdavaštvo, promidžbu i trgovinu, Koprivnička 12, 42000 Varaždin</item>
    </izvorni_sadrzaj>
    <derivirana_varijabla naziv="DomainObject.Predmet.ProtuStrankaListFormatedWithAdress_1">
      <item>MEA MEDIA društvo s ograničenom odgovornošću za izdavaštvo, promidžbu i trgovinu, Koprivnička 12, 42000 Varaždin</item>
    </derivirana_varijabla>
  </DomainObject.Predmet.ProtuStrankaListFormatedWithAdress>
  <DomainObject.Predmet.ProtuStrankaListFormatedWithAdressOIB>
    <izvorni_sadrzaj>
      <item>MEA MEDIA društvo s ograničenom odgovornošću za izdavaštvo, promidžbu i trgovinu, OIB 53692484108, Koprivnička 12, 42000 Varaždin</item>
    </izvorni_sadrzaj>
    <derivirana_varijabla naziv="DomainObject.Predmet.ProtuStrankaListFormatedWithAdressOIB_1">
      <item>MEA MEDIA društvo s ograničenom odgovornošću za izdavaštvo, promidžbu i trgovinu, OIB 53692484108, Koprivnička 12, 42000 Varaždin</item>
    </derivirana_varijabla>
  </DomainObject.Predmet.ProtuStrankaListFormatedWithAdressOIB>
  <DomainObject.Predmet.ProtuStrankaListNazivFormated>
    <izvorni_sadrzaj>
      <item>MEA MEDIA društvo s ograničenom odgovornošću za izdavaštvo, promidžbu i trgovinu</item>
    </izvorni_sadrzaj>
    <derivirana_varijabla naziv="DomainObject.Predmet.ProtuStrankaListNazivFormated_1">
      <item>MEA MEDIA društvo s ograničenom odgovornošću za izdavaštvo, promidžbu i trgovinu</item>
    </derivirana_varijabla>
  </DomainObject.Predmet.ProtuStrankaListNazivFormated>
  <DomainObject.Predmet.ProtuStrankaListNazivFormatedOIB>
    <izvorni_sadrzaj>
      <item>MEA MEDIA društvo s ograničenom odgovornošću za izdavaštvo, promidžbu i trgovinu, OIB 53692484108</item>
    </izvorni_sadrzaj>
    <derivirana_varijabla naziv="DomainObject.Predmet.ProtuStrankaListNazivFormatedOIB_1">
      <item>MEA MEDIA društvo s ograničenom odgovornošću za izdavaštvo, promidžbu i trgovinu, OIB 53692484108</item>
    </derivirana_varijabla>
  </DomainObject.Predmet.ProtuStrankaListNazivFormatedOIB>
  <DomainObject.Predmet.OstaliListFormated>
    <izvorni_sadrzaj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  <item>Anita Čovran</item>
      <item>CROATIA zdravstveno osiguranje dioničko društvo</item>
    </izvorni_sadrzaj>
    <derivirana_varijabla naziv="DomainObject.Predmet.OstaliListFormated_1"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  <item>Anita Čovran</item>
      <item>CROATIA zdravstveno osiguranje dioničko društvo</item>
    </derivirana_varijabla>
  </DomainObject.Predmet.OstaliListFormated>
  <DomainObject.Predmet.OstaliListFormatedOIB>
    <izvorni_sadrzaj>
      <item>Sudski registar</item>
      <item>Josip Majher, OIB 13939689891</item>
      <item>Županijsko državno odvjetništvo u Varaždinu</item>
      <item>Željka Peitel, OIB 45225029092</item>
      <item>Slavica Orehovec, OIB 69855771162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osiguranja, OIB 22694857747</item>
      <item>Anita Čovran, OIB 63554199414</item>
      <item>CROATIA zdravstveno osiguranje dioničko društvo, OIB 45302812775</item>
    </izvorni_sadrzaj>
    <derivirana_varijabla naziv="DomainObject.Predmet.OstaliListFormatedOIB_1">
      <item>Sudski registar</item>
      <item>Josip Majher, OIB 13939689891</item>
      <item>Županijsko državno odvjetništvo u Varaždinu</item>
      <item>Željka Peitel, OIB 45225029092</item>
      <item>Slavica Orehovec, OIB 69855771162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osiguranja, OIB 22694857747</item>
      <item>Anita Čovran, OIB 63554199414</item>
      <item>CROATIA zdravstveno osiguranje dioničko društvo, OIB 45302812775</item>
    </derivirana_varijabla>
  </DomainObject.Predmet.OstaliListFormatedOIB>
  <DomainObject.Predmet.OstaliListFormatedWithAdress>
    <izvorni_sadrzaj>
      <item>Sudski registar</item>
      <item>Josip Majher, Ivirščak 6, 10000 Zagreb</item>
      <item>Županijsko državno odvjetništvo u Varaždinu</item>
      <item>Željka Peitel, Međimurska 19/III, 10000 Zagreb</item>
      <item>Slavica Orehovec, France Prešerna 11b, 40000 Čakovec</item>
      <item>ZOU Josip Kozjak Miroslav Rendić, Franjevački trg 11, 42000 Varaždin</item>
      <item>Odvjetničko društvo Owens i Houška d.o.o., Praška 10, 10000 Zagreb</item>
      <item>Vesna Alaburić, Hebrangova 21, 10000 Zagreb</item>
      <item>Odvjetničko društvo Porobija i Špoljarić doo, Kolodvorska 12, 42000 Varaždin</item>
      <item>EUROHERC osiguranje - dioničko društvo za osiguranje imovine i osoba i druge poslove osiguranja, Ulica grada Vukovara 282, 10000 Zagreb</item>
      <item>Anita Čovran, Zagorska 9a, 42000 Varaždin</item>
      <item>CROATIA zdravstveno osiguranje dioničko društvo, Miramarska 22, 10000 Zagreb</item>
    </izvorni_sadrzaj>
    <derivirana_varijabla naziv="DomainObject.Predmet.OstaliListFormatedWithAdress_1">
      <item>Sudski registar</item>
      <item>Josip Majher, Ivirščak 6, 10000 Zagreb</item>
      <item>Županijsko državno odvjetništvo u Varaždinu</item>
      <item>Željka Peitel, Međimurska 19/III, 10000 Zagreb</item>
      <item>Slavica Orehovec, France Prešerna 11b, 40000 Čakovec</item>
      <item>ZOU Josip Kozjak Miroslav Rendić, Franjevački trg 11, 42000 Varaždin</item>
      <item>Odvjetničko društvo Owens i Houška d.o.o., Praška 10, 10000 Zagreb</item>
      <item>Vesna Alaburić, Hebrangova 21, 10000 Zagreb</item>
      <item>Odvjetničko društvo Porobija i Špoljarić doo, Kolodvorska 12, 42000 Varaždin</item>
      <item>EUROHERC osiguranje - dioničko društvo za osiguranje imovine i osoba i druge poslove osiguranja, Ulica grada Vukovara 282, 10000 Zagreb</item>
      <item>Anita Čovran, Zagorska 9a, 42000 Varaždin</item>
      <item>CROATIA zdravstveno osiguranje dioničko društvo, Miramarska 22, 10000 Zagreb</item>
    </derivirana_varijabla>
  </DomainObject.Predmet.OstaliListFormatedWithAdress>
  <DomainObject.Predmet.OstaliListFormatedWithAdressOIB>
    <izvorni_sadrzaj>
      <item>Sudski registar</item>
      <item>Josip Majher, OIB 13939689891, Ivirščak 6, 10000 Zagreb</item>
      <item>Županijsko državno odvjetništvo u Varaždinu</item>
      <item>Željka Peitel, OIB 45225029092, Međimurska 19/III, 10000 Zagreb</item>
      <item>Slavica Orehovec, OIB 69855771162, France Prešerna 11b, 40000 Čakovec</item>
      <item>ZOU Josip Kozjak Miroslav Rendić, Franjevački trg 11, 42000 Varaždin</item>
      <item>Odvjetničko društvo Owens i Houška d.o.o., Praška 10, 10000 Zagreb</item>
      <item>Vesna Alaburić, Hebrangova 21, 10000 Zagreb</item>
      <item>Odvjetničko društvo Porobija i Špoljarić doo, Kolodvorska 12, 42000 Varaždin</item>
      <item>EUROHERC osiguranje - dioničko društvo za osiguranje imovine i osoba i druge poslove osiguranja, OIB 22694857747, Ulica grada Vukovara 282, 10000 Zagreb</item>
      <item>Anita Čovran, OIB 63554199414, Zagorska 9a, 42000 Varaždin</item>
      <item>CROATIA zdravstveno osiguranje dioničko društvo, OIB 45302812775, Miramarska 22, 10000 Zagreb</item>
    </izvorni_sadrzaj>
    <derivirana_varijabla naziv="DomainObject.Predmet.OstaliListFormatedWithAdressOIB_1">
      <item>Sudski registar</item>
      <item>Josip Majher, OIB 13939689891, Ivirščak 6, 10000 Zagreb</item>
      <item>Županijsko državno odvjetništvo u Varaždinu</item>
      <item>Željka Peitel, OIB 45225029092, Međimurska 19/III, 10000 Zagreb</item>
      <item>Slavica Orehovec, OIB 69855771162, France Prešerna 11b, 40000 Čakovec</item>
      <item>ZOU Josip Kozjak Miroslav Rendić, Franjevački trg 11, 42000 Varaždin</item>
      <item>Odvjetničko društvo Owens i Houška d.o.o., Praška 10, 10000 Zagreb</item>
      <item>Vesna Alaburić, Hebrangova 21, 10000 Zagreb</item>
      <item>Odvjetničko društvo Porobija i Špoljarić doo, Kolodvorska 12, 42000 Varaždin</item>
      <item>EUROHERC osiguranje - dioničko društvo za osiguranje imovine i osoba i druge poslove osiguranja, OIB 22694857747, Ulica grada Vukovara 282, 10000 Zagreb</item>
      <item>Anita Čovran, OIB 63554199414, Zagorska 9a, 42000 Varaždin</item>
      <item>CROATIA zdravstveno osiguranje dioničko društvo, OIB 45302812775, Miramarska 22, 10000 Zagreb</item>
    </derivirana_varijabla>
  </DomainObject.Predmet.OstaliListFormatedWithAdressOIB>
  <DomainObject.Predmet.OstaliListNazivFormated>
    <izvorni_sadrzaj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  <item>Anita Čovran</item>
      <item>CROATIA zdravstveno osiguranje dioničko društvo</item>
    </izvorni_sadrzaj>
    <derivirana_varijabla naziv="DomainObject.Predmet.OstaliListNazivFormated_1"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  <item>Anita Čovran</item>
      <item>CROATIA zdravstveno osiguranje dioničko društvo</item>
    </derivirana_varijabla>
  </DomainObject.Predmet.OstaliListNazivFormated>
  <DomainObject.Predmet.OstaliListNazivFormatedOIB>
    <izvorni_sadrzaj>
      <item>Sudski registar</item>
      <item>Josip Majher, OIB 13939689891</item>
      <item>Županijsko državno odvjetništvo u Varaždinu</item>
      <item>Željka Peitel, OIB 45225029092</item>
      <item>Slavica Orehovec, OIB 69855771162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osiguranja, OIB 22694857747</item>
      <item>Anita Čovran, OIB 63554199414</item>
      <item>CROATIA zdravstveno osiguranje dioničko društvo, OIB 45302812775</item>
    </izvorni_sadrzaj>
    <derivirana_varijabla naziv="DomainObject.Predmet.OstaliListNazivFormatedOIB_1">
      <item>Sudski registar</item>
      <item>Josip Majher, OIB 13939689891</item>
      <item>Županijsko državno odvjetništvo u Varaždinu</item>
      <item>Željka Peitel, OIB 45225029092</item>
      <item>Slavica Orehovec, OIB 69855771162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osiguranja, OIB 22694857747</item>
      <item>Anita Čovran, OIB 63554199414</item>
      <item>CROATIA zdravstveno osiguranje dioničko društvo, OIB 45302812775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MEA MEDIA društvo s ograničenom odgovornošću za izdavaštvo, promidžbu i trgovinu</izvorni_sadrzaj>
    <derivirana_varijabla naziv="DomainObject.Predmet.ProtustrankaIDrugi_1">MEA MEDIA društvo s ograničenom odgovornošću za izdavaštvo,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MEA MEDIA društvo s ograničenom odgovornošću za izdavaštvo, promidžbu i trgovinu, OIB 53692484108, Koprivnička 12, 42000 Varaždin</izvorni_sadrzaj>
    <derivirana_varijabla naziv="DomainObject.Predmet.ProtustrankaIDrugiAdressOIB_1">MEA MEDIA društvo s ograničenom odgovornošću za izdavaštvo, promidžbu i trgovinu, OIB 53692484108, Koprivnička 12,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MEA MEDIA društvo s ograničenom odgovornošću za izdavaštvo, promidžbu i trgovinu</item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  <item>Anita Čovran</item>
      <item>CROATIA zdravstveno osiguranje dioničko društvo</item>
    </izvorni_sadrzaj>
    <derivirana_varijabla naziv="DomainObject.Predmet.SudioniciListNaziv_1">
      <item>Financijska agencija</item>
      <item>MEA MEDIA društvo s ograničenom odgovornošću za izdavaštvo, promidžbu i trgovinu</item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  <item>Anita Čovran</item>
      <item>CROATIA zdravstveno osiguranje dioničko društvo</item>
    </derivirana_varijabla>
  </DomainObject.Predmet.SudioniciListNaziv>
  <DomainObject.Predmet.SudioniciListAdressOIB>
    <izvorni_sadrzaj>
      <item>Financijska agencija, OIB 85821130368, Ulica grada Vukovara 70,10000 Zagreb</item>
      <item>MEA MEDIA društvo s ograničenom odgovornošću za izdavaštvo, promidžbu i trgovinu, OIB 53692484108, Koprivnička 12,42000 Varaždin</item>
      <item>Sudski registar</item>
      <item>Josip Majher, OIB 13939689891, Ivirščak 6,10000 Zagreb</item>
      <item>Županijsko državno odvjetništvo u Varaždinu</item>
      <item>Željka Peitel, OIB 45225029092, Međimurska 19/III,10000 Zagreb</item>
      <item>Slavica Orehovec, OIB 69855771162, France Prešerna 11b,40000 Čakovec</item>
      <item>ZOU Josip Kozjak Miroslav Rendić, Franjevački trg 11,42000 Varaždin</item>
      <item>Odvjetničko društvo Owens i Houška d.o.o., Praška 10,10000 Zagreb</item>
      <item>Vesna Alaburić, Hebrangova 21,10000 Zagreb</item>
      <item>Odvjetničko društvo Porobija i Špoljarić doo, Kolodvorska 12,42000 Varaždin</item>
      <item>EUROHERC osiguranje - dioničko društvo za osiguranje imovine i osoba i druge poslove osiguranja, OIB 22694857747, Ulica grada Vukovara 282,10000 Zagreb</item>
      <item>Anita Čovran, OIB 63554199414, Zagorska 9a,42000 Varaždin</item>
      <item>CROATIA zdravstveno osiguranje dioničko društvo, OIB 45302812775, Miramarska 22,10000 Zagreb</item>
    </izvorni_sadrzaj>
    <derivirana_varijabla naziv="DomainObject.Predmet.SudioniciListAdressOIB_1">
      <item>Financijska agencija, OIB 85821130368, Ulica grada Vukovara 70,10000 Zagreb</item>
      <item>MEA MEDIA društvo s ograničenom odgovornošću za izdavaštvo, promidžbu i trgovinu, OIB 53692484108, Koprivnička 12,42000 Varaždin</item>
      <item>Sudski registar</item>
      <item>Josip Majher, OIB 13939689891, Ivirščak 6,10000 Zagreb</item>
      <item>Županijsko državno odvjetništvo u Varaždinu</item>
      <item>Željka Peitel, OIB 45225029092, Međimurska 19/III,10000 Zagreb</item>
      <item>Slavica Orehovec, OIB 69855771162, France Prešerna 11b,40000 Čakovec</item>
      <item>ZOU Josip Kozjak Miroslav Rendić, Franjevački trg 11,42000 Varaždin</item>
      <item>Odvjetničko društvo Owens i Houška d.o.o., Praška 10,10000 Zagreb</item>
      <item>Vesna Alaburić, Hebrangova 21,10000 Zagreb</item>
      <item>Odvjetničko društvo Porobija i Špoljarić doo, Kolodvorska 12,42000 Varaždin</item>
      <item>EUROHERC osiguranje - dioničko društvo za osiguranje imovine i osoba i druge poslove osiguranja, OIB 22694857747, Ulica grada Vukovara 282,10000 Zagreb</item>
      <item>Anita Čovran, OIB 63554199414, Zagorska 9a,42000 Varaždin</item>
      <item>CROATIA zdravstveno osiguranje dioničko društvo, OIB 45302812775, Miramarska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53692484108</item>
      <item>, OIB null</item>
      <item>, OIB 13939689891</item>
      <item>, OIB null</item>
      <item>, OIB 45225029092</item>
      <item>, OIB 69855771162</item>
      <item>, OIB null</item>
      <item>, OIB null</item>
      <item>, OIB null</item>
      <item>, OIB null</item>
      <item>, OIB 22694857747</item>
      <item>, OIB 63554199414</item>
      <item>, OIB 45302812775</item>
    </izvorni_sadrzaj>
    <derivirana_varijabla naziv="DomainObject.Predmet.SudioniciListNazivOIB_1">
      <item>, OIB 85821130368</item>
      <item>, OIB 53692484108</item>
      <item>, OIB null</item>
      <item>, OIB 13939689891</item>
      <item>, OIB null</item>
      <item>, OIB 45225029092</item>
      <item>, OIB 69855771162</item>
      <item>, OIB null</item>
      <item>, OIB null</item>
      <item>, OIB null</item>
      <item>, OIB null</item>
      <item>, OIB 22694857747</item>
      <item>, OIB 63554199414</item>
      <item>, OIB 45302812775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1E4149-A222-4931-914A-8006E6C873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165</properties:Words>
  <properties:Characters>765</properties:Characters>
  <properties:Lines>41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2016-06-09T10:45:00Z</dcterms:created>
  <dc:creator>Ljubica Makovec</dc:creator>
  <cp:lastModifiedBy>Nevenka Vuković</cp:lastModifiedBy>
  <cp:lastPrinted>2016-06-09T10:47:00Z</cp:lastPrinted>
  <dcterms:modified xmlns:xsi="http://www.w3.org/2001/XMLSchema-instance" xsi:type="dcterms:W3CDTF">2016-06-09T10:50:00Z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